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3dc2" w14:paraId="4273dc2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53192A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7C6A28">
        <w:t>TOMKIĆ j.d.o.o. Rabac, Obala Maršala Tita 47 B, OIB: 47026716584</w:t>
      </w:r>
      <w:r w:rsidR="00FC6FA9">
        <w:t xml:space="preserve">, </w:t>
      </w:r>
    </w:p>
    <w:p w:rsidRDefault="00FC6FA9" w:rsidP="00C701B8" w:rsidR="00FC6FA9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7C6A28">
        <w:t>TOMKIĆ j.d.o.o. Rabac, Obala Maršala Tita 47 B, OIB: 47026716584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454444">
        <w:t>Damir Debeljuh, Pula, Laginjina 6, OIB: 29203139768.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7C6A28">
        <w:t>TOMKIĆ j.d.o.o. Rabac, Obala Maršala Tita 47 B, OIB: 47026716584</w:t>
      </w:r>
      <w:r w:rsidR="00454444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454444">
        <w:t>4</w:t>
      </w:r>
      <w:r w:rsidR="007C6A28">
        <w:t>51</w:t>
      </w:r>
      <w:r w:rsidR="00454444">
        <w:t>/16</w:t>
      </w:r>
      <w:r w:rsidR="007C6A28">
        <w:t>-3</w:t>
      </w:r>
      <w:r w:rsidR="00454444">
        <w:t xml:space="preserve"> od </w:t>
      </w:r>
      <w:r w:rsidR="007C6A28">
        <w:t>15</w:t>
      </w:r>
      <w:r w:rsidR="00454444">
        <w:t>. ožujka</w:t>
      </w:r>
      <w:r w:rsidR="00E82547">
        <w:t xml:space="preserve">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7C6A28">
        <w:t>15</w:t>
      </w:r>
      <w:r w:rsidR="00CD6BBB">
        <w:t xml:space="preserve">. </w:t>
      </w:r>
      <w:r w:rsidR="00454444">
        <w:t>ožujka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454444">
        <w:t>2</w:t>
      </w:r>
      <w:r w:rsidR="007C6A28">
        <w:t>5</w:t>
      </w:r>
      <w:r w:rsidR="00454444">
        <w:t>. travnja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 xml:space="preserve">Iz podataka kojima sud raspolaže proizlazi da dužnik nema imovine (potvrda z.k. odjela Općinskog suda u Puli, Zemljišnoknjižnog odjela </w:t>
      </w:r>
      <w:r w:rsidR="00454444">
        <w:t>Labin</w:t>
      </w:r>
      <w:r w:rsidR="00A910B6" w:rsidRPr="005347E1">
        <w:t xml:space="preserve"> (list </w:t>
      </w:r>
      <w:r w:rsidR="00FC6FA9">
        <w:t>1</w:t>
      </w:r>
      <w:r w:rsidR="007C6A28">
        <w:t>2</w:t>
      </w:r>
      <w:r w:rsidRPr="005347E1">
        <w:t xml:space="preserve"> spisa), uvjerenje Policijske uprave istarske (list </w:t>
      </w:r>
      <w:r w:rsidR="000C3BF7">
        <w:t>1</w:t>
      </w:r>
      <w:r w:rsidR="00454444">
        <w:t>5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454444">
        <w:t>4</w:t>
      </w:r>
      <w:r w:rsidR="007C6A28">
        <w:t>51</w:t>
      </w:r>
      <w:r w:rsidR="00CD6BBB">
        <w:t>/16-1</w:t>
      </w:r>
      <w:r w:rsidR="007C6A28">
        <w:t>0</w:t>
      </w:r>
      <w:r w:rsidR="0053192A">
        <w:t xml:space="preserve"> od </w:t>
      </w:r>
      <w:r w:rsidR="00454444">
        <w:t>29</w:t>
      </w:r>
      <w:r w:rsidR="00CD6BBB">
        <w:t xml:space="preserve">. </w:t>
      </w:r>
      <w:r w:rsidR="00454444">
        <w:t xml:space="preserve">travnja </w:t>
      </w:r>
      <w:r w:rsidR="0053192A">
        <w:t xml:space="preserve">2016.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454444">
        <w:t>29. travnja</w:t>
      </w:r>
      <w:r w:rsidRPr="005347E1">
        <w:t xml:space="preserve"> 2016. godine, a skinuto je sa oglasne </w:t>
      </w:r>
      <w:r w:rsidR="00454444">
        <w:t>06. svibnja</w:t>
      </w:r>
      <w:r w:rsidR="0089087E" w:rsidRPr="005347E1">
        <w:t xml:space="preserve"> 2016. godine. U roku od 15 dana, koji rok je istekao </w:t>
      </w:r>
      <w:r w:rsidR="00454444">
        <w:t>20. svibnja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</w:t>
      </w:r>
      <w:r w:rsidR="0053192A">
        <w:t>9</w:t>
      </w:r>
      <w:r w:rsidR="006F517F" w:rsidRPr="005347E1">
        <w:t>. srpnja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A4609D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454444">
        <w:t>Labin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AF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454444">
      <w:rPr>
        <w:sz w:val="23"/>
        <w:szCs w:val="23"/>
      </w:rPr>
      <w:t>4</w:t>
    </w:r>
    <w:r w:rsidR="00E0718E">
      <w:rPr>
        <w:sz w:val="23"/>
        <w:szCs w:val="23"/>
      </w:rPr>
      <w:t>51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454444">
      <w:rPr>
        <w:sz w:val="23"/>
        <w:szCs w:val="23"/>
      </w:rPr>
      <w:t>4</w:t>
    </w:r>
    <w:r w:rsidR="00E0718E">
      <w:rPr>
        <w:sz w:val="23"/>
        <w:szCs w:val="23"/>
      </w:rPr>
      <w:t>51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35CAF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1848"/>
    <w:rsid w:val="00423AB7"/>
    <w:rsid w:val="004277F1"/>
    <w:rsid w:val="00441CBA"/>
    <w:rsid w:val="004478D5"/>
    <w:rsid w:val="0045218A"/>
    <w:rsid w:val="00453E5D"/>
    <w:rsid w:val="00454444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5E7AFB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C6A28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C6CD7"/>
    <w:rsid w:val="009C71BB"/>
    <w:rsid w:val="00A06218"/>
    <w:rsid w:val="00A36732"/>
    <w:rsid w:val="00A4609D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40D5"/>
    <w:rsid w:val="00B65DAA"/>
    <w:rsid w:val="00B76DAA"/>
    <w:rsid w:val="00B950D6"/>
    <w:rsid w:val="00BA0C72"/>
    <w:rsid w:val="00BB1590"/>
    <w:rsid w:val="00BC2D8B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0718E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1C4C"/>
    <w:rsid w:val="00F63B91"/>
    <w:rsid w:val="00F66D61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A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A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TOMKIĆ j.d.o.o. RABAC zastupanog po punomoćniku Jakov Tomkić</izvorni_sadrzaj>
    <derivirana_varijabla naziv="DomainObject.Predmet.ProtustrankaFormated_1">  TOMKIĆ j.d.o.o. RABAC zastupanog po punomoćniku Jakov Tomkić</derivirana_varijabla>
  </DomainObject.Predmet.ProtustrankaFormated>
  <DomainObject.Predmet.ProtustrankaFormatedOIB>
    <izvorni_sadrzaj>  TOMKIĆ j.d.o.o. RABAC, OIB 47026716584 zastupanog po punomoćniku Jakov Tomkić</izvorni_sadrzaj>
    <derivirana_varijabla naziv="DomainObject.Predmet.ProtustrankaFormatedOIB_1">  TOMKIĆ j.d.o.o. RABAC, OIB 47026716584 zastupanog po punomoćniku Jakov Tomkić</derivirana_varijabla>
  </DomainObject.Predmet.ProtustrankaFormatedOIB>
  <DomainObject.Predmet.ProtustrankaFormatedWithAdress>
    <izvorni_sadrzaj> TOMKIĆ j.d.o.o. RABAC, Obala Maršala Tita 47 B, 52221 Rabac zastupanog po punomoćniku Jakov Tomkić</izvorni_sadrzaj>
    <derivirana_varijabla naziv="DomainObject.Predmet.ProtustrankaFormatedWithAdress_1"> TOMKIĆ j.d.o.o. RABAC, Obala Maršala Tita 47 B, 52221 Rabac zastupanog po punomoćniku Jakov Tomkić</derivirana_varijabla>
  </DomainObject.Predmet.ProtustrankaFormatedWithAdress>
  <DomainObject.Predmet.ProtustrankaFormatedWithAdressOIB>
    <izvorni_sadrzaj> TOMKIĆ j.d.o.o. RABAC, OIB 47026716584, Obala Maršala Tita 47 B, 52221 Rabac zastupanog po punomoćniku Jakov Tomkić</izvorni_sadrzaj>
    <derivirana_varijabla naziv="DomainObject.Predmet.ProtustrankaFormatedWithAdressOIB_1"> TOMKIĆ j.d.o.o. RABAC, OIB 47026716584, Obala Maršala Tita 47 B, 52221 Rabac zastupanog po punomoćniku Jakov Tomkić</derivirana_varijabla>
  </DomainObject.Predmet.ProtustrankaFormatedWithAdressOIB>
  <DomainObject.Predmet.ProtustrankaWithAdress>
    <izvorni_sadrzaj>TOMKIĆ j.d.o.o. RABAC Obala Maršala Tita 47 B, 52221 Rabac</izvorni_sadrzaj>
    <derivirana_varijabla naziv="DomainObject.Predmet.ProtustrankaWithAdress_1">TOMKIĆ j.d.o.o. RABAC Obala Maršala Tita 47 B, 52221 Rabac</derivirana_varijabla>
  </DomainObject.Predmet.ProtustrankaWithAdress>
  <DomainObject.Predmet.ProtustrankaWithAdressOIB>
    <izvorni_sadrzaj>TOMKIĆ j.d.o.o. RABAC, OIB 47026716584, Obala Maršala Tita 47 B, 52221 Rabac</izvorni_sadrzaj>
    <derivirana_varijabla naziv="DomainObject.Predmet.ProtustrankaWithAdressOIB_1">TOMKIĆ j.d.o.o. RABAC, OIB 47026716584, Obala Maršala Tita 47 B, 52221 Rabac</derivirana_varijabla>
  </DomainObject.Predmet.ProtustrankaWithAdressOIB>
  <DomainObject.Predmet.ProtustrankaNazivFormated>
    <izvorni_sadrzaj>TOMKIĆ j.d.o.o. RABAC</izvorni_sadrzaj>
    <derivirana_varijabla naziv="DomainObject.Predmet.ProtustrankaNazivFormated_1">TOMKIĆ j.d.o.o. RABAC</derivirana_varijabla>
  </DomainObject.Predmet.ProtustrankaNazivFormated>
  <DomainObject.Predmet.ProtustrankaNazivFormatedOIB>
    <izvorni_sadrzaj>TOMKIĆ j.d.o.o. RABAC, OIB 47026716584</izvorni_sadrzaj>
    <derivirana_varijabla naziv="DomainObject.Predmet.ProtustrankaNazivFormatedOIB_1">TOMKIĆ j.d.o.o. RABAC, OIB 47026716584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45862.89</izvorni_sadrzaj>
    <derivirana_varijabla naziv="DomainObject.Predmet.TrenutnaVrijednost_1">45862.89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TOMKIĆ j.d.o.o. RABAC zastupanog po punomoćniku Jakov Tomkić</item>
    </izvorni_sadrzaj>
    <derivirana_varijabla naziv="DomainObject.Predmet.ProtuStrankaListFormated_1">
      <item>TOMKIĆ j.d.o.o. RABAC zastupanog po punomoćniku Jakov Tomkić</item>
    </derivirana_varijabla>
  </DomainObject.Predmet.ProtuStrankaListFormated>
  <DomainObject.Predmet.ProtuStrankaListFormatedOIB>
    <izvorni_sadrzaj>
      <item>TOMKIĆ j.d.o.o. RABAC, OIB 47026716584 zastupanog po punomoćniku Jakov Tomkić</item>
    </izvorni_sadrzaj>
    <derivirana_varijabla naziv="DomainObject.Predmet.ProtuStrankaListFormatedOIB_1">
      <item>TOMKIĆ j.d.o.o. RABAC, OIB 47026716584 zastupanog po punomoćniku Jakov Tomkić</item>
    </derivirana_varijabla>
  </DomainObject.Predmet.ProtuStrankaListFormatedOIB>
  <DomainObject.Predmet.ProtuStrankaListFormatedWithAdress>
    <izvorni_sadrzaj>
      <item>TOMKIĆ j.d.o.o. RABAC, Obala Maršala Tita 47 B, 52221 Rabac zastupanog po punomoćniku Jakov Tomkić</item>
    </izvorni_sadrzaj>
    <derivirana_varijabla naziv="DomainObject.Predmet.ProtuStrankaListFormatedWithAdress_1">
      <item>TOMKIĆ j.d.o.o. RABAC, Obala Maršala Tita 47 B, 52221 Rabac zastupanog po punomoćniku Jakov Tomkić</item>
    </derivirana_varijabla>
  </DomainObject.Predmet.ProtuStrankaListFormatedWithAdress>
  <DomainObject.Predmet.ProtuStrankaListFormatedWithAdressOIB>
    <izvorni_sadrzaj>
      <item>TOMKIĆ j.d.o.o. RABAC, OIB 47026716584, Obala Maršala Tita 47 B, 52221 Rabac zastupanog po punomoćniku Jakov Tomkić</item>
    </izvorni_sadrzaj>
    <derivirana_varijabla naziv="DomainObject.Predmet.ProtuStrankaListFormatedWithAdressOIB_1">
      <item>TOMKIĆ j.d.o.o. RABAC, OIB 47026716584, Obala Maršala Tita 47 B, 52221 Rabac zastupanog po punomoćniku Jakov Tomkić</item>
    </derivirana_varijabla>
  </DomainObject.Predmet.ProtuStrankaListFormatedWithAdressOIB>
  <DomainObject.Predmet.ProtuStrankaListNazivFormated>
    <izvorni_sadrzaj>
      <item>TOMKIĆ j.d.o.o. RABAC</item>
    </izvorni_sadrzaj>
    <derivirana_varijabla naziv="DomainObject.Predmet.ProtuStrankaListNazivFormated_1">
      <item>TOMKIĆ j.d.o.o. RABAC</item>
    </derivirana_varijabla>
  </DomainObject.Predmet.ProtuStrankaListNazivFormated>
  <DomainObject.Predmet.ProtuStrankaListNazivFormatedOIB>
    <izvorni_sadrzaj>
      <item>TOMKIĆ j.d.o.o. RABAC, OIB 47026716584</item>
    </izvorni_sadrzaj>
    <derivirana_varijabla naziv="DomainObject.Predmet.ProtuStrankaListNazivFormatedOIB_1">
      <item>TOMKIĆ j.d.o.o. RABAC, OIB 47026716584</item>
    </derivirana_varijabla>
  </DomainObject.Predmet.ProtuStrankaListNazivFormatedOIB>
  <DomainObject.Predmet.OstaliListFormated>
    <izvorni_sadrzaj>
      <item>Jakov Tomkić punomoćnik sudionika u postupku TOMKIĆ j.d.o.o. RABAC</item>
    </izvorni_sadrzaj>
    <derivirana_varijabla naziv="DomainObject.Predmet.OstaliListFormated_1">
      <item>Jakov Tomkić punomoćnik sudionika u postupku TOMKIĆ j.d.o.o. RABAC</item>
    </derivirana_varijabla>
  </DomainObject.Predmet.OstaliListFormated>
  <DomainObject.Predmet.OstaliListFormatedOIB>
    <izvorni_sadrzaj>
      <item>Jakov Tomkić, OIB 10427181315 punomoćnik sudionika u postupku TOMKIĆ j.d.o.o. RABAC</item>
    </izvorni_sadrzaj>
    <derivirana_varijabla naziv="DomainObject.Predmet.OstaliListFormatedOIB_1">
      <item>Jakov Tomkić, OIB 10427181315 punomoćnik sudionika u postupku TOMKIĆ j.d.o.o. RABAC</item>
    </derivirana_varijabla>
  </DomainObject.Predmet.OstaliListFormatedOIB>
  <DomainObject.Predmet.OstaliListFormatedWithAdress>
    <izvorni_sadrzaj>
      <item>Jakov Tomkić, Jurdanska Ulica 5, 10000 Zagreb punomoćnik sudionika u postupku TOMKIĆ j.d.o.o. RABAC</item>
    </izvorni_sadrzaj>
    <derivirana_varijabla naziv="DomainObject.Predmet.OstaliListFormatedWithAdress_1">
      <item>Jakov Tomkić, Jurdanska Ulica 5, 10000 Zagreb punomoćnik sudionika u postupku TOMKIĆ j.d.o.o. RABAC</item>
    </derivirana_varijabla>
  </DomainObject.Predmet.OstaliListFormatedWithAdress>
  <DomainObject.Predmet.OstaliListFormatedWithAdressOIB>
    <izvorni_sadrzaj>
      <item>Jakov Tomkić, OIB 10427181315, Jurdanska Ulica 5, 10000 Zagreb punomoćnik sudionika u postupku TOMKIĆ j.d.o.o. RABAC</item>
    </izvorni_sadrzaj>
    <derivirana_varijabla naziv="DomainObject.Predmet.OstaliListFormatedWithAdressOIB_1">
      <item>Jakov Tomkić, OIB 10427181315, Jurdanska Ulica 5, 10000 Zagreb punomoćnik sudionika u postupku TOMKIĆ j.d.o.o. RABAC</item>
    </derivirana_varijabla>
  </DomainObject.Predmet.OstaliListFormatedWithAdressOIB>
  <DomainObject.Predmet.OstaliListNazivFormated>
    <izvorni_sadrzaj>
      <item>Jakov Tomkić</item>
    </izvorni_sadrzaj>
    <derivirana_varijabla naziv="DomainObject.Predmet.OstaliListNazivFormated_1">
      <item>Jakov Tomkić</item>
    </derivirana_varijabla>
  </DomainObject.Predmet.OstaliListNazivFormated>
  <DomainObject.Predmet.OstaliListNazivFormatedOIB>
    <izvorni_sadrzaj>
      <item>Jakov Tomkić, OIB 10427181315</item>
    </izvorni_sadrzaj>
    <derivirana_varijabla naziv="DomainObject.Predmet.OstaliListNazivFormatedOIB_1">
      <item>Jakov Tomkić, OIB 10427181315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TOMKIĆ j.d.o.o. RABAC</izvorni_sadrzaj>
    <derivirana_varijabla naziv="DomainObject.Predmet.ProtustrankaIDrugi_1">TOMKIĆ j.d.o.o. RABAC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TOMKIĆ j.d.o.o. RABAC, OIB 47026716584, Obala Maršala Tita 47 B, 52221 Rabac</izvorni_sadrzaj>
    <derivirana_varijabla naziv="DomainObject.Predmet.ProtustrankaIDrugiAdressOIB_1">TOMKIĆ j.d.o.o. RABAC, OIB 47026716584,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TOMKIĆ j.d.o.o. RABAC</item>
      <item>Jakov Tomkić</item>
    </izvorni_sadrzaj>
    <derivirana_varijabla naziv="DomainObject.Predmet.SudioniciListNaziv_1">
      <item>FINANCIJSKA AGENCIJA, RC RIJEKA, PODRUŽNICA PULA, PULA</item>
      <item>TOMKIĆ j.d.o.o. RABAC</item>
      <item>Jakov Tomkić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TOMKIĆ j.d.o.o. RABAC, OIB 47026716584, Obala Maršala Tita 47 B,52221 Rabac</item>
      <item>Jakov Tomkić, OIB 10427181315, Jurdanska Ulica 5,10000 Zagreb</item>
    </izvorni_sadrzaj>
    <derivirana_varijabla naziv="DomainObject.Predmet.SudioniciListAdressOIB_1">
      <item>FINANCIJSKA AGENCIJA, RC RIJEKA, PODRUŽNICA PULA, PULA, OIB 85821130368, Ulica grada Vukovara 70,10000 Zagreb</item>
      <item>TOMKIĆ j.d.o.o. RABAC, OIB 47026716584, Obala Maršala Tita 47 B,52221 Rabac</item>
      <item>Jakov Tomkić, OIB 10427181315, Jurdanska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47026716584</item>
      <item>, OIB 10427181315</item>
    </izvorni_sadrzaj>
    <derivirana_varijabla naziv="DomainObject.Predmet.SudioniciListNazivOIB_1">
      <item>, OIB 85821130368</item>
      <item>, OIB 47026716584</item>
      <item>, OIB 10427181315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3173</properties:Characters>
  <properties:Lines>93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2016-07-29T08:23:00Z</dcterms:created>
  <dc:creator>msimicic</dc:creator>
  <cp:lastModifiedBy>Jasmina Matika</cp:lastModifiedBy>
  <cp:lastPrinted>2016-08-01T06:21:00Z</cp:lastPrinted>
  <dcterms:modified xmlns:xsi="http://www.w3.org/2001/XMLSchema-instance" xsi:type="dcterms:W3CDTF">2016-08-01T09:54:00Z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