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4927" w14:paraId="295492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91A02">
        <w:t>8</w:t>
      </w:r>
      <w:r w:rsidR="00E5077A">
        <w:t>343</w:t>
      </w:r>
      <w:r w:rsidR="00EF42CD">
        <w:t>/</w:t>
      </w:r>
      <w:r w:rsidR="00F8679B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729F8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E72C97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E5077A" w:rsidRPr="00E5077A">
        <w:t xml:space="preserve"> </w:t>
      </w:r>
      <w:r w:rsidR="00E5077A">
        <w:t>RELATUM d.o.o., Zagreb, Lastovska 36, OIB: 72863611594, MBS: 080665719</w:t>
      </w:r>
      <w:r w:rsidR="00491A02">
        <w:t>.</w:t>
      </w:r>
      <w:r w:rsidR="001B2359" w:rsidRPr="001B2359">
        <w:t xml:space="preserve"> </w:t>
      </w:r>
    </w:p>
    <w:p w:rsidRDefault="00B13356" w:rsidP="00E72C97" w:rsidR="00B13356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E5077A">
        <w:t>200.300,50</w:t>
      </w:r>
      <w:r w:rsidR="00013BBE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E729F8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B3415A">
      <w:t>8</w:t>
    </w:r>
    <w:r w:rsidR="00E5077A">
      <w:t>343</w:t>
    </w:r>
    <w:r w:rsidR="00B3415A">
      <w:t>/</w:t>
    </w:r>
    <w:r w:rsidR="00F8679B">
      <w:t>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BBE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B2359"/>
    <w:rsid w:val="001B403F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6508"/>
    <w:rsid w:val="00297E94"/>
    <w:rsid w:val="00325398"/>
    <w:rsid w:val="003538DF"/>
    <w:rsid w:val="0038246E"/>
    <w:rsid w:val="003B3827"/>
    <w:rsid w:val="003D35F9"/>
    <w:rsid w:val="003E3A15"/>
    <w:rsid w:val="003E5D1C"/>
    <w:rsid w:val="003F786A"/>
    <w:rsid w:val="00401726"/>
    <w:rsid w:val="00413610"/>
    <w:rsid w:val="00413F4C"/>
    <w:rsid w:val="00483EEB"/>
    <w:rsid w:val="00491A02"/>
    <w:rsid w:val="00496578"/>
    <w:rsid w:val="004B337A"/>
    <w:rsid w:val="004C429C"/>
    <w:rsid w:val="004E17E5"/>
    <w:rsid w:val="004F3962"/>
    <w:rsid w:val="0053446F"/>
    <w:rsid w:val="00572798"/>
    <w:rsid w:val="00583E04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67811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B644A"/>
    <w:rsid w:val="008C65D3"/>
    <w:rsid w:val="008D19B9"/>
    <w:rsid w:val="008E28F7"/>
    <w:rsid w:val="00920CA0"/>
    <w:rsid w:val="009419D8"/>
    <w:rsid w:val="00966EED"/>
    <w:rsid w:val="009A263E"/>
    <w:rsid w:val="009F3FBC"/>
    <w:rsid w:val="00A31BE5"/>
    <w:rsid w:val="00A71431"/>
    <w:rsid w:val="00AC4528"/>
    <w:rsid w:val="00AD027A"/>
    <w:rsid w:val="00B13356"/>
    <w:rsid w:val="00B3415A"/>
    <w:rsid w:val="00B53A01"/>
    <w:rsid w:val="00B82F18"/>
    <w:rsid w:val="00BD2F8B"/>
    <w:rsid w:val="00C50013"/>
    <w:rsid w:val="00C836B9"/>
    <w:rsid w:val="00C958E9"/>
    <w:rsid w:val="00CB0D07"/>
    <w:rsid w:val="00CE7362"/>
    <w:rsid w:val="00D01B78"/>
    <w:rsid w:val="00D03BD6"/>
    <w:rsid w:val="00D16CA0"/>
    <w:rsid w:val="00D23177"/>
    <w:rsid w:val="00D253EC"/>
    <w:rsid w:val="00D32135"/>
    <w:rsid w:val="00D66226"/>
    <w:rsid w:val="00E36EE2"/>
    <w:rsid w:val="00E5077A"/>
    <w:rsid w:val="00E5588A"/>
    <w:rsid w:val="00E729F8"/>
    <w:rsid w:val="00E72C97"/>
    <w:rsid w:val="00EC24C0"/>
    <w:rsid w:val="00EC3302"/>
    <w:rsid w:val="00ED2B04"/>
    <w:rsid w:val="00ED6AA8"/>
    <w:rsid w:val="00EE274A"/>
    <w:rsid w:val="00EF1BCD"/>
    <w:rsid w:val="00EF42CD"/>
    <w:rsid w:val="00F034D3"/>
    <w:rsid w:val="00F60614"/>
    <w:rsid w:val="00F8679B"/>
    <w:rsid w:val="00FD78C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7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8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8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8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8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7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8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8343</izvorni_sadrzaj>
    <derivirana_varijabla naziv="DomainObject.Predmet.Broj_1">8343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St-8343/2015</izvorni_sadrzaj>
    <derivirana_varijabla naziv="DomainObject.Predmet.OznakaBroj_1">St-8343/2015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RELATUM d.o.o. zastupanog po punomoćniku Neven Poldrugač</izvorni_sadrzaj>
    <derivirana_varijabla naziv="DomainObject.Predmet.ProtustrankaFormated_1">  RELATUM d.o.o. zastupanog po punomoćniku Neven Poldrugač</derivirana_varijabla>
  </DomainObject.Predmet.ProtustrankaFormated>
  <DomainObject.Predmet.ProtustrankaFormatedOIB>
    <izvorni_sadrzaj>  RELATUM d.o.o., OIB 72863611594 zastupanog po punomoćniku Neven Poldrugač</izvorni_sadrzaj>
    <derivirana_varijabla naziv="DomainObject.Predmet.ProtustrankaFormatedOIB_1">  RELATUM d.o.o., OIB 72863611594 zastupanog po punomoćniku Neven Poldrugač</derivirana_varijabla>
  </DomainObject.Predmet.ProtustrankaFormatedOIB>
  <DomainObject.Predmet.ProtustrankaFormatedWithAdress>
    <izvorni_sadrzaj> RELATUM d.o.o., Lastovska 36, 10000 Zagreb zastupanog po punomoćniku Neven Poldrugač</izvorni_sadrzaj>
    <derivirana_varijabla naziv="DomainObject.Predmet.ProtustrankaFormatedWithAdress_1"> RELATUM d.o.o., Lastovska 36, 10000 Zagreb zastupanog po punomoćniku Neven Poldrugač</derivirana_varijabla>
  </DomainObject.Predmet.ProtustrankaFormatedWithAdress>
  <DomainObject.Predmet.ProtustrankaFormatedWithAdressOIB>
    <izvorni_sadrzaj> RELATUM d.o.o., OIB 72863611594, Lastovska 36, 10000 Zagreb zastupanog po punomoćniku Neven Poldrugač</izvorni_sadrzaj>
    <derivirana_varijabla naziv="DomainObject.Predmet.ProtustrankaFormatedWithAdressOIB_1"> RELATUM d.o.o., OIB 72863611594, Lastovska 36, 10000 Zagreb zastupanog po punomoćniku Neven Poldrugač</derivirana_varijabla>
  </DomainObject.Predmet.ProtustrankaFormatedWithAdressOIB>
  <DomainObject.Predmet.ProtustrankaWithAdress>
    <izvorni_sadrzaj>RELATUM d.o.o. Lastovska 36, 10000 Zagreb</izvorni_sadrzaj>
    <derivirana_varijabla naziv="DomainObject.Predmet.ProtustrankaWithAdress_1">RELATUM d.o.o. Lastovska 36, 10000 Zagreb</derivirana_varijabla>
  </DomainObject.Predmet.ProtustrankaWithAdress>
  <DomainObject.Predmet.ProtustrankaWithAdressOIB>
    <izvorni_sadrzaj>RELATUM d.o.o., OIB 72863611594, Lastovska 36, 10000 Zagreb</izvorni_sadrzaj>
    <derivirana_varijabla naziv="DomainObject.Predmet.ProtustrankaWithAdressOIB_1">RELATUM d.o.o., OIB 72863611594, Lastovska 36, 10000 Zagreb</derivirana_varijabla>
  </DomainObject.Predmet.ProtustrankaWithAdressOIB>
  <DomainObject.Predmet.ProtustrankaNazivFormated>
    <izvorni_sadrzaj>RELATUM d.o.o.</izvorni_sadrzaj>
    <derivirana_varijabla naziv="DomainObject.Predmet.ProtustrankaNazivFormated_1">RELATUM d.o.o.</derivirana_varijabla>
  </DomainObject.Predmet.ProtustrankaNazivFormated>
  <DomainObject.Predmet.ProtustrankaNazivFormatedOIB>
    <izvorni_sadrzaj>RELATUM d.o.o., OIB 72863611594</izvorni_sadrzaj>
    <derivirana_varijabla naziv="DomainObject.Predmet.ProtustrankaNazivFormatedOIB_1">RELATUM d.o.o., OIB 72863611594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RELATUM d.o.o. zastupanog po punomoćniku Neven Poldrugač</item>
    </izvorni_sadrzaj>
    <derivirana_varijabla naziv="DomainObject.Predmet.ProtuStrankaListFormated_1">
      <item>RELATUM d.o.o. zastupanog po punomoćniku Neven Poldrugač</item>
    </derivirana_varijabla>
  </DomainObject.Predmet.ProtuStrankaListFormated>
  <DomainObject.Predmet.ProtuStrankaListFormatedOIB>
    <izvorni_sadrzaj>
      <item>RELATUM d.o.o., OIB 72863611594 zastupanog po punomoćniku Neven Poldrugač</item>
    </izvorni_sadrzaj>
    <derivirana_varijabla naziv="DomainObject.Predmet.ProtuStrankaListFormatedOIB_1">
      <item>RELATUM d.o.o., OIB 72863611594 zastupanog po punomoćniku Neven Poldrugač</item>
    </derivirana_varijabla>
  </DomainObject.Predmet.ProtuStrankaListFormatedOIB>
  <DomainObject.Predmet.ProtuStrankaListFormatedWithAdress>
    <izvorni_sadrzaj>
      <item>RELATUM d.o.o., Lastovska 36, 10000 Zagreb zastupanog po punomoćniku Neven Poldrugač</item>
    </izvorni_sadrzaj>
    <derivirana_varijabla naziv="DomainObject.Predmet.ProtuStrankaListFormatedWithAdress_1">
      <item>RELATUM d.o.o., Lastovska 36, 10000 Zagreb zastupanog po punomoćniku Neven Poldrugač</item>
    </derivirana_varijabla>
  </DomainObject.Predmet.ProtuStrankaListFormatedWithAdress>
  <DomainObject.Predmet.ProtuStrankaListFormatedWithAdressOIB>
    <izvorni_sadrzaj>
      <item>RELATUM d.o.o., OIB 72863611594, Lastovska 36, 10000 Zagreb zastupanog po punomoćniku Neven Poldrugač</item>
    </izvorni_sadrzaj>
    <derivirana_varijabla naziv="DomainObject.Predmet.ProtuStrankaListFormatedWithAdressOIB_1">
      <item>RELATUM d.o.o., OIB 72863611594, Lastovska 36, 10000 Zagreb zastupanog po punomoćniku Neven Poldrugač</item>
    </derivirana_varijabla>
  </DomainObject.Predmet.ProtuStrankaListFormatedWithAdressOIB>
  <DomainObject.Predmet.ProtuStrankaListNazivFormated>
    <izvorni_sadrzaj>
      <item>RELATUM d.o.o.</item>
    </izvorni_sadrzaj>
    <derivirana_varijabla naziv="DomainObject.Predmet.ProtuStrankaListNazivFormated_1">
      <item>RELATUM d.o.o.</item>
    </derivirana_varijabla>
  </DomainObject.Predmet.ProtuStrankaListNazivFormated>
  <DomainObject.Predmet.ProtuStrankaListNazivFormatedOIB>
    <izvorni_sadrzaj>
      <item>RELATUM d.o.o., OIB 72863611594</item>
    </izvorni_sadrzaj>
    <derivirana_varijabla naziv="DomainObject.Predmet.ProtuStrankaListNazivFormatedOIB_1">
      <item>RELATUM d.o.o., OIB 72863611594</item>
    </derivirana_varijabla>
  </DomainObject.Predmet.ProtuStrankaListNazivFormatedOIB>
  <DomainObject.Predmet.OstaliListFormated>
    <izvorni_sadrzaj>
      <item>Neven Poldrugač punomoćnik sudionika u postupku RELATUM d.o.o.</item>
    </izvorni_sadrzaj>
    <derivirana_varijabla naziv="DomainObject.Predmet.OstaliListFormated_1">
      <item>Neven Poldrugač punomoćnik sudionika u postupku RELATUM d.o.o.</item>
    </derivirana_varijabla>
  </DomainObject.Predmet.OstaliListFormated>
  <DomainObject.Predmet.OstaliListFormatedOIB>
    <izvorni_sadrzaj>
      <item>Neven Poldrugač, OIB 71836899336 punomoćnik sudionika u postupku RELATUM d.o.o.</item>
    </izvorni_sadrzaj>
    <derivirana_varijabla naziv="DomainObject.Predmet.OstaliListFormatedOIB_1">
      <item>Neven Poldrugač, OIB 71836899336 punomoćnik sudionika u postupku RELATUM d.o.o.</item>
    </derivirana_varijabla>
  </DomainObject.Predmet.OstaliListFormatedOIB>
  <DomainObject.Predmet.OstaliListFormatedWithAdress>
    <izvorni_sadrzaj>
      <item>Neven Poldrugač, Ivana Kukuljevića 20, 10000 Zagreb punomoćnik sudionika u postupku RELATUM d.o.o.</item>
    </izvorni_sadrzaj>
    <derivirana_varijabla naziv="DomainObject.Predmet.OstaliListFormatedWithAdress_1">
      <item>Neven Poldrugač, Ivana Kukuljevića 20, 10000 Zagreb punomoćnik sudionika u postupku RELATUM d.o.o.</item>
    </derivirana_varijabla>
  </DomainObject.Predmet.OstaliListFormatedWithAdress>
  <DomainObject.Predmet.OstaliListFormatedWithAdressOIB>
    <izvorni_sadrzaj>
      <item>Neven Poldrugač, OIB 71836899336, Ivana Kukuljevića 20, 10000 Zagreb punomoćnik sudionika u postupku RELATUM d.o.o.</item>
    </izvorni_sadrzaj>
    <derivirana_varijabla naziv="DomainObject.Predmet.OstaliListFormatedWithAdressOIB_1">
      <item>Neven Poldrugač, OIB 71836899336, Ivana Kukuljevića 20, 10000 Zagreb punomoćnik sudionika u postupku RELATUM d.o.o.</item>
    </derivirana_varijabla>
  </DomainObject.Predmet.OstaliListFormatedWithAdressOIB>
  <DomainObject.Predmet.OstaliListNazivFormated>
    <izvorni_sadrzaj>
      <item>Neven Poldrugač</item>
    </izvorni_sadrzaj>
    <derivirana_varijabla naziv="DomainObject.Predmet.OstaliListNazivFormated_1">
      <item>Neven Poldrugač</item>
    </derivirana_varijabla>
  </DomainObject.Predmet.OstaliListNazivFormated>
  <DomainObject.Predmet.OstaliListNazivFormatedOIB>
    <izvorni_sadrzaj>
      <item>Neven Poldrugač, OIB 71836899336</item>
    </izvorni_sadrzaj>
    <derivirana_varijabla naziv="DomainObject.Predmet.OstaliListNazivFormatedOIB_1">
      <item>Neven Poldrugač, OIB 71836899336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RELATUM d.o.o.</izvorni_sadrzaj>
    <derivirana_varijabla naziv="DomainObject.Predmet.ProtustrankaIDrugi_1">RELATUM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RELATUM d.o.o., OIB 72863611594, Lastovska 36, 10000 Zagreb</izvorni_sadrzaj>
    <derivirana_varijabla naziv="DomainObject.Predmet.ProtustrankaIDrugiAdressOIB_1">RELATUM d.o.o., OIB 72863611594, Lastovska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RELATUM d.o.o.</item>
      <item>Neven Poldrugač</item>
    </izvorni_sadrzaj>
    <derivirana_varijabla naziv="DomainObject.Predmet.SudioniciListNaziv_1">
      <item>FINA Regionalni centar Zagreb</item>
      <item>RELATUM d.o.o.</item>
      <item>Neven Poldrugač</item>
    </derivirana_varijabla>
  </DomainObject.Predmet.SudioniciListNaziv>
  <DomainObject.Predmet.SudioniciListAdressOIB>
    <izvorni_sadrzaj>
      <item>FINA Regionalni centar Zagreb, OIB 85821130368, Trg svibanjskih žrtava 1995. 1,10000 Zagreb</item>
      <item>RELATUM d.o.o., OIB 72863611594, Lastovska 36,10000 Zagreb</item>
      <item>Neven Poldrugač, OIB 71836899336, Ivana Kukuljevića 20,10000 Zagreb</item>
    </izvorni_sadrzaj>
    <derivirana_varijabla naziv="DomainObject.Predmet.SudioniciListAdressOIB_1">
      <item>FINA Regionalni centar Zagreb, OIB 85821130368, Trg svibanjskih žrtava 1995. 1,10000 Zagreb</item>
      <item>RELATUM d.o.o., OIB 72863611594, Lastovska 36,10000 Zagreb</item>
      <item>Neven Poldrugač, OIB 71836899336, Ivana Kukuljevića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72863611594</item>
      <item>, OIB 71836899336</item>
    </izvorni_sadrzaj>
    <derivirana_varijabla naziv="DomainObject.Predmet.SudioniciListNazivOIB_1">
      <item>, OIB 85821130368</item>
      <item>, OIB 72863611594</item>
      <item>, OIB 71836899336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1450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2016-02-12T11:39:00Z</dcterms:created>
  <dc:creator>ilukac</dc:creator>
  <cp:lastModifiedBy>Mirela Šantek</cp:lastModifiedBy>
  <cp:lastPrinted>2016-03-14T09:45:00Z</cp:lastPrinted>
  <dcterms:modified xmlns:xsi="http://www.w3.org/2001/XMLSchema-instance" xsi:type="dcterms:W3CDTF">2016-03-16T14:16:00Z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