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09c0" w14:paraId="09d09c0" w:rsidRDefault="003F6D7E" w:rsidR="003F6D7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3F6D7E">
        <w:t xml:space="preserve"> 2/II</w:t>
      </w:r>
      <w:r w:rsidR="003F6D7E">
        <w:tab/>
      </w:r>
      <w:r w:rsidR="003F6D7E">
        <w:tab/>
      </w:r>
      <w:r w:rsidR="003F6D7E">
        <w:tab/>
      </w:r>
      <w:r w:rsidR="003F6D7E">
        <w:tab/>
      </w:r>
      <w:r w:rsidR="003F6D7E">
        <w:tab/>
      </w:r>
      <w:r w:rsidR="003F6D7E">
        <w:tab/>
      </w:r>
      <w:r w:rsidR="003F6D7E">
        <w:tab/>
        <w:t xml:space="preserve">     </w:t>
      </w:r>
      <w:r w:rsidR="00912165">
        <w:t>67. St-330/15</w:t>
      </w:r>
      <w:r w:rsidR="003F6D7E">
        <w:t>-54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912165" w:rsidRPr="00912165">
        <w:rPr>
          <w:bCs/>
          <w:lang w:val="pt-BR"/>
        </w:rPr>
        <w:t>MALKOM-MARKETING d.o.o. u stečaju, Zagreb, Kutinska 6, OIB: 47075405382</w:t>
      </w:r>
      <w:r w:rsidR="00DB2BF3" w:rsidRPr="00DB2BF3">
        <w:rPr>
          <w:lang w:val="en-US"/>
        </w:rPr>
        <w:t xml:space="preserve">, </w:t>
      </w:r>
      <w:r w:rsidR="00912165">
        <w:rPr>
          <w:lang w:val="en-US"/>
        </w:rPr>
        <w:t xml:space="preserve">30. </w:t>
      </w:r>
      <w:proofErr w:type="spellStart"/>
      <w:proofErr w:type="gramStart"/>
      <w:r w:rsidR="00912165">
        <w:rPr>
          <w:lang w:val="en-US"/>
        </w:rPr>
        <w:t>svibnja</w:t>
      </w:r>
      <w:proofErr w:type="spellEnd"/>
      <w:proofErr w:type="gramEnd"/>
      <w:r w:rsidR="00912165">
        <w:rPr>
          <w:lang w:val="en-US"/>
        </w:rPr>
        <w:t xml:space="preserve"> 2016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7F5454">
        <w:t>St-1741/13</w:t>
      </w:r>
      <w:r w:rsidR="006456E1">
        <w:t xml:space="preserve">, </w:t>
      </w:r>
      <w:r w:rsidRPr="006456E1">
        <w:t xml:space="preserve">nad stečajnim dužnikom, </w:t>
      </w:r>
      <w:r w:rsidR="00912165" w:rsidRPr="00912165">
        <w:rPr>
          <w:bCs/>
          <w:lang w:val="pt-BR"/>
        </w:rPr>
        <w:t>MALKOM-MARKETING d.o.o. u stečaju, Zagreb, Kutinska 6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912165">
        <w:t>11. svibnja</w:t>
      </w:r>
      <w:r>
        <w:t xml:space="preserve"> 2016.,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iznosu od </w:t>
      </w:r>
      <w:r w:rsidR="00912165">
        <w:t>9.793,43</w:t>
      </w:r>
      <w:r>
        <w:t xml:space="preserve"> kn te je priložio</w:t>
      </w:r>
      <w:r w:rsidR="00203307">
        <w:t xml:space="preserve"> završni popis – diobeni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C13CBD">
        <w:t>30. svibnja</w:t>
      </w:r>
      <w:r w:rsidR="007F5454">
        <w:t xml:space="preserve"> 2016</w:t>
      </w:r>
      <w:r w:rsidRPr="006456E1">
        <w:t>.</w:t>
      </w:r>
      <w:r w:rsidR="0090700A" w:rsidRPr="006456E1">
        <w:t xml:space="preserve"> </w:t>
      </w:r>
    </w:p>
    <w:p w:rsidRDefault="0090700A" w:rsidP="00A77317" w:rsidR="0090700A" w:rsidRPr="006456E1">
      <w:pPr>
        <w:ind w:left="3540"/>
        <w:rPr>
          <w:b/>
        </w:rPr>
      </w:pP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3F6D7E">
        <w:t>, 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3F6D7E" w:rsidP="001745C1" w:rsidR="003F6D7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C0014" w:rsidP="003F6D7E" w:rsidR="005078C7" w:rsidRPr="006456E1">
      <w:r w:rsidRPr="006456E1">
        <w:t xml:space="preserve"> </w:t>
      </w:r>
    </w:p>
    <w:sectPr w:rsidR="005078C7" w:rsidRPr="006456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3F6D7E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C13CBD"/>
    <w:rsid w:val="00CB2690"/>
    <w:rsid w:val="00CC222A"/>
    <w:rsid w:val="00D17CA3"/>
    <w:rsid w:val="00D92B24"/>
    <w:rsid w:val="00D966A3"/>
    <w:rsid w:val="00DB2BF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6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F6D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6D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6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F6D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6D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1277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2016-05-25T12:13:00Z</dcterms:created>
  <dc:creator>nribaric</dc:creator>
  <cp:lastModifiedBy>Ivana Rogić</cp:lastModifiedBy>
  <cp:lastPrinted>2016-05-30T09:06:00Z</cp:lastPrinted>
  <dcterms:modified xmlns:xsi="http://www.w3.org/2001/XMLSchema-instance" xsi:type="dcterms:W3CDTF">2016-05-30T09:06:00Z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