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ddfa" w14:paraId="08eddf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D7E18">
        <w:rPr>
          <w:sz w:val="24"/>
        </w:rPr>
        <w:t>887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D7E18" w:rsidRPr="00AD7E18">
        <w:rPr>
          <w:sz w:val="24"/>
          <w:szCs w:val="24"/>
          <w:lang w:val="pt-BR"/>
        </w:rPr>
        <w:t>TIM ANA I NATALIJA d.o.o., Zagreb, Remetinečka 116, OIB: 11265571471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AD7E18" w:rsidRPr="00AD7E18">
        <w:rPr>
          <w:sz w:val="24"/>
          <w:szCs w:val="24"/>
          <w:lang w:val="pt-BR"/>
        </w:rPr>
        <w:t>TIM ANA I NATALIJA d.o.o., Zagreb, Remetinečka 116, OIB: 11265571471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1C2B53">
        <w:rPr>
          <w:b/>
          <w:sz w:val="24"/>
          <w:szCs w:val="24"/>
        </w:rPr>
        <w:t>11</w:t>
      </w:r>
      <w:r w:rsidR="001D6BA4">
        <w:rPr>
          <w:b/>
          <w:sz w:val="24"/>
          <w:szCs w:val="24"/>
        </w:rPr>
        <w:t>,</w:t>
      </w:r>
      <w:r w:rsidR="00AD7E18">
        <w:rPr>
          <w:b/>
          <w:sz w:val="24"/>
          <w:szCs w:val="24"/>
        </w:rPr>
        <w:t>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31821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931821" w:rsidP="00931821" w:rsidR="0093182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931821" w:rsidP="00931821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1751EE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CA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A6B2D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51EE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2B53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39AD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D75AD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485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2CFF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8E634A"/>
    <w:rsid w:val="0090567E"/>
    <w:rsid w:val="00913A5E"/>
    <w:rsid w:val="00924B66"/>
    <w:rsid w:val="0093028D"/>
    <w:rsid w:val="00931821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D7E18"/>
    <w:rsid w:val="00AE1097"/>
    <w:rsid w:val="00AE188D"/>
    <w:rsid w:val="00AE369C"/>
    <w:rsid w:val="00AE5227"/>
    <w:rsid w:val="00AF065B"/>
    <w:rsid w:val="00AF1EA2"/>
    <w:rsid w:val="00AF69D0"/>
    <w:rsid w:val="00AF707F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1E65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1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St-887/2018</izvorni_sadrzaj>
    <derivirana_varijabla naziv="DomainObject.Predmet.OznakaBroj_1">St-887/2018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ANA I NATALIJA d.o.o.</izvorni_sadrzaj>
    <derivirana_varijabla naziv="DomainObject.Predmet.ProtustrankaFormated_1">  TIM ANA I NATALIJA d.o.o.</derivirana_varijabla>
  </DomainObject.Predmet.ProtustrankaFormated>
  <DomainObject.Predmet.ProtustrankaFormatedOIB>
    <izvorni_sadrzaj>  TIM ANA I NATALIJA d.o.o., OIB 11265571471</izvorni_sadrzaj>
    <derivirana_varijabla naziv="DomainObject.Predmet.ProtustrankaFormatedOIB_1">  TIM ANA I NATALIJA d.o.o., OIB 11265571471</derivirana_varijabla>
  </DomainObject.Predmet.ProtustrankaFormatedOIB>
  <DomainObject.Predmet.ProtustrankaFormatedWithAdress>
    <izvorni_sadrzaj> TIM ANA I NATALIJA d.o.o., Remetinečka 116, 10000 Zagreb</izvorni_sadrzaj>
    <derivirana_varijabla naziv="DomainObject.Predmet.ProtustrankaFormatedWithAdress_1"> TIM ANA I NATALIJA d.o.o., Remetinečka 116, 10000 Zagreb</derivirana_varijabla>
  </DomainObject.Predmet.ProtustrankaFormatedWithAdress>
  <DomainObject.Predmet.ProtustrankaFormatedWithAdressOIB>
    <izvorni_sadrzaj> TIM ANA I NATALIJA d.o.o., OIB 11265571471, Remetinečka 116, 10000 Zagreb</izvorni_sadrzaj>
    <derivirana_varijabla naziv="DomainObject.Predmet.ProtustrankaFormatedWithAdressOIB_1"> TIM ANA I NATALIJA d.o.o., OIB 11265571471, Remetinečka 116, 10000 Zagreb</derivirana_varijabla>
  </DomainObject.Predmet.ProtustrankaFormatedWithAdressOIB>
  <DomainObject.Predmet.ProtustrankaWithAdress>
    <izvorni_sadrzaj>TIM ANA I NATALIJA d.o.o. Remetinečka 116, 10000 Zagreb</izvorni_sadrzaj>
    <derivirana_varijabla naziv="DomainObject.Predmet.ProtustrankaWithAdress_1">TIM ANA I NATALIJA d.o.o. Remetinečka 116, 10000 Zagreb</derivirana_varijabla>
  </DomainObject.Predmet.ProtustrankaWithAdress>
  <DomainObject.Predmet.ProtustrankaWithAdressOIB>
    <izvorni_sadrzaj>TIM ANA I NATALIJA d.o.o., OIB 11265571471, Remetinečka 116, 10000 Zagreb</izvorni_sadrzaj>
    <derivirana_varijabla naziv="DomainObject.Predmet.ProtustrankaWithAdressOIB_1">TIM ANA I NATALIJA d.o.o., OIB 11265571471, Remetinečka 116, 10000 Zagreb</derivirana_varijabla>
  </DomainObject.Predmet.ProtustrankaWithAdressOIB>
  <DomainObject.Predmet.ProtustrankaNazivFormated>
    <izvorni_sadrzaj>TIM ANA I NATALIJA d.o.o.</izvorni_sadrzaj>
    <derivirana_varijabla naziv="DomainObject.Predmet.ProtustrankaNazivFormated_1">TIM ANA I NATALIJA d.o.o.</derivirana_varijabla>
  </DomainObject.Predmet.ProtustrankaNazivFormated>
  <DomainObject.Predmet.ProtustrankaNazivFormatedOIB>
    <izvorni_sadrzaj>TIM ANA I NATALIJA d.o.o., OIB 11265571471</izvorni_sadrzaj>
    <derivirana_varijabla naziv="DomainObject.Predmet.ProtustrankaNazivFormatedOIB_1">TIM ANA I NATALIJA d.o.o., OIB 11265571471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ANA I NATALIJA d.o.o.</item>
    </izvorni_sadrzaj>
    <derivirana_varijabla naziv="DomainObject.Predmet.ProtuStrankaListFormated_1">
      <item>TIM ANA I NATALIJA d.o.o.</item>
    </derivirana_varijabla>
  </DomainObject.Predmet.ProtuStrankaListFormated>
  <DomainObject.Predmet.ProtuStrankaListFormatedOIB>
    <izvorni_sadrzaj>
      <item>TIM ANA I NATALIJA d.o.o., OIB 11265571471</item>
    </izvorni_sadrzaj>
    <derivirana_varijabla naziv="DomainObject.Predmet.ProtuStrankaListFormatedOIB_1">
      <item>TIM ANA I NATALIJA d.o.o., OIB 11265571471</item>
    </derivirana_varijabla>
  </DomainObject.Predmet.ProtuStrankaListFormatedOIB>
  <DomainObject.Predmet.ProtuStrankaListFormatedWithAdress>
    <izvorni_sadrzaj>
      <item>TIM ANA I NATALIJA d.o.o., Remetinečka 116, 10000 Zagreb</item>
    </izvorni_sadrzaj>
    <derivirana_varijabla naziv="DomainObject.Predmet.ProtuStrankaListFormatedWithAdress_1">
      <item>TIM ANA I NATALIJA d.o.o., Remetinečka 116, 10000 Zagreb</item>
    </derivirana_varijabla>
  </DomainObject.Predmet.ProtuStrankaListFormatedWithAdress>
  <DomainObject.Predmet.ProtuStrankaListFormatedWithAdressOIB>
    <izvorni_sadrzaj>
      <item>TIM ANA I NATALIJA d.o.o., OIB 11265571471, Remetinečka 116, 10000 Zagreb</item>
    </izvorni_sadrzaj>
    <derivirana_varijabla naziv="DomainObject.Predmet.ProtuStrankaListFormatedWithAdressOIB_1">
      <item>TIM ANA I NATALIJA d.o.o., OIB 11265571471, Remetinečka 116, 10000 Zagreb</item>
    </derivirana_varijabla>
  </DomainObject.Predmet.ProtuStrankaListFormatedWithAdressOIB>
  <DomainObject.Predmet.ProtuStrankaListNazivFormated>
    <izvorni_sadrzaj>
      <item>TIM ANA I NATALIJA d.o.o.</item>
    </izvorni_sadrzaj>
    <derivirana_varijabla naziv="DomainObject.Predmet.ProtuStrankaListNazivFormated_1">
      <item>TIM ANA I NATALIJA d.o.o.</item>
    </derivirana_varijabla>
  </DomainObject.Predmet.ProtuStrankaListNazivFormated>
  <DomainObject.Predmet.ProtuStrankaListNazivFormatedOIB>
    <izvorni_sadrzaj>
      <item>TIM ANA I NATALIJA d.o.o., OIB 11265571471</item>
    </izvorni_sadrzaj>
    <derivirana_varijabla naziv="DomainObject.Predmet.ProtuStrankaListNazivFormatedOIB_1">
      <item>TIM ANA I NATALIJA d.o.o., OIB 11265571471</item>
    </derivirana_varijabla>
  </DomainObject.Predmet.ProtuStrankaListNazivFormatedOIB>
  <DomainObject.Predmet.OstaliListFormated>
    <izvorni_sadrzaj>
      <item>Anamarija Rončević</item>
      <item>Natalija Švađumović</item>
      <item>ERSTE&amp;STEIERMÄRKISCHE BANKA dioničko društvo</item>
    </izvorni_sadrzaj>
    <derivirana_varijabla naziv="DomainObject.Predmet.OstaliListFormated_1">
      <item>Anamarija Rončević</item>
      <item>Natalija Švađumović</item>
      <item>ERSTE&amp;STEIERMÄRKISCHE BANKA dioničko društvo</item>
    </derivirana_varijabla>
  </DomainObject.Predmet.OstaliListFormated>
  <DomainObject.Predmet.OstaliListFormatedOIB>
    <izvorni_sadrzaj>
      <item>Anamarija Rončević, OIB 29297182677</item>
      <item>Natalija Švađumović, OIB 62824593535</item>
      <item>ERSTE&amp;STEIERMÄRKISCHE BANKA dioničko društvo, OIB 23057039320</item>
    </izvorni_sadrzaj>
    <derivirana_varijabla naziv="DomainObject.Predmet.OstaliListFormatedOIB_1">
      <item>Anamarija Rončević, OIB 29297182677</item>
      <item>Natalija Švađumović, OIB 62824593535</item>
      <item>ERSTE&amp;STEIERMÄRKISCHE BANKA dioničko društvo, OIB 23057039320</item>
    </derivirana_varijabla>
  </DomainObject.Predmet.OstaliListFormatedOIB>
  <DomainObject.Predmet.OstaliListFormatedWithAdress>
    <izvorni_sadrzaj>
      <item>Anamarija Rončević, Dalmatinska 13, 31500 Brezik Našički</item>
      <item>Natalija Švađumović, Kačićeva 49, 35425 Davor</item>
      <item>ERSTE&amp;STEIERMÄRKISCHE BANKA dioničko društvo, Jadranski Trg 3/a, 51000 Rijeka</item>
    </izvorni_sadrzaj>
    <derivirana_varijabla naziv="DomainObject.Predmet.OstaliListFormatedWithAdress_1">
      <item>Anamarija Rončević, Dalmatinska 13, 31500 Brezik Našički</item>
      <item>Natalija Švađumović, Kačićeva 49, 35425 Davor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Anamarija Rončević, OIB 29297182677, Dalmatinska 13, 31500 Brezik Našički</item>
      <item>Natalija Švađumović, OIB 62824593535, Kačićeva 49, 35425 Davor</item>
      <item>ERSTE&amp;STEIERMÄRKISCHE BANKA dioničko društvo, OIB 23057039320, Jadranski Trg 3/a, 51000 Rijeka</item>
    </izvorni_sadrzaj>
    <derivirana_varijabla naziv="DomainObject.Predmet.OstaliListFormatedWithAdressOIB_1">
      <item>Anamarija Rončević, OIB 29297182677, Dalmatinska 13, 31500 Brezik Našički</item>
      <item>Natalija Švađumović, OIB 62824593535, Kačićeva 49, 35425 Davor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Anamarija Rončević</item>
      <item>Natalija Švađumović</item>
      <item>ERSTE&amp;STEIERMÄRKISCHE BANKA dioničko društvo</item>
    </izvorni_sadrzaj>
    <derivirana_varijabla naziv="DomainObject.Predmet.OstaliListNazivFormated_1">
      <item>Anamarija Rončević</item>
      <item>Natalija Švađumović</item>
      <item>ERSTE&amp;STEIERMÄRKISCHE BANKA dioničko društvo</item>
    </derivirana_varijabla>
  </DomainObject.Predmet.OstaliListNazivFormated>
  <DomainObject.Predmet.OstaliListNazivFormatedOIB>
    <izvorni_sadrzaj>
      <item>Anamarija Rončević, OIB 29297182677</item>
      <item>Natalija Švađumović, OIB 62824593535</item>
      <item>ERSTE&amp;STEIERMÄRKISCHE BANKA dioničko društvo, OIB 23057039320</item>
    </izvorni_sadrzaj>
    <derivirana_varijabla naziv="DomainObject.Predmet.OstaliListNazivFormatedOIB_1">
      <item>Anamarija Rončević, OIB 29297182677</item>
      <item>Natalija Švađumović, OIB 62824593535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ANA I NATALIJA d.o.o.</izvorni_sadrzaj>
    <derivirana_varijabla naziv="DomainObject.Predmet.ProtustrankaIDrugi_1">TIM ANA I NATALIJA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ANA I NATALIJA d.o.o., OIB 11265571471, Remetinečka 116, 10000 Zagreb</izvorni_sadrzaj>
    <derivirana_varijabla naziv="DomainObject.Predmet.ProtustrankaIDrugiAdressOIB_1">TIM ANA I NATALIJA d.o.o., OIB 11265571471, Remetinečka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ANA I NATALIJA d.o.o.</item>
      <item>Anamarija Rončević</item>
      <item>Natalija Švađumović</item>
      <item>ERSTE&amp;STEIERMÄRKISCHE BANKA dioničko društvo</item>
    </izvorni_sadrzaj>
    <derivirana_varijabla naziv="DomainObject.Predmet.SudioniciListNaziv_1">
      <item>FINA Regionalni centar Zagreb</item>
      <item>TIM ANA I NATALIJA d.o.o.</item>
      <item>Anamarija Rončević</item>
      <item>Natalija Švađumović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TIM ANA I NATALIJA d.o.o., OIB 11265571471, Remetinečka 116,10000 Zagreb</item>
      <item>Anamarija Rončević, OIB 29297182677, Dalmatinska 13,31500 Brezik Našički</item>
      <item>Natalija Švađumović, OIB 62824593535, Kačićeva 49,35425 Davor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TIM ANA I NATALIJA d.o.o., OIB 11265571471, Remetinečka 116,10000 Zagreb</item>
      <item>Anamarija Rončević, OIB 29297182677, Dalmatinska 13,31500 Brezik Našički</item>
      <item>Natalija Švađumović, OIB 62824593535, Kačićeva 49,35425 Davor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11265571471</item>
      <item>, OIB 29297182677</item>
      <item>, OIB 62824593535</item>
      <item>, OIB 23057039320</item>
    </izvorni_sadrzaj>
    <derivirana_varijabla naziv="DomainObject.Predmet.SudioniciListNazivOIB_1">
      <item>, OIB 85821130368</item>
      <item>, OIB 11265571471</item>
      <item>, OIB 29297182677</item>
      <item>, OIB 62824593535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896</properties:Characters>
  <properties:Lines>43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2018-05-28T07:52:00Z</dcterms:created>
  <dc:creator>Korisnik</dc:creator>
  <cp:lastModifiedBy>Natalija Perković</cp:lastModifiedBy>
  <cp:lastPrinted>2018-05-28T08:14:00Z</cp:lastPrinted>
  <dcterms:modified xmlns:xsi="http://www.w3.org/2001/XMLSchema-instance" xsi:type="dcterms:W3CDTF">2018-05-28T08:14:00Z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(887-18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