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1dad" w14:paraId="0801dad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FB2700">
        <w:t>499</w:t>
      </w:r>
      <w:r w:rsidR="003133FC">
        <w:t>/</w:t>
      </w:r>
      <w:r w:rsidR="00C87B73">
        <w:t>17</w:t>
      </w:r>
      <w:r w:rsidR="00863951">
        <w:t>-</w:t>
      </w:r>
      <w:r w:rsidR="00FB2700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A270C2">
        <w:t>predlagatelja</w:t>
      </w:r>
      <w:r w:rsidR="002B038D">
        <w:t xml:space="preserve"> </w:t>
      </w:r>
      <w:r w:rsidR="00137D77">
        <w:t xml:space="preserve">predlagatelja FINA RC Osijek Podružnica Osijek za otvaranje stečajnog postupka nad dužnikom </w:t>
      </w:r>
      <w:r w:rsidR="00FB2700">
        <w:t>KONTROLA d.o.o. za kontrolu kvaliteta i kvantiteta robe, Vinkovci, A.B.Šimića 23 MBS 030119323, OIB 81330379432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FB2700">
        <w:t>28. kolovoza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FB2700">
        <w:t>KONTROLA d.o.o. za kontrolu kvaliteta i kvantiteta robe, Vinkovci, A.B.Šimića 23 MBS 030119323, OIB 81330379432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="00FB2700">
        <w:t>Jelena Kordić, Višnjevac, E.Kvaternika 44a, OIB: 78573539971</w:t>
      </w:r>
      <w:r>
        <w:t>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FB2700">
        <w:t>KONTROLA d.o.o. za kontrolu kvaliteta i kvantiteta robe, Vinkovci, A.B.Šimića 23 MBS 030119323, OIB 81330379432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</w:t>
      </w:r>
      <w:r w:rsidR="003133FC">
        <w:t>nadležnom za dužnika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FB2700">
        <w:t>8. lipnja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FB2700">
        <w:t xml:space="preserve">KONTROLA d.o.o. za kontrolu kvaliteta i kvantiteta robe, Vinkovci, A.B.Šimića 23 MBS 030119323, OIB 81330379432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FB2700">
        <w:t>499</w:t>
      </w:r>
      <w:r w:rsidR="00C87B73">
        <w:t>/17</w:t>
      </w:r>
      <w:r w:rsidR="00FB2700"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FB2700">
        <w:t>8. lipnja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FB2700">
        <w:t>28. kolovoza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FB2700">
        <w:t>28/9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4544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4544"/>
    <w:rsid w:val="000F748C"/>
    <w:rsid w:val="001132A5"/>
    <w:rsid w:val="0011517B"/>
    <w:rsid w:val="0012245E"/>
    <w:rsid w:val="00137D77"/>
    <w:rsid w:val="001445E7"/>
    <w:rsid w:val="00157BA7"/>
    <w:rsid w:val="001727E0"/>
    <w:rsid w:val="001732D3"/>
    <w:rsid w:val="001A6653"/>
    <w:rsid w:val="001C3D0B"/>
    <w:rsid w:val="001C7003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33FC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C54C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C14B6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270C2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7633D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A52A1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0C0E"/>
    <w:rsid w:val="00FB12BA"/>
    <w:rsid w:val="00FB2700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4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4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KONTROLA d.o.o. za kontrolu kvaliteta i kvantiteta robe</izvorni_sadrzaj>
    <derivirana_varijabla naziv="DomainObject.Predmet.ProtustrankaFormated_1">  KONTROLA d.o.o. za kontrolu kvaliteta i kvantiteta robe</derivirana_varijabla>
  </DomainObject.Predmet.ProtustrankaFormated>
  <DomainObject.Predmet.ProtustrankaFormatedOIB>
    <izvorni_sadrzaj>  KONTROLA d.o.o. za kontrolu kvaliteta i kvantiteta robe, OIB 81330379432</izvorni_sadrzaj>
    <derivirana_varijabla naziv="DomainObject.Predmet.ProtustrankaFormatedOIB_1">  KONTROLA d.o.o. za kontrolu kvaliteta i kvantiteta robe, OIB 81330379432</derivirana_varijabla>
  </DomainObject.Predmet.ProtustrankaFormatedOIB>
  <DomainObject.Predmet.ProtustrankaFormatedWithAdress>
    <izvorni_sadrzaj> KONTROLA d.o.o. za kontrolu kvaliteta i kvantiteta robe, A.B. Šimića 23, 32100 Vinkovci</izvorni_sadrzaj>
    <derivirana_varijabla naziv="DomainObject.Predmet.ProtustrankaFormatedWithAdress_1"> KONTROLA d.o.o. za kontrolu kvaliteta i kvantiteta robe, A.B. Šimića 23, 32100 Vinkovci</derivirana_varijabla>
  </DomainObject.Predmet.ProtustrankaFormatedWithAdress>
  <DomainObject.Predmet.ProtustrankaFormatedWithAdressOIB>
    <izvorni_sadrzaj> KONTROLA d.o.o. za kontrolu kvaliteta i kvantiteta robe, OIB 81330379432, A.B. Šimića 23, 32100 Vinkovci</izvorni_sadrzaj>
    <derivirana_varijabla naziv="DomainObject.Predmet.ProtustrankaFormatedWithAdressOIB_1"> KONTROLA d.o.o. za kontrolu kvaliteta i kvantiteta robe, OIB 81330379432, A.B. Šimića 23, 32100 Vinkovci</derivirana_varijabla>
  </DomainObject.Predmet.ProtustrankaFormatedWithAdressOIB>
  <DomainObject.Predmet.ProtustrankaWithAdress>
    <izvorni_sadrzaj>KONTROLA d.o.o. za kontrolu kvaliteta i kvantiteta robe A.B. Šimića 23, 32100 Vinkovci</izvorni_sadrzaj>
    <derivirana_varijabla naziv="DomainObject.Predmet.ProtustrankaWithAdress_1">KONTROLA d.o.o. za kontrolu kvaliteta i kvantiteta robe A.B. Šimića 23, 32100 Vinkovci</derivirana_varijabla>
  </DomainObject.Predmet.ProtustrankaWithAdress>
  <DomainObject.Predmet.ProtustrankaWithAdressOIB>
    <izvorni_sadrzaj>KONTROLA d.o.o. za kontrolu kvaliteta i kvantiteta robe, OIB 81330379432, A.B. Šimića 23, 32100 Vinkovci</izvorni_sadrzaj>
    <derivirana_varijabla naziv="DomainObject.Predmet.ProtustrankaWithAdressOIB_1">KONTROLA d.o.o. za kontrolu kvaliteta i kvantiteta robe, OIB 81330379432, A.B. Šimića 23, 32100 Vinkovci</derivirana_varijabla>
  </DomainObject.Predmet.ProtustrankaWithAdressOIB>
  <DomainObject.Predmet.ProtustrankaNazivFormated>
    <izvorni_sadrzaj>KONTROLA d.o.o. za kontrolu kvaliteta i kvantiteta robe</izvorni_sadrzaj>
    <derivirana_varijabla naziv="DomainObject.Predmet.ProtustrankaNazivFormated_1">KONTROLA d.o.o. za kontrolu kvaliteta i kvantiteta robe</derivirana_varijabla>
  </DomainObject.Predmet.ProtustrankaNazivFormated>
  <DomainObject.Predmet.ProtustrankaNazivFormatedOIB>
    <izvorni_sadrzaj>KONTROLA d.o.o. za kontrolu kvaliteta i kvantiteta robe, OIB 81330379432</izvorni_sadrzaj>
    <derivirana_varijabla naziv="DomainObject.Predmet.ProtustrankaNazivFormatedOIB_1">KONTROLA d.o.o. za kontrolu kvaliteta i kvantiteta robe, OIB 81330379432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KONTROLA d.o.o. za kontrolu kvaliteta i kvantiteta robe</item>
    </izvorni_sadrzaj>
    <derivirana_varijabla naziv="DomainObject.Predmet.ProtuStrankaListFormated_1">
      <item>KONTROLA d.o.o. za kontrolu kvaliteta i kvantiteta robe</item>
    </derivirana_varijabla>
  </DomainObject.Predmet.ProtuStrankaListFormated>
  <DomainObject.Predmet.ProtuStrankaListFormatedOIB>
    <izvorni_sadrzaj>
      <item>KONTROLA d.o.o. za kontrolu kvaliteta i kvantiteta robe, OIB 81330379432</item>
    </izvorni_sadrzaj>
    <derivirana_varijabla naziv="DomainObject.Predmet.ProtuStrankaListFormatedOIB_1">
      <item>KONTROLA d.o.o. za kontrolu kvaliteta i kvantiteta robe, OIB 81330379432</item>
    </derivirana_varijabla>
  </DomainObject.Predmet.ProtuStrankaListFormatedOIB>
  <DomainObject.Predmet.ProtuStrankaListFormatedWithAdress>
    <izvorni_sadrzaj>
      <item>KONTROLA d.o.o. za kontrolu kvaliteta i kvantiteta robe, A.B. Šimića 23, 32100 Vinkovci</item>
    </izvorni_sadrzaj>
    <derivirana_varijabla naziv="DomainObject.Predmet.ProtuStrankaListFormatedWithAdress_1">
      <item>KONTROLA d.o.o. za kontrolu kvaliteta i kvantiteta robe, A.B. Šimića 23, 32100 Vinkovci</item>
    </derivirana_varijabla>
  </DomainObject.Predmet.ProtuStrankaListFormatedWithAdress>
  <DomainObject.Predmet.ProtuStrankaListFormatedWithAdressOIB>
    <izvorni_sadrzaj>
      <item>KONTROLA d.o.o. za kontrolu kvaliteta i kvantiteta robe, OIB 81330379432, A.B. Šimića 23, 32100 Vinkovci</item>
    </izvorni_sadrzaj>
    <derivirana_varijabla naziv="DomainObject.Predmet.ProtuStrankaListFormatedWithAdressOIB_1">
      <item>KONTROLA d.o.o. za kontrolu kvaliteta i kvantiteta robe, OIB 81330379432, A.B. Šimića 23, 32100 Vinkovci</item>
    </derivirana_varijabla>
  </DomainObject.Predmet.ProtuStrankaListFormatedWithAdressOIB>
  <DomainObject.Predmet.ProtuStrankaListNazivFormated>
    <izvorni_sadrzaj>
      <item>KONTROLA d.o.o. za kontrolu kvaliteta i kvantiteta robe</item>
    </izvorni_sadrzaj>
    <derivirana_varijabla naziv="DomainObject.Predmet.ProtuStrankaListNazivFormated_1">
      <item>KONTROLA d.o.o. za kontrolu kvaliteta i kvantiteta robe</item>
    </derivirana_varijabla>
  </DomainObject.Predmet.ProtuStrankaListNazivFormated>
  <DomainObject.Predmet.ProtuStrankaListNazivFormatedOIB>
    <izvorni_sadrzaj>
      <item>KONTROLA d.o.o. za kontrolu kvaliteta i kvantiteta robe, OIB 81330379432</item>
    </izvorni_sadrzaj>
    <derivirana_varijabla naziv="DomainObject.Predmet.ProtuStrankaListNazivFormatedOIB_1">
      <item>KONTROLA d.o.o. za kontrolu kvaliteta i kvantiteta robe, OIB 81330379432</item>
    </derivirana_varijabla>
  </DomainObject.Predmet.ProtuStrankaListNazivFormatedOIB>
  <DomainObject.Predmet.OstaliListFormated>
    <izvorni_sadrzaj>
      <item>Davor Šumanović</item>
      <item>Tomislav Šumanović</item>
    </izvorni_sadrzaj>
    <derivirana_varijabla naziv="DomainObject.Predmet.OstaliListFormated_1">
      <item>Davor Šumanović</item>
      <item>Tomislav Šumanović</item>
    </derivirana_varijabla>
  </DomainObject.Predmet.OstaliListFormated>
  <DomainObject.Predmet.OstaliListFormatedOIB>
    <izvorni_sadrzaj>
      <item>Davor Šumanović, OIB 36630649172</item>
      <item>Tomislav Šumanović, OIB 79090637686</item>
    </izvorni_sadrzaj>
    <derivirana_varijabla naziv="DomainObject.Predmet.OstaliListFormatedOIB_1">
      <item>Davor Šumanović, OIB 36630649172</item>
      <item>Tomislav Šumanović, OIB 79090637686</item>
    </derivirana_varijabla>
  </DomainObject.Predmet.OstaliListFormatedOIB>
  <DomainObject.Predmet.OstaliListFormatedWithAdress>
    <izvorni_sadrzaj>
      <item>Davor Šumanović, Antuna Branka Šimića 236, 32100 Vinkovci</item>
      <item>Tomislav Šumanović, Sljemenska 2a, 31000 Osijek</item>
    </izvorni_sadrzaj>
    <derivirana_varijabla naziv="DomainObject.Predmet.OstaliListFormatedWithAdress_1">
      <item>Davor Šumanović, Antuna Branka Šimića 236, 32100 Vinkovci</item>
      <item>Tomislav Šumanović, Sljemenska 2a, 31000 Osijek</item>
    </derivirana_varijabla>
  </DomainObject.Predmet.OstaliListFormatedWithAdress>
  <DomainObject.Predmet.OstaliListFormatedWithAdressOIB>
    <izvorni_sadrzaj>
      <item>Davor Šumanović, OIB 36630649172, Antuna Branka Šimića 236, 32100 Vinkovci</item>
      <item>Tomislav Šumanović, OIB 79090637686, Sljemenska 2a, 31000 Osijek</item>
    </izvorni_sadrzaj>
    <derivirana_varijabla naziv="DomainObject.Predmet.OstaliListFormatedWithAdressOIB_1">
      <item>Davor Šumanović, OIB 36630649172, Antuna Branka Šimića 236, 32100 Vinkovci</item>
      <item>Tomislav Šumanović, OIB 79090637686, Sljemenska 2a, 31000 Osijek</item>
    </derivirana_varijabla>
  </DomainObject.Predmet.OstaliListFormatedWithAdressOIB>
  <DomainObject.Predmet.OstaliListNazivFormated>
    <izvorni_sadrzaj>
      <item>Davor Šumanović</item>
      <item>Tomislav Šumanović</item>
    </izvorni_sadrzaj>
    <derivirana_varijabla naziv="DomainObject.Predmet.OstaliListNazivFormated_1">
      <item>Davor Šumanović</item>
      <item>Tomislav Šumanović</item>
    </derivirana_varijabla>
  </DomainObject.Predmet.OstaliListNazivFormated>
  <DomainObject.Predmet.OstaliListNazivFormatedOIB>
    <izvorni_sadrzaj>
      <item>Davor Šumanović, OIB 36630649172</item>
      <item>Tomislav Šumanović, OIB 79090637686</item>
    </izvorni_sadrzaj>
    <derivirana_varijabla naziv="DomainObject.Predmet.OstaliListNazivFormatedOIB_1">
      <item>Davor Šumanović, OIB 36630649172</item>
      <item>Tomislav Šumanović, OIB 79090637686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KONTROLA d.o.o. za kontrolu kvaliteta i kvantiteta robe</izvorni_sadrzaj>
    <derivirana_varijabla naziv="DomainObject.Predmet.ProtustrankaIDrugi_1">KONTROLA d.o.o. za kontrolu kvaliteta i kvantiteta robe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KONTROLA d.o.o. za kontrolu kvaliteta i kvantiteta robe, OIB 81330379432, A.B. Šimića 23, 32100 Vinkovci</izvorni_sadrzaj>
    <derivirana_varijabla naziv="DomainObject.Predmet.ProtustrankaIDrugiAdressOIB_1">KONTROLA d.o.o. za kontrolu kvaliteta i kvantiteta robe, OIB 81330379432, A.B. Šimića 23,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KONTROLA d.o.o. za kontrolu kvaliteta i kvantiteta robe</item>
      <item>Davor Šumanović</item>
      <item>Tomislav Šumanović</item>
    </izvorni_sadrzaj>
    <derivirana_varijabla naziv="DomainObject.Predmet.SudioniciListNaziv_1">
      <item>FINA RC OSIJEK</item>
      <item>KONTROLA d.o.o. za kontrolu kvaliteta i kvantiteta robe</item>
      <item>Davor Šumanović</item>
      <item>Tomislav Šumanović</item>
    </derivirana_varijabla>
  </DomainObject.Predmet.SudioniciListNaziv>
  <DomainObject.Predmet.SudioniciListAdressOIB>
    <izvorni_sadrzaj>
      <item>FINA RC OSIJEK, OIB 85821130368</item>
      <item>KONTROLA d.o.o. za kontrolu kvaliteta i kvantiteta robe, OIB 81330379432, A.B. Šimića 23,32100 Vinkovci</item>
      <item>Davor Šumanović, OIB 36630649172, Antuna Branka Šimića 236,32100 Vinkovci</item>
      <item>Tomislav Šumanović, OIB 79090637686, Sljemenska 2a,31000 Osijek</item>
    </izvorni_sadrzaj>
    <derivirana_varijabla naziv="DomainObject.Predmet.SudioniciListAdressOIB_1">
      <item>FINA RC OSIJEK, OIB 85821130368</item>
      <item>KONTROLA d.o.o. za kontrolu kvaliteta i kvantiteta robe, OIB 81330379432, A.B. Šimića 23,32100 Vinkovci</item>
      <item>Davor Šumanović, OIB 36630649172, Antuna Branka Šimića 236,32100 Vinkovci</item>
      <item>Tomislav Šumanović, OIB 79090637686, Sljemenska 2a,31000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81330379432</item>
      <item>, OIB 36630649172</item>
      <item>, OIB 79090637686</item>
    </izvorni_sadrzaj>
    <derivirana_varijabla naziv="DomainObject.Predmet.SudioniciListNazivOIB_1">
      <item>, OIB 85821130368</item>
      <item>, OIB 81330379432</item>
      <item>, OIB 36630649172</item>
      <item>, OIB 79090637686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52EF5-0173-4327-8785-FD4E7BA59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2120</properties:Characters>
  <properties:Lines>95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2017-08-28T08:50:00Z</dcterms:created>
  <dc:creator>grgicv</dc:creator>
  <cp:lastModifiedBy>Žana Bem</cp:lastModifiedBy>
  <cp:lastPrinted>2017-06-19T06:09:00Z</cp:lastPrinted>
  <dcterms:modified xmlns:xsi="http://www.w3.org/2001/XMLSchema-instance" xsi:type="dcterms:W3CDTF">2017-08-28T08:55:00Z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