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3710" w14:paraId="460371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D7F29">
        <w:t>3283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ED7F29">
        <w:rPr>
          <w:rFonts w:eastAsia="Calibri"/>
        </w:rPr>
        <w:t>COETUS d.o.o., Zagreb, Hrgovići 37, OIB: 64874351129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D7F29">
        <w:rPr>
          <w:rFonts w:eastAsia="Calibri"/>
        </w:rPr>
        <w:t>COETUS d.o.o., Zagreb, Hrgovići 37, OIB: 64874351129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ED7F29">
        <w:t>14,20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ED7F29">
        <w:rPr>
          <w:rFonts w:eastAsia="Calibri"/>
        </w:rPr>
        <w:t>COETUS d.o.o., Zagreb, Hrgovići 37, OIB: 64874351129</w:t>
      </w:r>
      <w:r w:rsidR="00ED7F29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D7F29">
        <w:rPr>
          <w:rFonts w:eastAsia="Calibri"/>
        </w:rPr>
        <w:t>COETUS d.o.o., Zagreb, Hrgovići 37, OIB: 64874351129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ED7F29">
        <w:rPr>
          <w:rFonts w:eastAsia="Calibri"/>
        </w:rPr>
        <w:t>COETUS d.o.o., Zagreb, Hrgovići 37, OIB: 64874351129</w:t>
      </w:r>
      <w:r w:rsidR="00ED7F29">
        <w:t>,</w:t>
      </w:r>
      <w:r>
        <w:t xml:space="preserve"> dana </w:t>
      </w:r>
      <w:r w:rsidR="00ED7F29">
        <w:t>1.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lastRenderedPageBreak/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ED7F29">
        <w:t>436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ED7F29">
        <w:t>1.356,28</w:t>
      </w:r>
      <w:r w:rsidR="00243403">
        <w:t xml:space="preserve"> kn (list 1 i </w:t>
      </w:r>
      <w:r w:rsidR="009F7258">
        <w:t>1</w:t>
      </w:r>
      <w:r w:rsidR="00ED7F29">
        <w:t>1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ED7F29">
        <w:t>24. ožujka</w:t>
      </w:r>
      <w:r>
        <w:t xml:space="preserve"> 2017. proizlazi da dužnik ne posjeduje pokretnu odnosno nepokretnu imovinu (list </w:t>
      </w:r>
      <w:r w:rsidR="009F7258">
        <w:t>1</w:t>
      </w:r>
      <w:r w:rsidR="00ED7F29">
        <w:t>6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ED7F29">
        <w:t>3283</w:t>
      </w:r>
      <w:r w:rsidR="002C4416">
        <w:t xml:space="preserve">/16 od </w:t>
      </w:r>
      <w:r w:rsidR="009F7258">
        <w:t>10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9F7258">
        <w:t>11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0173C0">
        <w:t>, v.r.</w:t>
      </w:r>
    </w:p>
    <w:p w:rsidRDefault="000173C0" w:rsidP="00CD4226" w:rsidR="000173C0"/>
    <w:p w:rsidRDefault="000173C0" w:rsidP="00CD4226" w:rsidR="000173C0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F07" w:rsidR="006F5F07">
      <w:r>
        <w:separator/>
      </w:r>
    </w:p>
  </w:endnote>
  <w:endnote w:id="0" w:type="continuationSeparator">
    <w:p w:rsidRDefault="006F5F07" w:rsidR="006F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F07" w:rsidR="006F5F07">
      <w:r>
        <w:separator/>
      </w:r>
    </w:p>
  </w:footnote>
  <w:footnote w:id="0" w:type="continuationSeparator">
    <w:p w:rsidRDefault="006F5F07" w:rsidR="006F5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3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D7F29">
      <w:t>3283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73C0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St-3283/2016</izvorni_sadrzaj>
    <derivirana_varijabla naziv="DomainObject.Predmet.OznakaBroj_1">St-3283/2016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COETUS d. o. o. zastupanog po punomoćniku Željko Mrvac</izvorni_sadrzaj>
    <derivirana_varijabla naziv="DomainObject.Predmet.ProtustrankaFormated_1">  COETUS d. o. o. zastupanog po punomoćniku Željko Mrvac</derivirana_varijabla>
  </DomainObject.Predmet.ProtustrankaFormated>
  <DomainObject.Predmet.ProtustrankaFormatedOIB>
    <izvorni_sadrzaj>  COETUS d. o. o., OIB 64874351129 zastupanog po punomoćniku Željko Mrvac</izvorni_sadrzaj>
    <derivirana_varijabla naziv="DomainObject.Predmet.ProtustrankaFormatedOIB_1">  COETUS d. o. o., OIB 64874351129 zastupanog po punomoćniku Željko Mrvac</derivirana_varijabla>
  </DomainObject.Predmet.ProtustrankaFormatedOIB>
  <DomainObject.Predmet.ProtustrankaFormatedWithAdress>
    <izvorni_sadrzaj> COETUS d. o. o., Hrgovići 37, 10000 Zagreb zastupanog po punomoćniku Željko Mrvac</izvorni_sadrzaj>
    <derivirana_varijabla naziv="DomainObject.Predmet.ProtustrankaFormatedWithAdress_1"> COETUS d. o. o., Hrgovići 37, 10000 Zagreb zastupanog po punomoćniku Željko Mrvac</derivirana_varijabla>
  </DomainObject.Predmet.ProtustrankaFormatedWithAdress>
  <DomainObject.Predmet.ProtustrankaFormatedWithAdressOIB>
    <izvorni_sadrzaj> COETUS d. o. o., OIB 64874351129, Hrgovići 37, 10000 Zagreb zastupanog po punomoćniku Željko Mrvac</izvorni_sadrzaj>
    <derivirana_varijabla naziv="DomainObject.Predmet.ProtustrankaFormatedWithAdressOIB_1"> COETUS d. o. o., OIB 64874351129, Hrgovići 37, 10000 Zagreb zastupanog po punomoćniku Željko Mrvac</derivirana_varijabla>
  </DomainObject.Predmet.ProtustrankaFormatedWithAdressOIB>
  <DomainObject.Predmet.ProtustrankaWithAdress>
    <izvorni_sadrzaj>COETUS d. o. o. Hrgovići 37, 10000 Zagreb</izvorni_sadrzaj>
    <derivirana_varijabla naziv="DomainObject.Predmet.ProtustrankaWithAdress_1">COETUS d. o. o. Hrgovići 37, 10000 Zagreb</derivirana_varijabla>
  </DomainObject.Predmet.ProtustrankaWithAdress>
  <DomainObject.Predmet.ProtustrankaWithAdressOIB>
    <izvorni_sadrzaj>COETUS d. o. o., OIB 64874351129, Hrgovići 37, 10000 Zagreb</izvorni_sadrzaj>
    <derivirana_varijabla naziv="DomainObject.Predmet.ProtustrankaWithAdressOIB_1">COETUS d. o. o., OIB 64874351129, Hrgovići 37, 10000 Zagreb</derivirana_varijabla>
  </DomainObject.Predmet.ProtustrankaWithAdressOIB>
  <DomainObject.Predmet.ProtustrankaNazivFormated>
    <izvorni_sadrzaj>COETUS d. o. o.</izvorni_sadrzaj>
    <derivirana_varijabla naziv="DomainObject.Predmet.ProtustrankaNazivFormated_1">COETUS d. o. o.</derivirana_varijabla>
  </DomainObject.Predmet.ProtustrankaNazivFormated>
  <DomainObject.Predmet.ProtustrankaNazivFormatedOIB>
    <izvorni_sadrzaj>COETUS d. o. o., OIB 64874351129</izvorni_sadrzaj>
    <derivirana_varijabla naziv="DomainObject.Predmet.ProtustrankaNazivFormatedOIB_1">COETUS d. o. o., OIB 64874351129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COETUS d. o. o. zastupanog po punomoćniku Željko Mrvac</item>
    </izvorni_sadrzaj>
    <derivirana_varijabla naziv="DomainObject.Predmet.ProtuStrankaListFormated_1">
      <item>COETUS d. o. o. zastupanog po punomoćniku Željko Mrvac</item>
    </derivirana_varijabla>
  </DomainObject.Predmet.ProtuStrankaListFormated>
  <DomainObject.Predmet.ProtuStrankaListFormatedOIB>
    <izvorni_sadrzaj>
      <item>COETUS d. o. o., OIB 64874351129 zastupanog po punomoćniku Željko Mrvac</item>
    </izvorni_sadrzaj>
    <derivirana_varijabla naziv="DomainObject.Predmet.ProtuStrankaListFormatedOIB_1">
      <item>COETUS d. o. o., OIB 64874351129 zastupanog po punomoćniku Željko Mrvac</item>
    </derivirana_varijabla>
  </DomainObject.Predmet.ProtuStrankaListFormatedOIB>
  <DomainObject.Predmet.ProtuStrankaListFormatedWithAdress>
    <izvorni_sadrzaj>
      <item>COETUS d. o. o., Hrgovići 37, 10000 Zagreb zastupanog po punomoćniku Željko Mrvac</item>
    </izvorni_sadrzaj>
    <derivirana_varijabla naziv="DomainObject.Predmet.ProtuStrankaListFormatedWithAdress_1">
      <item>COETUS d. o. o., Hrgovići 37, 10000 Zagreb zastupanog po punomoćniku Željko Mrvac</item>
    </derivirana_varijabla>
  </DomainObject.Predmet.ProtuStrankaListFormatedWithAdress>
  <DomainObject.Predmet.ProtuStrankaListFormatedWithAdressOIB>
    <izvorni_sadrzaj>
      <item>COETUS d. o. o., OIB 64874351129, Hrgovići 37, 10000 Zagreb zastupanog po punomoćniku Željko Mrvac</item>
    </izvorni_sadrzaj>
    <derivirana_varijabla naziv="DomainObject.Predmet.ProtuStrankaListFormatedWithAdressOIB_1">
      <item>COETUS d. o. o., OIB 64874351129, Hrgovići 37, 10000 Zagreb zastupanog po punomoćniku Željko Mrvac</item>
    </derivirana_varijabla>
  </DomainObject.Predmet.ProtuStrankaListFormatedWithAdressOIB>
  <DomainObject.Predmet.ProtuStrankaListNazivFormated>
    <izvorni_sadrzaj>
      <item>COETUS d. o. o.</item>
    </izvorni_sadrzaj>
    <derivirana_varijabla naziv="DomainObject.Predmet.ProtuStrankaListNazivFormated_1">
      <item>COETUS d. o. o.</item>
    </derivirana_varijabla>
  </DomainObject.Predmet.ProtuStrankaListNazivFormated>
  <DomainObject.Predmet.ProtuStrankaListNazivFormatedOIB>
    <izvorni_sadrzaj>
      <item>COETUS d. o. o., OIB 64874351129</item>
    </izvorni_sadrzaj>
    <derivirana_varijabla naziv="DomainObject.Predmet.ProtuStrankaListNazivFormatedOIB_1">
      <item>COETUS d. o. o., OIB 64874351129</item>
    </derivirana_varijabla>
  </DomainObject.Predmet.ProtuStrankaListNazivFormatedOIB>
  <DomainObject.Predmet.OstaliListFormated>
    <izvorni_sadrzaj>
      <item>Željko Mrvac punomoćnik sudionika u postupku COETUS d. o. o.</item>
    </izvorni_sadrzaj>
    <derivirana_varijabla naziv="DomainObject.Predmet.OstaliListFormated_1">
      <item>Željko Mrvac punomoćnik sudionika u postupku COETUS d. o. o.</item>
    </derivirana_varijabla>
  </DomainObject.Predmet.OstaliListFormated>
  <DomainObject.Predmet.OstaliListFormatedOIB>
    <izvorni_sadrzaj>
      <item>Željko Mrvac, OIB 35346327932 punomoćnik sudionika u postupku COETUS d. o. o.</item>
    </izvorni_sadrzaj>
    <derivirana_varijabla naziv="DomainObject.Predmet.OstaliListFormatedOIB_1">
      <item>Željko Mrvac, OIB 35346327932 punomoćnik sudionika u postupku COETUS d. o. o.</item>
    </derivirana_varijabla>
  </DomainObject.Predmet.OstaliListFormatedOIB>
  <DomainObject.Predmet.OstaliListFormatedWithAdress>
    <izvorni_sadrzaj>
      <item>Željko Mrvac, Hrgovići 37, 10000 Zagreb punomoćnik sudionika u postupku COETUS d. o. o.</item>
    </izvorni_sadrzaj>
    <derivirana_varijabla naziv="DomainObject.Predmet.OstaliListFormatedWithAdress_1">
      <item>Željko Mrvac, Hrgovići 37, 10000 Zagreb punomoćnik sudionika u postupku COETUS d. o. o.</item>
    </derivirana_varijabla>
  </DomainObject.Predmet.OstaliListFormatedWithAdress>
  <DomainObject.Predmet.OstaliListFormatedWithAdressOIB>
    <izvorni_sadrzaj>
      <item>Željko Mrvac, OIB 35346327932, Hrgovići 37, 10000 Zagreb punomoćnik sudionika u postupku COETUS d. o. o.</item>
    </izvorni_sadrzaj>
    <derivirana_varijabla naziv="DomainObject.Predmet.OstaliListFormatedWithAdressOIB_1">
      <item>Željko Mrvac, OIB 35346327932, Hrgovići 37, 10000 Zagreb punomoćnik sudionika u postupku COETUS d. o. o.</item>
    </derivirana_varijabla>
  </DomainObject.Predmet.OstaliListFormatedWithAdressOIB>
  <DomainObject.Predmet.OstaliListNazivFormated>
    <izvorni_sadrzaj>
      <item>Željko Mrvac</item>
    </izvorni_sadrzaj>
    <derivirana_varijabla naziv="DomainObject.Predmet.OstaliListNazivFormated_1">
      <item>Željko Mrvac</item>
    </derivirana_varijabla>
  </DomainObject.Predmet.OstaliListNazivFormated>
  <DomainObject.Predmet.OstaliListNazivFormatedOIB>
    <izvorni_sadrzaj>
      <item>Željko Mrvac, OIB 35346327932</item>
    </izvorni_sadrzaj>
    <derivirana_varijabla naziv="DomainObject.Predmet.OstaliListNazivFormatedOIB_1">
      <item>Željko Mrvac, OIB 35346327932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COETUS d. o. o.</izvorni_sadrzaj>
    <derivirana_varijabla naziv="DomainObject.Predmet.ProtustrankaIDrugi_1">COETUS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COETUS d. o. o., OIB 64874351129, Hrgovići 37, 10000 Zagreb</izvorni_sadrzaj>
    <derivirana_varijabla naziv="DomainObject.Predmet.ProtustrankaIDrugiAdressOIB_1">COETUS d. o. o., OIB 64874351129,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COETUS d. o. o.</item>
      <item>Željko Mrvac</item>
    </izvorni_sadrzaj>
    <derivirana_varijabla naziv="DomainObject.Predmet.SudioniciListNaziv_1">
      <item>FINA Regionalni centar Zagreb</item>
      <item>COETUS d. o. o.</item>
      <item>Željko Mrvac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izvorni_sadrzaj>
    <derivirana_varijabla naziv="DomainObject.Predmet.SudioniciListAdressOIB_1"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64874351129</item>
      <item>, OIB 35346327932</item>
    </izvorni_sadrzaj>
    <derivirana_varijabla naziv="DomainObject.Predmet.SudioniciListNazivOIB_1">
      <item>, OIB 85821130368</item>
      <item>, OIB 64874351129</item>
      <item>, OIB 35346327932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525</properties:Words>
  <properties:Characters>2703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2017-08-08T12:15:00Z</dcterms:created>
  <dc:creator>Korisnik</dc:creator>
  <cp:lastModifiedBy>Draženka Prpić</cp:lastModifiedBy>
  <cp:lastPrinted>2017-08-08T12:16:00Z</cp:lastPrinted>
  <dcterms:modified xmlns:xsi="http://www.w3.org/2001/XMLSchema-instance" xsi:type="dcterms:W3CDTF">2017-08-08T12:16:00Z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