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e6021" w14:paraId="3fe6021" w:rsidRDefault="00A158A1" w:rsidP="00A158A1" w:rsidR="00A158A1" w:rsidRPr="00A158A1">
      <w:pPr>
        <w:spacing w:lineRule="auto" w:line="240" w:after="0"/>
        <w:jc w:val="both"/>
        <w15:collapsed w:val="false"/>
        <w:rPr>
          <w:rFonts w:cs="Times New Roman" w:hAnsi="Times New Roman" w:ascii="Times New Roman"/>
          <w:sz w:val="24"/>
          <w:szCs w:val="24"/>
        </w:rPr>
      </w:pPr>
      <w:bookmarkStart w:name="_GoBack" w:id="0"/>
      <w:bookmarkEnd w:id="0"/>
      <w:r>
        <w:rPr>
          <w:rFonts w:cs="Times New Roman" w:hAnsi="Times New Roman" w:ascii="Times New Roman"/>
          <w:bCs/>
          <w:sz w:val="24"/>
          <w:szCs w:val="24"/>
        </w:rPr>
        <w:t xml:space="preserve">                     </w:t>
      </w:r>
      <w:r w:rsidRPr="00A158A1">
        <w:rPr>
          <w:rFonts w:cs="Times New Roman" w:hAnsi="Times New Roman" w:ascii="Times New Roman"/>
          <w:noProof/>
          <w:sz w:val="24"/>
          <w:szCs w:val="24"/>
          <w:lang w:eastAsia="hr-HR"/>
        </w:rPr>
        <w:drawing>
          <wp:inline distR="0" distL="0" distB="0" distT="0">
            <wp:extent cy="723900" cx="552450"/>
            <wp:effectExtent b="0" r="0" t="0" l="0"/>
            <wp:docPr descr="grb" name="Slika 2" id="1"/>
            <wp:cNvGraphicFramePr>
              <a:graphicFrameLocks noChangeAspect="true"/>
            </wp:cNvGraphicFramePr>
            <a:graphic>
              <a:graphicData uri="http://schemas.openxmlformats.org/drawingml/2006/picture">
                <pic:pic>
                  <pic:nvPicPr>
                    <pic:cNvPr descr="grb" name="Slika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sidRPr="00A158A1">
        <w:rPr>
          <w:rFonts w:cs="Times New Roman" w:hAnsi="Times New Roman" w:ascii="Times New Roman"/>
          <w:bCs/>
          <w:sz w:val="24"/>
          <w:szCs w:val="24"/>
        </w:rPr>
        <w:tab/>
      </w:r>
      <w:r w:rsidRPr="00A158A1">
        <w:rPr>
          <w:rFonts w:cs="Times New Roman" w:hAnsi="Times New Roman" w:ascii="Times New Roman"/>
          <w:bCs/>
          <w:sz w:val="24"/>
          <w:szCs w:val="24"/>
        </w:rPr>
        <w:tab/>
        <w:t xml:space="preserve">                             </w:t>
      </w:r>
    </w:p>
    <w:p w:rsidRDefault="00A158A1" w:rsidP="00A158A1" w:rsidR="00A158A1" w:rsidRPr="00A158A1">
      <w:pPr>
        <w:spacing w:lineRule="auto" w:line="240" w:after="0"/>
        <w:jc w:val="both"/>
        <w:rPr>
          <w:rFonts w:cs="Times New Roman" w:hAnsi="Times New Roman" w:ascii="Times New Roman"/>
          <w:sz w:val="24"/>
          <w:szCs w:val="24"/>
        </w:rPr>
      </w:pPr>
      <w:r w:rsidRPr="00A158A1">
        <w:rPr>
          <w:rFonts w:cs="Times New Roman" w:hAnsi="Times New Roman" w:ascii="Times New Roman"/>
          <w:sz w:val="24"/>
          <w:szCs w:val="24"/>
        </w:rPr>
        <w:t xml:space="preserve">       REPUBLIKA HRVATSKA</w:t>
      </w:r>
    </w:p>
    <w:p w:rsidRDefault="00A158A1" w:rsidP="00A158A1" w:rsidR="00A158A1" w:rsidRPr="00A158A1">
      <w:pPr>
        <w:spacing w:lineRule="auto" w:line="240" w:after="0"/>
        <w:jc w:val="both"/>
        <w:rPr>
          <w:rFonts w:cs="Times New Roman" w:hAnsi="Times New Roman" w:ascii="Times New Roman"/>
          <w:sz w:val="24"/>
          <w:szCs w:val="24"/>
        </w:rPr>
      </w:pPr>
      <w:r w:rsidRPr="00A158A1">
        <w:rPr>
          <w:rFonts w:cs="Times New Roman" w:hAnsi="Times New Roman" w:ascii="Times New Roman"/>
          <w:sz w:val="24"/>
          <w:szCs w:val="24"/>
        </w:rPr>
        <w:t>TRGOVAČKI SUD U VARAŽDINU</w:t>
      </w:r>
    </w:p>
    <w:p w:rsidRDefault="00A158A1" w:rsidP="00A158A1" w:rsidR="00A158A1" w:rsidRPr="00A158A1">
      <w:pPr>
        <w:spacing w:lineRule="auto" w:line="240" w:after="0"/>
        <w:rPr>
          <w:rFonts w:cs="Times New Roman" w:hAnsi="Times New Roman" w:ascii="Times New Roman"/>
          <w:bCs/>
          <w:sz w:val="24"/>
          <w:szCs w:val="24"/>
        </w:rPr>
      </w:pPr>
      <w:r w:rsidRPr="00A158A1">
        <w:rPr>
          <w:rFonts w:cs="Times New Roman" w:hAnsi="Times New Roman" w:ascii="Times New Roman"/>
          <w:sz w:val="24"/>
          <w:szCs w:val="24"/>
        </w:rPr>
        <w:t xml:space="preserve">                  B. Radić 2</w:t>
      </w:r>
      <w:r w:rsidRPr="00A158A1">
        <w:rPr>
          <w:rFonts w:cs="Times New Roman" w:hAnsi="Times New Roman" w:ascii="Times New Roman"/>
          <w:bCs/>
          <w:sz w:val="24"/>
          <w:szCs w:val="24"/>
        </w:rPr>
        <w:t xml:space="preserve">                   </w:t>
      </w:r>
      <w:r w:rsidRPr="00A158A1">
        <w:rPr>
          <w:rFonts w:cs="Times New Roman" w:hAnsi="Times New Roman" w:ascii="Times New Roman"/>
          <w:bCs/>
          <w:sz w:val="24"/>
          <w:szCs w:val="24"/>
        </w:rPr>
        <w:tab/>
      </w:r>
      <w:r w:rsidRPr="00A158A1">
        <w:rPr>
          <w:rFonts w:cs="Times New Roman" w:hAnsi="Times New Roman" w:ascii="Times New Roman"/>
          <w:bCs/>
          <w:sz w:val="24"/>
          <w:szCs w:val="24"/>
        </w:rPr>
        <w:tab/>
      </w:r>
      <w:r w:rsidRPr="00A158A1">
        <w:rPr>
          <w:rFonts w:cs="Times New Roman" w:hAnsi="Times New Roman" w:ascii="Times New Roman"/>
          <w:bCs/>
          <w:sz w:val="24"/>
          <w:szCs w:val="24"/>
        </w:rPr>
        <w:tab/>
      </w:r>
    </w:p>
    <w:p w:rsidRDefault="00A158A1" w:rsidP="00A158A1" w:rsidR="00A158A1" w:rsidRPr="00A158A1">
      <w:pPr>
        <w:spacing w:lineRule="auto" w:line="240" w:after="0"/>
        <w:rPr>
          <w:rFonts w:cs="Times New Roman" w:hAnsi="Times New Roman" w:ascii="Times New Roman"/>
          <w:sz w:val="24"/>
          <w:szCs w:val="24"/>
        </w:rPr>
      </w:pPr>
    </w:p>
    <w:p w:rsidRDefault="00A158A1" w:rsidP="00A158A1" w:rsidR="00A158A1" w:rsidRPr="00A158A1">
      <w:pPr>
        <w:spacing w:lineRule="auto" w:line="240" w:after="0"/>
        <w:rPr>
          <w:rFonts w:cs="Times New Roman" w:hAnsi="Times New Roman" w:ascii="Times New Roman"/>
          <w:sz w:val="24"/>
          <w:szCs w:val="24"/>
        </w:rPr>
      </w:pPr>
    </w:p>
    <w:p w:rsidRDefault="00A158A1" w:rsidP="00A158A1" w:rsidR="00A158A1" w:rsidRPr="00A158A1">
      <w:pPr>
        <w:spacing w:lineRule="auto" w:line="240" w:after="0"/>
        <w:jc w:val="center"/>
        <w:rPr>
          <w:rFonts w:cs="Times New Roman" w:hAnsi="Times New Roman" w:ascii="Times New Roman"/>
          <w:sz w:val="24"/>
          <w:szCs w:val="24"/>
        </w:rPr>
      </w:pPr>
      <w:r w:rsidRPr="00A158A1">
        <w:rPr>
          <w:rFonts w:cs="Times New Roman" w:hAnsi="Times New Roman" w:ascii="Times New Roman"/>
          <w:sz w:val="24"/>
          <w:szCs w:val="24"/>
        </w:rPr>
        <w:t xml:space="preserve">R E P U B L I K A    H R V A T S K A </w:t>
      </w:r>
    </w:p>
    <w:p w:rsidRDefault="00A158A1" w:rsidP="00A158A1" w:rsidR="00A158A1" w:rsidRPr="00A158A1">
      <w:pPr>
        <w:spacing w:lineRule="auto" w:line="240" w:after="0"/>
        <w:rPr>
          <w:rFonts w:cs="Times New Roman" w:hAnsi="Times New Roman" w:ascii="Times New Roman"/>
          <w:sz w:val="24"/>
          <w:szCs w:val="24"/>
        </w:rPr>
      </w:pPr>
    </w:p>
    <w:p w:rsidRDefault="00A158A1" w:rsidP="00A158A1" w:rsidR="00A158A1" w:rsidRPr="00A158A1">
      <w:pPr>
        <w:spacing w:lineRule="auto" w:line="240" w:after="0"/>
        <w:jc w:val="center"/>
        <w:rPr>
          <w:rFonts w:cs="Times New Roman" w:hAnsi="Times New Roman" w:ascii="Times New Roman"/>
          <w:sz w:val="24"/>
          <w:szCs w:val="24"/>
        </w:rPr>
      </w:pPr>
      <w:r w:rsidRPr="00A158A1">
        <w:rPr>
          <w:rFonts w:cs="Times New Roman" w:hAnsi="Times New Roman" w:ascii="Times New Roman"/>
          <w:sz w:val="24"/>
          <w:szCs w:val="24"/>
        </w:rPr>
        <w:t>R J E Š E N J E</w:t>
      </w:r>
    </w:p>
    <w:p w:rsidRDefault="00A158A1" w:rsidP="005F6B3C" w:rsidR="00A158A1" w:rsidRPr="00A158A1">
      <w:pPr>
        <w:rPr>
          <w:rFonts w:cs="Times New Roman" w:hAnsi="Times New Roman" w:ascii="Times New Roman"/>
          <w:sz w:val="24"/>
          <w:szCs w:val="24"/>
        </w:rPr>
      </w:pPr>
    </w:p>
    <w:p w:rsidRDefault="00A158A1" w:rsidP="00A158A1" w:rsidR="005F6B3C">
      <w:pPr>
        <w:spacing w:lineRule="auto" w:line="240"/>
        <w:ind w:firstLine="708"/>
        <w:jc w:val="both"/>
        <w:rPr>
          <w:rFonts w:cs="Times New Roman" w:hAnsi="Times New Roman" w:ascii="Times New Roman"/>
          <w:sz w:val="24"/>
          <w:szCs w:val="24"/>
        </w:rPr>
      </w:pPr>
      <w:r w:rsidRPr="00A158A1">
        <w:rPr>
          <w:rFonts w:cs="Times New Roman" w:hAnsi="Times New Roman" w:ascii="Times New Roman"/>
          <w:sz w:val="24"/>
          <w:szCs w:val="24"/>
        </w:rPr>
        <w:t>Trgovački sud u Varaždinu, po sucu toga suda Kseniji Flack-Makitan, kao sucu pojedincu, u stečajnom postupku koji se vodi nad stečajnim dužnikom LJEKOVITO BILJE d.o.o. u stečaju, Kolodvorska bb, Budančevica, Kloštar Podravski, OIB: 23075938109</w:t>
      </w:r>
      <w:r w:rsidR="004F3A79">
        <w:rPr>
          <w:rFonts w:cs="Times New Roman" w:hAnsi="Times New Roman" w:ascii="Times New Roman"/>
          <w:sz w:val="24"/>
          <w:szCs w:val="24"/>
        </w:rPr>
        <w:t>, povodom zahtjeva stečajnog upravitelja Franje Otročak iz Lukača, Lukač 24,</w:t>
      </w:r>
      <w:r>
        <w:rPr>
          <w:rFonts w:cs="Times New Roman" w:hAnsi="Times New Roman" w:ascii="Times New Roman"/>
          <w:sz w:val="24"/>
          <w:szCs w:val="24"/>
        </w:rPr>
        <w:t xml:space="preserve"> za određivanje nagrade, 24. lipnja 2016.</w:t>
      </w:r>
    </w:p>
    <w:p w:rsidRDefault="00A158A1" w:rsidP="00A158A1" w:rsidR="00A158A1" w:rsidRPr="005F6B3C">
      <w:pPr>
        <w:spacing w:lineRule="auto" w:line="240" w:after="0"/>
        <w:ind w:firstLine="708"/>
        <w:jc w:val="both"/>
        <w:rPr>
          <w:rFonts w:cs="Times New Roman" w:hAnsi="Times New Roman" w:ascii="Times New Roman"/>
          <w:sz w:val="24"/>
          <w:szCs w:val="24"/>
        </w:rPr>
      </w:pPr>
    </w:p>
    <w:p w:rsidRDefault="005F6B3C" w:rsidP="00A158A1" w:rsidR="005F6B3C">
      <w:pPr>
        <w:spacing w:lineRule="auto" w:line="240" w:after="0"/>
        <w:jc w:val="center"/>
        <w:rPr>
          <w:rFonts w:cs="Times New Roman" w:hAnsi="Times New Roman" w:ascii="Times New Roman"/>
          <w:sz w:val="24"/>
          <w:szCs w:val="24"/>
        </w:rPr>
      </w:pPr>
      <w:r w:rsidRPr="005F6B3C">
        <w:rPr>
          <w:rFonts w:cs="Times New Roman" w:hAnsi="Times New Roman" w:ascii="Times New Roman"/>
          <w:sz w:val="24"/>
          <w:szCs w:val="24"/>
        </w:rPr>
        <w:t>r i j e š i o    j e</w:t>
      </w:r>
    </w:p>
    <w:p w:rsidRDefault="00A158A1" w:rsidP="00A158A1" w:rsidR="00A158A1">
      <w:pPr>
        <w:spacing w:lineRule="auto" w:line="240" w:after="0"/>
        <w:jc w:val="center"/>
        <w:rPr>
          <w:rFonts w:cs="Times New Roman" w:hAnsi="Times New Roman" w:ascii="Times New Roman"/>
          <w:sz w:val="24"/>
          <w:szCs w:val="24"/>
        </w:rPr>
      </w:pPr>
    </w:p>
    <w:p w:rsidRDefault="00A158A1" w:rsidP="00A158A1" w:rsidR="00A158A1" w:rsidRPr="005F6B3C">
      <w:pPr>
        <w:spacing w:lineRule="auto" w:line="240" w:after="0"/>
        <w:jc w:val="center"/>
        <w:rPr>
          <w:rFonts w:cs="Times New Roman" w:hAnsi="Times New Roman" w:ascii="Times New Roman"/>
          <w:sz w:val="24"/>
          <w:szCs w:val="24"/>
        </w:rPr>
      </w:pPr>
    </w:p>
    <w:p w:rsidRDefault="005F6B3C" w:rsidP="00A158A1" w:rsidR="005F6B3C" w:rsidRPr="005F6B3C">
      <w:pPr>
        <w:spacing w:lineRule="auto" w:line="240"/>
        <w:jc w:val="both"/>
        <w:rPr>
          <w:rFonts w:cs="Times New Roman" w:hAnsi="Times New Roman" w:ascii="Times New Roman"/>
          <w:sz w:val="24"/>
          <w:szCs w:val="24"/>
        </w:rPr>
      </w:pPr>
      <w:r w:rsidRPr="005F6B3C">
        <w:rPr>
          <w:rFonts w:cs="Times New Roman" w:hAnsi="Times New Roman" w:ascii="Times New Roman"/>
          <w:sz w:val="24"/>
          <w:szCs w:val="24"/>
        </w:rPr>
        <w:t>I.</w:t>
      </w:r>
      <w:r w:rsidRPr="005F6B3C">
        <w:rPr>
          <w:rFonts w:cs="Times New Roman" w:hAnsi="Times New Roman" w:ascii="Times New Roman"/>
          <w:sz w:val="24"/>
          <w:szCs w:val="24"/>
        </w:rPr>
        <w:tab/>
        <w:t>Određuje se</w:t>
      </w:r>
      <w:r w:rsidR="00A158A1">
        <w:rPr>
          <w:rFonts w:cs="Times New Roman" w:hAnsi="Times New Roman" w:ascii="Times New Roman"/>
          <w:sz w:val="24"/>
          <w:szCs w:val="24"/>
        </w:rPr>
        <w:t xml:space="preserve"> nagrada stečajnom upravitelju </w:t>
      </w:r>
      <w:r w:rsidR="004F3A79">
        <w:rPr>
          <w:rFonts w:cs="Times New Roman" w:hAnsi="Times New Roman" w:ascii="Times New Roman"/>
          <w:sz w:val="24"/>
          <w:szCs w:val="24"/>
        </w:rPr>
        <w:t xml:space="preserve">Franji </w:t>
      </w:r>
      <w:r w:rsidR="004F3A79" w:rsidRPr="004F3A79">
        <w:rPr>
          <w:rFonts w:cs="Times New Roman" w:hAnsi="Times New Roman" w:ascii="Times New Roman"/>
          <w:sz w:val="24"/>
          <w:szCs w:val="24"/>
        </w:rPr>
        <w:t>Otročak</w:t>
      </w:r>
      <w:r w:rsidR="00A158A1">
        <w:rPr>
          <w:rFonts w:cs="Times New Roman" w:hAnsi="Times New Roman" w:ascii="Times New Roman"/>
          <w:sz w:val="24"/>
          <w:szCs w:val="24"/>
        </w:rPr>
        <w:t>u</w:t>
      </w:r>
      <w:r w:rsidR="004F3A79" w:rsidRPr="004F3A79">
        <w:rPr>
          <w:rFonts w:cs="Times New Roman" w:hAnsi="Times New Roman" w:ascii="Times New Roman"/>
          <w:sz w:val="24"/>
          <w:szCs w:val="24"/>
        </w:rPr>
        <w:t xml:space="preserve"> iz Lukača, Lukač 24</w:t>
      </w:r>
      <w:r w:rsidR="00A158A1">
        <w:rPr>
          <w:rFonts w:cs="Times New Roman" w:hAnsi="Times New Roman" w:ascii="Times New Roman"/>
          <w:sz w:val="24"/>
          <w:szCs w:val="24"/>
        </w:rPr>
        <w:t>,</w:t>
      </w:r>
      <w:r w:rsidR="004F3A79">
        <w:rPr>
          <w:rFonts w:cs="Times New Roman" w:hAnsi="Times New Roman" w:ascii="Times New Roman"/>
          <w:sz w:val="24"/>
          <w:szCs w:val="24"/>
        </w:rPr>
        <w:t xml:space="preserve"> </w:t>
      </w:r>
      <w:r w:rsidRPr="005F6B3C">
        <w:rPr>
          <w:rFonts w:cs="Times New Roman" w:hAnsi="Times New Roman" w:ascii="Times New Roman"/>
          <w:sz w:val="24"/>
          <w:szCs w:val="24"/>
        </w:rPr>
        <w:t>u ovome stečajnom</w:t>
      </w:r>
      <w:r w:rsidR="004F3A79">
        <w:rPr>
          <w:rFonts w:cs="Times New Roman" w:hAnsi="Times New Roman" w:ascii="Times New Roman"/>
          <w:sz w:val="24"/>
          <w:szCs w:val="24"/>
        </w:rPr>
        <w:t xml:space="preserve"> postupku u iznosu od </w:t>
      </w:r>
      <w:r w:rsidR="00BC24FA">
        <w:rPr>
          <w:rFonts w:cs="Times New Roman" w:hAnsi="Times New Roman" w:ascii="Times New Roman"/>
          <w:sz w:val="24"/>
          <w:szCs w:val="24"/>
        </w:rPr>
        <w:t>…</w:t>
      </w:r>
      <w:r w:rsidRPr="005F6B3C">
        <w:rPr>
          <w:rFonts w:cs="Times New Roman" w:hAnsi="Times New Roman" w:ascii="Times New Roman"/>
          <w:sz w:val="24"/>
          <w:szCs w:val="24"/>
        </w:rPr>
        <w:t xml:space="preserve"> kn bruto.</w:t>
      </w:r>
    </w:p>
    <w:p w:rsidRDefault="005F6B3C" w:rsidP="00A158A1" w:rsidR="005F6B3C" w:rsidRPr="005F6B3C">
      <w:pPr>
        <w:spacing w:lineRule="auto" w:line="240"/>
        <w:jc w:val="both"/>
        <w:rPr>
          <w:rFonts w:cs="Times New Roman" w:hAnsi="Times New Roman" w:ascii="Times New Roman"/>
          <w:sz w:val="24"/>
          <w:szCs w:val="24"/>
        </w:rPr>
      </w:pPr>
      <w:r w:rsidRPr="005F6B3C">
        <w:rPr>
          <w:rFonts w:cs="Times New Roman" w:hAnsi="Times New Roman" w:ascii="Times New Roman"/>
          <w:sz w:val="24"/>
          <w:szCs w:val="24"/>
        </w:rPr>
        <w:t>II.</w:t>
      </w:r>
      <w:r w:rsidRPr="005F6B3C">
        <w:rPr>
          <w:rFonts w:cs="Times New Roman" w:hAnsi="Times New Roman" w:ascii="Times New Roman"/>
          <w:sz w:val="24"/>
          <w:szCs w:val="24"/>
        </w:rPr>
        <w:tab/>
        <w:t>Ovo rješenje kao obavijest o određivanju nagrade stečajnom upravitelju objavi</w:t>
      </w:r>
      <w:r w:rsidR="00A158A1">
        <w:rPr>
          <w:rFonts w:cs="Times New Roman" w:hAnsi="Times New Roman" w:ascii="Times New Roman"/>
          <w:sz w:val="24"/>
          <w:szCs w:val="24"/>
        </w:rPr>
        <w:t>ti će se na mrežnoj stranici e-O</w:t>
      </w:r>
      <w:r w:rsidRPr="005F6B3C">
        <w:rPr>
          <w:rFonts w:cs="Times New Roman" w:hAnsi="Times New Roman" w:ascii="Times New Roman"/>
          <w:sz w:val="24"/>
          <w:szCs w:val="24"/>
        </w:rPr>
        <w:t>glasna ploča suda bez naznake visine iznosa uz napomenu da se u stečajnoj pisarnici ovoga suda može izvršiti uvid u potpuni tekst rješenja.</w:t>
      </w:r>
    </w:p>
    <w:p w:rsidRDefault="005F6B3C" w:rsidP="00A158A1" w:rsidR="005F6B3C" w:rsidRPr="005F6B3C">
      <w:pPr>
        <w:spacing w:lineRule="auto" w:line="240"/>
        <w:jc w:val="both"/>
        <w:rPr>
          <w:rFonts w:cs="Times New Roman" w:hAnsi="Times New Roman" w:ascii="Times New Roman"/>
          <w:sz w:val="24"/>
          <w:szCs w:val="24"/>
        </w:rPr>
      </w:pPr>
    </w:p>
    <w:p w:rsidRDefault="005F6B3C" w:rsidP="00A158A1" w:rsidR="005F6B3C" w:rsidRPr="005F6B3C">
      <w:pPr>
        <w:jc w:val="center"/>
        <w:rPr>
          <w:rFonts w:cs="Times New Roman" w:hAnsi="Times New Roman" w:ascii="Times New Roman"/>
          <w:sz w:val="24"/>
          <w:szCs w:val="24"/>
        </w:rPr>
      </w:pPr>
      <w:r w:rsidRPr="005F6B3C">
        <w:rPr>
          <w:rFonts w:cs="Times New Roman" w:hAnsi="Times New Roman" w:ascii="Times New Roman"/>
          <w:sz w:val="24"/>
          <w:szCs w:val="24"/>
        </w:rPr>
        <w:t>Obrazloženje</w:t>
      </w:r>
    </w:p>
    <w:p w:rsidRDefault="005F6B3C" w:rsidP="00A158A1" w:rsidR="00A158A1">
      <w:pPr>
        <w:spacing w:lineRule="auto" w:line="240"/>
        <w:jc w:val="both"/>
        <w:rPr>
          <w:rFonts w:cs="Times New Roman" w:hAnsi="Times New Roman" w:ascii="Times New Roman"/>
          <w:sz w:val="24"/>
          <w:szCs w:val="24"/>
        </w:rPr>
      </w:pPr>
      <w:r w:rsidRPr="005F6B3C">
        <w:rPr>
          <w:rFonts w:cs="Times New Roman" w:hAnsi="Times New Roman" w:ascii="Times New Roman"/>
          <w:sz w:val="24"/>
          <w:szCs w:val="24"/>
        </w:rPr>
        <w:tab/>
        <w:t>U izvješću od</w:t>
      </w:r>
      <w:r w:rsidR="004F3A79">
        <w:rPr>
          <w:rFonts w:cs="Times New Roman" w:hAnsi="Times New Roman" w:ascii="Times New Roman"/>
          <w:sz w:val="24"/>
          <w:szCs w:val="24"/>
        </w:rPr>
        <w:t xml:space="preserve"> 6. lipnja 2016. stečajni upravitelj Franjo Otročak iz Lukača</w:t>
      </w:r>
      <w:r w:rsidR="00A158A1">
        <w:rPr>
          <w:rFonts w:cs="Times New Roman" w:hAnsi="Times New Roman" w:ascii="Times New Roman"/>
          <w:sz w:val="24"/>
          <w:szCs w:val="24"/>
        </w:rPr>
        <w:t xml:space="preserve"> predložio je da </w:t>
      </w:r>
      <w:r w:rsidR="004F3A79">
        <w:rPr>
          <w:rFonts w:cs="Times New Roman" w:hAnsi="Times New Roman" w:ascii="Times New Roman"/>
          <w:sz w:val="24"/>
          <w:szCs w:val="24"/>
        </w:rPr>
        <w:t xml:space="preserve">mu </w:t>
      </w:r>
      <w:r w:rsidRPr="005F6B3C">
        <w:rPr>
          <w:rFonts w:cs="Times New Roman" w:hAnsi="Times New Roman" w:ascii="Times New Roman"/>
          <w:sz w:val="24"/>
          <w:szCs w:val="24"/>
        </w:rPr>
        <w:t>se odredi</w:t>
      </w:r>
      <w:r w:rsidR="004F3A79">
        <w:rPr>
          <w:rFonts w:cs="Times New Roman" w:hAnsi="Times New Roman" w:ascii="Times New Roman"/>
          <w:sz w:val="24"/>
          <w:szCs w:val="24"/>
        </w:rPr>
        <w:t xml:space="preserve"> nagrada u iznosu od </w:t>
      </w:r>
      <w:r w:rsidR="00BC24FA">
        <w:rPr>
          <w:rFonts w:cs="Times New Roman" w:hAnsi="Times New Roman" w:ascii="Times New Roman"/>
          <w:sz w:val="24"/>
          <w:szCs w:val="24"/>
        </w:rPr>
        <w:t>…</w:t>
      </w:r>
      <w:r w:rsidRPr="005F6B3C">
        <w:rPr>
          <w:rFonts w:cs="Times New Roman" w:hAnsi="Times New Roman" w:ascii="Times New Roman"/>
          <w:sz w:val="24"/>
          <w:szCs w:val="24"/>
        </w:rPr>
        <w:t xml:space="preserve"> kn bruto za obavljene radnje u ovome stečajnom postupku</w:t>
      </w:r>
      <w:r w:rsidR="00A158A1">
        <w:rPr>
          <w:rFonts w:cs="Times New Roman" w:hAnsi="Times New Roman" w:ascii="Times New Roman"/>
          <w:sz w:val="24"/>
          <w:szCs w:val="24"/>
        </w:rPr>
        <w:t xml:space="preserve">, u skladu s </w:t>
      </w:r>
      <w:r w:rsidRPr="005F6B3C">
        <w:rPr>
          <w:rFonts w:cs="Times New Roman" w:hAnsi="Times New Roman" w:ascii="Times New Roman"/>
          <w:sz w:val="24"/>
          <w:szCs w:val="24"/>
        </w:rPr>
        <w:t>Uredbom o kriterijima i načinu obračuna i plaćanja nagrade steča</w:t>
      </w:r>
      <w:r w:rsidR="00A158A1">
        <w:rPr>
          <w:rFonts w:cs="Times New Roman" w:hAnsi="Times New Roman" w:ascii="Times New Roman"/>
          <w:sz w:val="24"/>
          <w:szCs w:val="24"/>
        </w:rPr>
        <w:t>jnim upraviteljima (dalje Uredbe</w:t>
      </w:r>
      <w:r w:rsidRPr="005F6B3C">
        <w:rPr>
          <w:rFonts w:cs="Times New Roman" w:hAnsi="Times New Roman" w:ascii="Times New Roman"/>
          <w:sz w:val="24"/>
          <w:szCs w:val="24"/>
        </w:rPr>
        <w:t>, Narodne novine broj 105/15), s obzirom da je ostvarena kupovnina u korist s</w:t>
      </w:r>
      <w:r w:rsidR="004F3A79">
        <w:rPr>
          <w:rFonts w:cs="Times New Roman" w:hAnsi="Times New Roman" w:ascii="Times New Roman"/>
          <w:sz w:val="24"/>
          <w:szCs w:val="24"/>
        </w:rPr>
        <w:t>tečajne mase prodajom nekretnina</w:t>
      </w:r>
      <w:r w:rsidRPr="005F6B3C">
        <w:rPr>
          <w:rFonts w:cs="Times New Roman" w:hAnsi="Times New Roman" w:ascii="Times New Roman"/>
          <w:sz w:val="24"/>
          <w:szCs w:val="24"/>
        </w:rPr>
        <w:t xml:space="preserve"> stečajnog </w:t>
      </w:r>
      <w:r w:rsidR="004F3A79">
        <w:rPr>
          <w:rFonts w:cs="Times New Roman" w:hAnsi="Times New Roman" w:ascii="Times New Roman"/>
          <w:sz w:val="24"/>
          <w:szCs w:val="24"/>
        </w:rPr>
        <w:t xml:space="preserve">dužnika u iznosu od </w:t>
      </w:r>
      <w:r w:rsidR="00BC24FA">
        <w:rPr>
          <w:rFonts w:cs="Times New Roman" w:hAnsi="Times New Roman" w:ascii="Times New Roman"/>
          <w:sz w:val="24"/>
          <w:szCs w:val="24"/>
        </w:rPr>
        <w:t>…</w:t>
      </w:r>
      <w:r w:rsidR="004F3A79">
        <w:rPr>
          <w:rFonts w:cs="Times New Roman" w:hAnsi="Times New Roman" w:ascii="Times New Roman"/>
          <w:sz w:val="24"/>
          <w:szCs w:val="24"/>
        </w:rPr>
        <w:t xml:space="preserve"> kn.</w:t>
      </w:r>
      <w:r w:rsidRPr="005F6B3C">
        <w:rPr>
          <w:rFonts w:cs="Times New Roman" w:hAnsi="Times New Roman" w:ascii="Times New Roman"/>
          <w:sz w:val="24"/>
          <w:szCs w:val="24"/>
        </w:rPr>
        <w:tab/>
      </w:r>
    </w:p>
    <w:p w:rsidRDefault="005F6B3C" w:rsidP="00A158A1" w:rsidR="00A158A1" w:rsidRPr="005F6B3C">
      <w:pPr>
        <w:spacing w:lineRule="auto" w:line="240"/>
        <w:ind w:firstLine="708"/>
        <w:jc w:val="both"/>
        <w:rPr>
          <w:rFonts w:cs="Times New Roman" w:hAnsi="Times New Roman" w:ascii="Times New Roman"/>
          <w:sz w:val="24"/>
          <w:szCs w:val="24"/>
        </w:rPr>
      </w:pPr>
      <w:r w:rsidRPr="005F6B3C">
        <w:rPr>
          <w:rFonts w:cs="Times New Roman" w:hAnsi="Times New Roman" w:ascii="Times New Roman"/>
          <w:sz w:val="24"/>
          <w:szCs w:val="24"/>
        </w:rPr>
        <w:t>Sud je primjenom kriterija propisanih čl.</w:t>
      </w:r>
      <w:r w:rsidR="00A158A1">
        <w:rPr>
          <w:rFonts w:cs="Times New Roman" w:hAnsi="Times New Roman" w:ascii="Times New Roman"/>
          <w:sz w:val="24"/>
          <w:szCs w:val="24"/>
        </w:rPr>
        <w:t xml:space="preserve"> 6. i 7. </w:t>
      </w:r>
      <w:r w:rsidRPr="005F6B3C">
        <w:rPr>
          <w:rFonts w:cs="Times New Roman" w:hAnsi="Times New Roman" w:ascii="Times New Roman"/>
          <w:sz w:val="24"/>
          <w:szCs w:val="24"/>
        </w:rPr>
        <w:t>Uredbe odobrio isplatu nagrade kako je to navedeno u izreci ovog rješenja.</w:t>
      </w:r>
    </w:p>
    <w:p w:rsidRDefault="00A158A1" w:rsidP="00A158A1" w:rsidR="00A158A1" w:rsidRPr="00A158A1">
      <w:pPr>
        <w:spacing w:lineRule="auto" w:line="240"/>
        <w:jc w:val="center"/>
        <w:rPr>
          <w:rFonts w:hAnsi="Times New Roman" w:ascii="Times New Roman"/>
          <w:sz w:val="24"/>
          <w:szCs w:val="24"/>
        </w:rPr>
      </w:pPr>
      <w:r>
        <w:rPr>
          <w:rFonts w:hAnsi="Times New Roman" w:ascii="Times New Roman"/>
          <w:sz w:val="24"/>
          <w:szCs w:val="24"/>
        </w:rPr>
        <w:t>U Varaždinu, 24. lipnja 2016.</w:t>
      </w:r>
    </w:p>
    <w:p w:rsidRDefault="00A158A1" w:rsidP="00A158A1" w:rsidR="00A158A1">
      <w:pPr>
        <w:ind w:firstLine="708" w:left="5664"/>
        <w:jc w:val="both"/>
        <w:rPr>
          <w:rFonts w:hAnsi="Times New Roman" w:ascii="Times New Roman"/>
          <w:sz w:val="24"/>
          <w:szCs w:val="24"/>
        </w:rPr>
      </w:pPr>
      <w:r w:rsidRPr="007A26C1">
        <w:rPr>
          <w:rFonts w:hAnsi="Times New Roman" w:ascii="Times New Roman"/>
          <w:sz w:val="24"/>
          <w:szCs w:val="24"/>
        </w:rPr>
        <w:t>S</w:t>
      </w:r>
      <w:r>
        <w:rPr>
          <w:rFonts w:hAnsi="Times New Roman" w:ascii="Times New Roman"/>
          <w:sz w:val="24"/>
          <w:szCs w:val="24"/>
        </w:rPr>
        <w:t>UDAC</w:t>
      </w:r>
    </w:p>
    <w:p w:rsidRDefault="00A158A1" w:rsidP="00A158A1" w:rsidR="00A158A1">
      <w:pPr>
        <w:ind w:firstLine="708" w:left="4956"/>
        <w:jc w:val="both"/>
        <w:rPr>
          <w:rFonts w:hAnsi="Times New Roman" w:ascii="Times New Roman"/>
          <w:sz w:val="24"/>
          <w:szCs w:val="24"/>
        </w:rPr>
      </w:pPr>
      <w:r w:rsidRPr="007A26C1">
        <w:rPr>
          <w:rFonts w:hAnsi="Times New Roman" w:ascii="Times New Roman"/>
          <w:sz w:val="24"/>
          <w:szCs w:val="24"/>
        </w:rPr>
        <w:t>Ksenija Flack-Makitan</w:t>
      </w:r>
      <w:r>
        <w:rPr>
          <w:rFonts w:hAnsi="Times New Roman" w:ascii="Times New Roman"/>
          <w:sz w:val="24"/>
          <w:szCs w:val="24"/>
        </w:rPr>
        <w:t>, v.r.</w:t>
      </w:r>
    </w:p>
    <w:p w:rsidRDefault="00A158A1" w:rsidP="00A158A1" w:rsidR="00A158A1">
      <w:pPr>
        <w:ind w:left="4956"/>
        <w:jc w:val="both"/>
        <w:rPr>
          <w:rFonts w:hAnsi="Times New Roman" w:ascii="Times New Roman"/>
          <w:sz w:val="24"/>
          <w:szCs w:val="24"/>
        </w:rPr>
      </w:pPr>
      <w:r>
        <w:rPr>
          <w:rFonts w:hAnsi="Times New Roman" w:ascii="Times New Roman"/>
          <w:sz w:val="24"/>
          <w:szCs w:val="24"/>
        </w:rPr>
        <w:t>Za točnost otpravka – ovlašteni službenik:</w:t>
      </w:r>
    </w:p>
    <w:p w:rsidRDefault="00A158A1" w:rsidP="00A158A1" w:rsidR="00A158A1" w:rsidRPr="00DC37B0">
      <w:pPr>
        <w:rPr>
          <w:rFonts w:hAnsi="Times New Roman" w:ascii="Times New Roman"/>
          <w:sz w:val="24"/>
          <w:szCs w:val="24"/>
        </w:rPr>
      </w:pPr>
    </w:p>
    <w:p w:rsidRDefault="00A158A1" w:rsidP="00A158A1" w:rsidR="00A158A1">
      <w:pPr>
        <w:spacing w:lineRule="auto" w:line="240" w:after="0"/>
        <w:rPr>
          <w:rFonts w:hAnsi="Times New Roman" w:ascii="Times New Roman"/>
          <w:bCs/>
          <w:sz w:val="24"/>
          <w:szCs w:val="24"/>
        </w:rPr>
      </w:pPr>
    </w:p>
    <w:p w:rsidRDefault="00A158A1" w:rsidP="00A158A1" w:rsidR="00A158A1" w:rsidRPr="00A913E0">
      <w:pPr>
        <w:spacing w:lineRule="auto" w:line="240" w:after="0"/>
        <w:rPr>
          <w:rFonts w:hAnsi="Times New Roman" w:ascii="Times New Roman"/>
          <w:bCs/>
          <w:sz w:val="24"/>
          <w:szCs w:val="24"/>
        </w:rPr>
      </w:pPr>
      <w:r w:rsidRPr="00A913E0">
        <w:rPr>
          <w:rFonts w:hAnsi="Times New Roman" w:ascii="Times New Roman"/>
          <w:bCs/>
          <w:sz w:val="24"/>
          <w:szCs w:val="24"/>
        </w:rPr>
        <w:t>POUKA O PRAVNOM LIJEKU:</w:t>
      </w:r>
    </w:p>
    <w:p w:rsidRDefault="00A158A1" w:rsidP="00A158A1" w:rsidR="00A158A1" w:rsidRPr="00F21A4D">
      <w:pPr>
        <w:spacing w:lineRule="auto" w:line="240" w:after="0"/>
        <w:jc w:val="both"/>
        <w:rPr>
          <w:rFonts w:hAnsi="Times New Roman" w:ascii="Times New Roman"/>
          <w:sz w:val="24"/>
          <w:szCs w:val="24"/>
        </w:rPr>
      </w:pPr>
      <w:r w:rsidRPr="00F21A4D">
        <w:rPr>
          <w:rFonts w:hAnsi="Times New Roman" w:ascii="Times New Roman"/>
          <w:sz w:val="24"/>
          <w:szCs w:val="24"/>
        </w:rPr>
        <w:t xml:space="preserve">Protiv ovog rješenja </w:t>
      </w:r>
      <w:r>
        <w:rPr>
          <w:rFonts w:hAnsi="Times New Roman" w:ascii="Times New Roman"/>
          <w:sz w:val="24"/>
          <w:szCs w:val="24"/>
        </w:rPr>
        <w:t xml:space="preserve">stečajni upravitelj, </w:t>
      </w:r>
      <w:r w:rsidRPr="00F21A4D">
        <w:rPr>
          <w:rFonts w:hAnsi="Times New Roman" w:ascii="Times New Roman"/>
          <w:sz w:val="24"/>
          <w:szCs w:val="24"/>
        </w:rPr>
        <w:t xml:space="preserve">svaki stečajni vjerovnik imaju pravo žalbe u roku od </w:t>
      </w:r>
      <w:r>
        <w:rPr>
          <w:rFonts w:hAnsi="Times New Roman" w:ascii="Times New Roman"/>
          <w:sz w:val="24"/>
          <w:szCs w:val="24"/>
        </w:rPr>
        <w:t xml:space="preserve">dana </w:t>
      </w:r>
      <w:r w:rsidRPr="00F21A4D">
        <w:rPr>
          <w:rFonts w:hAnsi="Times New Roman" w:ascii="Times New Roman"/>
          <w:sz w:val="24"/>
          <w:szCs w:val="24"/>
        </w:rPr>
        <w:t xml:space="preserve">objave na </w:t>
      </w:r>
      <w:r>
        <w:rPr>
          <w:rFonts w:hAnsi="Times New Roman" w:ascii="Times New Roman"/>
          <w:sz w:val="24"/>
          <w:szCs w:val="24"/>
        </w:rPr>
        <w:t>e-O</w:t>
      </w:r>
      <w:r w:rsidRPr="00F21A4D">
        <w:rPr>
          <w:rFonts w:hAnsi="Times New Roman" w:ascii="Times New Roman"/>
          <w:sz w:val="24"/>
          <w:szCs w:val="24"/>
        </w:rPr>
        <w:t>glasnoj ploči ovoga</w:t>
      </w:r>
      <w:r>
        <w:rPr>
          <w:rFonts w:hAnsi="Times New Roman" w:ascii="Times New Roman"/>
          <w:sz w:val="24"/>
          <w:szCs w:val="24"/>
        </w:rPr>
        <w:t xml:space="preserve"> suda Visokom trgovačkom sudu Republike Hrvatske</w:t>
      </w:r>
      <w:r w:rsidRPr="00F21A4D">
        <w:rPr>
          <w:rFonts w:hAnsi="Times New Roman" w:ascii="Times New Roman"/>
          <w:sz w:val="24"/>
          <w:szCs w:val="24"/>
        </w:rPr>
        <w:t xml:space="preserve"> u Zagrebu. Žalba se podnosi putem ovog suda pismeno u četiri (4) primjerka.</w:t>
      </w:r>
    </w:p>
    <w:p w:rsidRDefault="00A158A1" w:rsidP="00A158A1" w:rsidR="00A158A1" w:rsidRPr="00DC37B0">
      <w:pPr>
        <w:jc w:val="both"/>
        <w:rPr>
          <w:rFonts w:hAnsi="Times New Roman" w:ascii="Times New Roman"/>
          <w:sz w:val="24"/>
          <w:szCs w:val="24"/>
        </w:rPr>
      </w:pPr>
    </w:p>
    <w:p w:rsidRDefault="00A158A1" w:rsidP="00A158A1" w:rsidR="00A158A1">
      <w:pPr>
        <w:spacing w:lineRule="auto" w:line="240" w:after="0"/>
        <w:jc w:val="both"/>
        <w:rPr>
          <w:rFonts w:hAnsi="Times New Roman" w:ascii="Times New Roman"/>
          <w:sz w:val="24"/>
          <w:szCs w:val="24"/>
        </w:rPr>
      </w:pPr>
      <w:r>
        <w:rPr>
          <w:rFonts w:hAnsi="Times New Roman" w:ascii="Times New Roman"/>
          <w:sz w:val="24"/>
          <w:szCs w:val="24"/>
        </w:rPr>
        <w:t>DN</w:t>
      </w:r>
      <w:r w:rsidRPr="00DC37B0">
        <w:rPr>
          <w:rFonts w:hAnsi="Times New Roman" w:ascii="Times New Roman"/>
          <w:sz w:val="24"/>
          <w:szCs w:val="24"/>
        </w:rPr>
        <w:t xml:space="preserve">A: </w:t>
      </w:r>
    </w:p>
    <w:p w:rsidRDefault="00A158A1" w:rsidP="00A158A1" w:rsidR="00A158A1" w:rsidRPr="00DC37B0">
      <w:pPr>
        <w:spacing w:lineRule="auto" w:line="240" w:after="0"/>
        <w:jc w:val="both"/>
        <w:rPr>
          <w:rFonts w:hAnsi="Times New Roman" w:ascii="Times New Roman"/>
          <w:sz w:val="24"/>
          <w:szCs w:val="24"/>
        </w:rPr>
      </w:pPr>
    </w:p>
    <w:p w:rsidRDefault="00A158A1" w:rsidP="00A158A1" w:rsidR="00A158A1">
      <w:pPr>
        <w:spacing w:lineRule="auto" w:line="240" w:after="0"/>
        <w:jc w:val="both"/>
        <w:rPr>
          <w:rFonts w:hAnsi="Times New Roman" w:ascii="Times New Roman"/>
          <w:sz w:val="24"/>
          <w:szCs w:val="24"/>
        </w:rPr>
      </w:pPr>
      <w:r>
        <w:rPr>
          <w:rFonts w:hAnsi="Times New Roman" w:ascii="Times New Roman"/>
          <w:sz w:val="24"/>
          <w:szCs w:val="24"/>
        </w:rPr>
        <w:t>1. Stečajnom</w:t>
      </w:r>
      <w:r w:rsidRPr="00DC37B0">
        <w:rPr>
          <w:rFonts w:hAnsi="Times New Roman" w:ascii="Times New Roman"/>
          <w:sz w:val="24"/>
          <w:szCs w:val="24"/>
        </w:rPr>
        <w:t xml:space="preserve"> upravitelju </w:t>
      </w:r>
      <w:r>
        <w:rPr>
          <w:rFonts w:hAnsi="Times New Roman" w:ascii="Times New Roman"/>
          <w:sz w:val="24"/>
          <w:szCs w:val="24"/>
        </w:rPr>
        <w:t>Franji Otročaku iz Lukača, Lukač 24,</w:t>
      </w:r>
    </w:p>
    <w:p w:rsidRDefault="00A158A1" w:rsidP="00A158A1" w:rsidR="00A158A1">
      <w:pPr>
        <w:spacing w:lineRule="auto" w:line="240" w:after="0"/>
        <w:jc w:val="both"/>
        <w:rPr>
          <w:rFonts w:hAnsi="Times New Roman" w:ascii="Times New Roman"/>
          <w:sz w:val="24"/>
          <w:szCs w:val="24"/>
        </w:rPr>
      </w:pPr>
      <w:r>
        <w:rPr>
          <w:rFonts w:hAnsi="Times New Roman" w:ascii="Times New Roman"/>
          <w:sz w:val="24"/>
          <w:szCs w:val="24"/>
        </w:rPr>
        <w:t>2. E-</w:t>
      </w:r>
      <w:r w:rsidRPr="00DC37B0">
        <w:rPr>
          <w:rFonts w:hAnsi="Times New Roman" w:ascii="Times New Roman"/>
          <w:sz w:val="24"/>
          <w:szCs w:val="24"/>
        </w:rPr>
        <w:t>oglasna ploča ovog suda</w:t>
      </w:r>
      <w:r>
        <w:rPr>
          <w:rFonts w:hAnsi="Times New Roman" w:ascii="Times New Roman"/>
          <w:sz w:val="24"/>
          <w:szCs w:val="24"/>
        </w:rPr>
        <w:t>, bez naznake iznosa</w:t>
      </w:r>
    </w:p>
    <w:p w:rsidRDefault="00A158A1" w:rsidP="00A158A1" w:rsidR="00A158A1" w:rsidRPr="00DC37B0">
      <w:pPr>
        <w:spacing w:lineRule="auto" w:line="240" w:after="0"/>
        <w:jc w:val="both"/>
        <w:rPr>
          <w:rFonts w:hAnsi="Times New Roman" w:ascii="Times New Roman"/>
          <w:sz w:val="24"/>
          <w:szCs w:val="24"/>
        </w:rPr>
      </w:pPr>
    </w:p>
    <w:p w:rsidRDefault="005F6B3C" w:rsidP="005F6B3C" w:rsidR="005F6B3C" w:rsidRPr="005F6B3C">
      <w:pPr>
        <w:rPr>
          <w:rFonts w:cs="Times New Roman" w:hAnsi="Times New Roman" w:ascii="Times New Roman"/>
          <w:sz w:val="24"/>
          <w:szCs w:val="24"/>
        </w:rPr>
      </w:pPr>
      <w:r w:rsidRPr="005F6B3C">
        <w:rPr>
          <w:rFonts w:cs="Times New Roman" w:hAnsi="Times New Roman" w:ascii="Times New Roman"/>
          <w:sz w:val="24"/>
          <w:szCs w:val="24"/>
        </w:rPr>
        <w:tab/>
      </w:r>
    </w:p>
    <w:p w:rsidRDefault="005F6B3C" w:rsidP="005F6B3C" w:rsidR="005F6B3C" w:rsidRPr="005F6B3C">
      <w:pPr>
        <w:rPr>
          <w:rFonts w:cs="Times New Roman" w:hAnsi="Times New Roman" w:ascii="Times New Roman"/>
          <w:sz w:val="24"/>
          <w:szCs w:val="24"/>
        </w:rPr>
      </w:pPr>
    </w:p>
    <w:p w:rsidRDefault="005F6B3C" w:rsidP="005F6B3C" w:rsidR="005F6B3C" w:rsidRPr="005F6B3C">
      <w:pPr>
        <w:rPr>
          <w:rFonts w:cs="Times New Roman" w:hAnsi="Times New Roman" w:ascii="Times New Roman"/>
          <w:sz w:val="24"/>
          <w:szCs w:val="24"/>
        </w:rPr>
      </w:pPr>
    </w:p>
    <w:p w:rsidRDefault="008401FB" w:rsidR="008401FB" w:rsidRPr="005F6B3C">
      <w:pPr>
        <w:rPr>
          <w:rFonts w:cs="Times New Roman" w:hAnsi="Times New Roman" w:ascii="Times New Roman"/>
          <w:sz w:val="24"/>
          <w:szCs w:val="24"/>
        </w:rPr>
      </w:pPr>
    </w:p>
    <w:sectPr w:rsidSect="00A158A1" w:rsidR="008401FB" w:rsidRPr="005F6B3C">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7861" w:rsidP="00A158A1" w:rsidR="007B7861">
      <w:pPr>
        <w:spacing w:lineRule="auto" w:line="240" w:after="0"/>
      </w:pPr>
      <w:r>
        <w:separator/>
      </w:r>
    </w:p>
  </w:endnote>
  <w:endnote w:id="0" w:type="continuationSeparator">
    <w:p w:rsidRDefault="007B7861" w:rsidP="00A158A1" w:rsidR="007B7861">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7861" w:rsidP="00A158A1" w:rsidR="007B7861">
      <w:pPr>
        <w:spacing w:lineRule="auto" w:line="240" w:after="0"/>
      </w:pPr>
      <w:r>
        <w:separator/>
      </w:r>
    </w:p>
  </w:footnote>
  <w:footnote w:id="0" w:type="continuationSeparator">
    <w:p w:rsidRDefault="007B7861" w:rsidP="00A158A1" w:rsidR="007B7861">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42823684"/>
      <w:docPartObj>
        <w:docPartGallery w:val="Page Numbers (Top of Page)"/>
        <w:docPartUnique/>
      </w:docPartObj>
    </w:sdtPr>
    <w:sdtEndPr/>
    <w:sdtContent>
      <w:p w:rsidRDefault="00A158A1" w:rsidR="00A158A1" w:rsidRPr="00A158A1">
        <w:pPr>
          <w:pStyle w:val="Zaglavlje"/>
          <w:jc w:val="center"/>
          <w:rPr>
            <w:rFonts w:cs="Times New Roman" w:hAnsi="Times New Roman" w:ascii="Times New Roman"/>
            <w:sz w:val="24"/>
            <w:szCs w:val="24"/>
          </w:rPr>
        </w:pPr>
        <w:r w:rsidRPr="00A158A1">
          <w:rPr>
            <w:rFonts w:cs="Times New Roman" w:hAnsi="Times New Roman" w:ascii="Times New Roman"/>
            <w:sz w:val="24"/>
            <w:szCs w:val="24"/>
          </w:rPr>
          <w:fldChar w:fldCharType="begin"/>
        </w:r>
        <w:r w:rsidRPr="00A158A1">
          <w:rPr>
            <w:rFonts w:cs="Times New Roman" w:hAnsi="Times New Roman" w:ascii="Times New Roman"/>
            <w:sz w:val="24"/>
            <w:szCs w:val="24"/>
          </w:rPr>
          <w:instrText>PAGE   \* MERGEFORMAT</w:instrText>
        </w:r>
        <w:r w:rsidRPr="00A158A1">
          <w:rPr>
            <w:rFonts w:cs="Times New Roman" w:hAnsi="Times New Roman" w:ascii="Times New Roman"/>
            <w:sz w:val="24"/>
            <w:szCs w:val="24"/>
          </w:rPr>
          <w:fldChar w:fldCharType="separate"/>
        </w:r>
        <w:r w:rsidR="00BC24FA">
          <w:rPr>
            <w:rFonts w:cs="Times New Roman" w:hAnsi="Times New Roman" w:ascii="Times New Roman"/>
            <w:noProof/>
            <w:sz w:val="24"/>
            <w:szCs w:val="24"/>
          </w:rPr>
          <w:t>2</w:t>
        </w:r>
        <w:r w:rsidRPr="00A158A1">
          <w:rPr>
            <w:rFonts w:cs="Times New Roman" w:hAnsi="Times New Roman" w:ascii="Times New Roman"/>
            <w:sz w:val="24"/>
            <w:szCs w:val="24"/>
          </w:rPr>
          <w:fldChar w:fldCharType="end"/>
        </w:r>
      </w:p>
      <w:p w:rsidRDefault="00A158A1" w:rsidR="00A158A1">
        <w:pPr>
          <w:pStyle w:val="Zaglavlje"/>
          <w:jc w:val="center"/>
        </w:pPr>
        <w:r>
          <w:rPr>
            <w:rFonts w:cs="Times New Roman" w:hAnsi="Times New Roman" w:ascii="Times New Roman"/>
            <w:sz w:val="24"/>
            <w:szCs w:val="24"/>
          </w:rPr>
          <w:tab/>
        </w:r>
        <w:r>
          <w:rPr>
            <w:rFonts w:cs="Times New Roman" w:hAnsi="Times New Roman" w:ascii="Times New Roman"/>
            <w:sz w:val="24"/>
            <w:szCs w:val="24"/>
          </w:rPr>
          <w:tab/>
        </w:r>
        <w:r w:rsidRPr="00A158A1">
          <w:rPr>
            <w:rFonts w:cs="Times New Roman" w:hAnsi="Times New Roman" w:ascii="Times New Roman"/>
            <w:sz w:val="24"/>
            <w:szCs w:val="24"/>
          </w:rPr>
          <w:t>Poslovni broj: 5 St-380/13-</w:t>
        </w:r>
        <w:r>
          <w:rPr>
            <w:rFonts w:cs="Times New Roman" w:hAnsi="Times New Roman" w:ascii="Times New Roman"/>
            <w:sz w:val="24"/>
            <w:szCs w:val="24"/>
          </w:rPr>
          <w:t>143</w:t>
        </w:r>
      </w:p>
    </w:sdtContent>
  </w:sdt>
  <w:p w:rsidRDefault="00A158A1" w:rsidR="00A158A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158A1" w:rsidR="00A158A1" w:rsidRPr="00A158A1">
    <w:pPr>
      <w:pStyle w:val="Zaglavlje"/>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sidRPr="00A158A1">
      <w:rPr>
        <w:rFonts w:cs="Times New Roman" w:hAnsi="Times New Roman" w:ascii="Times New Roman"/>
        <w:sz w:val="24"/>
        <w:szCs w:val="24"/>
      </w:rPr>
      <w:t>Poslovni broj: 5 St-380/13-</w:t>
    </w:r>
    <w:r>
      <w:rPr>
        <w:rFonts w:cs="Times New Roman" w:hAnsi="Times New Roman" w:ascii="Times New Roman"/>
        <w:sz w:val="24"/>
        <w:szCs w:val="24"/>
      </w:rPr>
      <w:t>143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0F65"/>
    <w:rsid w:val="001A1E66"/>
    <w:rsid w:val="004F3A79"/>
    <w:rsid w:val="005F6B3C"/>
    <w:rsid w:val="007B7861"/>
    <w:rsid w:val="008401FB"/>
    <w:rsid w:val="00A158A1"/>
    <w:rsid w:val="00BC24FA"/>
    <w:rsid w:val="00DF0F6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A158A1"/>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158A1"/>
    <w:rPr>
      <w:rFonts w:cs="Tahoma" w:hAnsi="Tahoma" w:ascii="Tahoma"/>
      <w:sz w:val="16"/>
      <w:szCs w:val="16"/>
    </w:rPr>
  </w:style>
  <w:style w:styleId="Zaglavlje" w:type="paragraph">
    <w:name w:val="header"/>
    <w:basedOn w:val="Normal"/>
    <w:link w:val="ZaglavljeChar"/>
    <w:uiPriority w:val="99"/>
    <w:unhideWhenUsed/>
    <w:rsid w:val="00A158A1"/>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158A1"/>
  </w:style>
  <w:style w:styleId="Podnoje" w:type="paragraph">
    <w:name w:val="footer"/>
    <w:basedOn w:val="Normal"/>
    <w:link w:val="PodnojeChar"/>
    <w:uiPriority w:val="99"/>
    <w:unhideWhenUsed/>
    <w:rsid w:val="00A158A1"/>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158A1"/>
  </w:style>
  <w:style w:styleId="Tekstrezerviranogmjesta" w:type="character">
    <w:name w:val="Placeholder Text"/>
    <w:basedOn w:val="Zadanifontodlomka"/>
    <w:uiPriority w:val="99"/>
    <w:semiHidden/>
    <w:rsid w:val="00BC24FA"/>
    <w:rPr>
      <w:color w:val="808080"/>
      <w:bdr w:space="0" w:sz="0" w:color="auto" w:val="none"/>
      <w:shd w:fill="auto" w:color="auto" w:val="clear"/>
    </w:rPr>
  </w:style>
  <w:style w:customStyle="true" w:styleId="eSPISCCParagraphDefaultFont" w:type="character">
    <w:name w:val="eSPIS_CC_Paragraph Default Font"/>
    <w:basedOn w:val="Zadanifontodlomka"/>
    <w:rsid w:val="00BC24FA"/>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BC24FA"/>
    <w:rPr>
      <w:rFonts w:cs="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C24FA"/>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C24FA"/>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A158A1"/>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A158A1"/>
    <w:rPr>
      <w:rFonts w:ascii="Tahoma" w:cs="Tahoma" w:hAnsi="Tahoma"/>
      <w:sz w:val="16"/>
      <w:szCs w:val="16"/>
    </w:rPr>
  </w:style>
  <w:style w:styleId="Zaglavlje" w:type="paragraph">
    <w:name w:val="header"/>
    <w:basedOn w:val="Normal"/>
    <w:link w:val="ZaglavljeChar"/>
    <w:uiPriority w:val="99"/>
    <w:unhideWhenUsed/>
    <w:rsid w:val="00A158A1"/>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158A1"/>
  </w:style>
  <w:style w:styleId="Podnoje" w:type="paragraph">
    <w:name w:val="footer"/>
    <w:basedOn w:val="Normal"/>
    <w:link w:val="PodnojeChar"/>
    <w:uiPriority w:val="99"/>
    <w:unhideWhenUsed/>
    <w:rsid w:val="00A158A1"/>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158A1"/>
  </w:style>
  <w:style w:styleId="Tekstrezerviranogmjesta" w:type="character">
    <w:name w:val="Placeholder Text"/>
    <w:basedOn w:val="Zadanifontodlomka"/>
    <w:uiPriority w:val="99"/>
    <w:semiHidden/>
    <w:rsid w:val="00BC24FA"/>
    <w:rPr>
      <w:color w:val="808080"/>
      <w:bdr w:color="auto" w:space="0" w:sz="0" w:val="none"/>
      <w:shd w:color="auto" w:fill="auto" w:val="clear"/>
    </w:rPr>
  </w:style>
  <w:style w:customStyle="1" w:styleId="eSPISCCParagraphDefaultFont" w:type="character">
    <w:name w:val="eSPIS_CC_Paragraph Default Font"/>
    <w:basedOn w:val="Zadanifontodlomka"/>
    <w:rsid w:val="00BC24FA"/>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BC24FA"/>
    <w:rPr>
      <w:rFonts w:ascii="Times New Roman" w:cs="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C24FA"/>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C24FA"/>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lipnja 2016.</izvorni_sadrzaj>
    <derivirana_varijabla naziv="DomainObject.DatumDonosenjaOdluke_1">24.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380</izvorni_sadrzaj>
    <derivirana_varijabla naziv="DomainObject.Predmet.Broj_1">380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2013.</izvorni_sadrzaj>
    <derivirana_varijabla naziv="DomainObject.Predmet.DatumOsnivanja_1">18.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 lipnja 2016.</izvorni_sadrzaj>
    <derivirana_varijabla naziv="DomainObject.Predmet.DatumRjesavanja_1">3. lipnja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St-380/2013</izvorni_sadrzaj>
    <derivirana_varijabla naziv="DomainObject.Predmet.OznakaBroj_1">St-380/2013</derivirana_varijabla>
  </DomainObject.Predmet.OznakaBroj>
  <DomainObject.Predmet.OznakaBrojOptuznogAkta>
    <izvorni_sadrzaj/>
    <derivirana_varijabla naziv="DomainObject.Predmet.OznakaBrojOptuznogAkta_1"/>
  </DomainObject.Predmet.OznakaBrojOptuznogAkta>
  <DomainObject.Predmet.PredmetRijesio.Ime>
    <izvorni_sadrzaj>Ksenija</izvorni_sadrzaj>
    <derivirana_varijabla naziv="DomainObject.Predmet.PredmetRijesio.Ime_1">Ksenija</derivirana_varijabla>
  </DomainObject.Predmet.PredmetRijesio.Ime>
  <DomainObject.Predmet.PredmetRijesio.Oib>
    <izvorni_sadrzaj>13927245191</izvorni_sadrzaj>
    <derivirana_varijabla naziv="DomainObject.Predmet.PredmetRijesio.Oib_1">13927245191</derivirana_varijabla>
  </DomainObject.Predmet.PredmetRijesio.Oib>
  <DomainObject.Predmet.PredmetRijesio.Prezime>
    <izvorni_sadrzaj>Flack-Makitan</izvorni_sadrzaj>
    <derivirana_varijabla naziv="DomainObject.Predmet.PredmetRijesio.Prezime_1">Flack-Makitan</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LJEKOVITO BILJE društvo s ograničenom odgovornošću za proizvodnju i obradu ljekovitog bilja BUDANČEVICA</izvorni_sadrzaj>
    <derivirana_varijabla naziv="DomainObject.Predmet.ProtustrankaFormated_1">  LJEKOVITO BILJE društvo s ograničenom odgovornošću za proizvodnju i obradu ljekovitog bilja BUDANČEVICA</derivirana_varijabla>
  </DomainObject.Predmet.ProtustrankaFormated>
  <DomainObject.Predmet.ProtustrankaFormatedOIB>
    <izvorni_sadrzaj>  LJEKOVITO BILJE društvo s ograničenom odgovornošću za proizvodnju i obradu ljekovitog bilja BUDANČEVICA, OIB 23075938109</izvorni_sadrzaj>
    <derivirana_varijabla naziv="DomainObject.Predmet.ProtustrankaFormatedOIB_1">  LJEKOVITO BILJE društvo s ograničenom odgovornošću za proizvodnju i obradu ljekovitog bilja BUDANČEVICA, OIB 23075938109</derivirana_varijabla>
  </DomainObject.Predmet.ProtustrankaFormatedOIB>
  <DomainObject.Predmet.ProtustrankaFormatedWithAdress>
    <izvorni_sadrzaj> LJEKOVITO BILJE društvo s ograničenom odgovornošću za proizvodnju i obradu ljekovitog bilja BUDANČEVICA, Budančevica, Kolodvorska/bb, 48362 Kloštar Podravski</izvorni_sadrzaj>
    <derivirana_varijabla naziv="DomainObject.Predmet.ProtustrankaFormatedWithAdress_1"> LJEKOVITO BILJE društvo s ograničenom odgovornošću za proizvodnju i obradu ljekovitog bilja BUDANČEVICA, Budančevica, Kolodvorska/bb, 48362 Kloštar Podravski</derivirana_varijabla>
  </DomainObject.Predmet.ProtustrankaFormatedWithAdress>
  <DomainObject.Predmet.ProtustrankaFormatedWithAdressOIB>
    <izvorni_sadrzaj> LJEKOVITO BILJE društvo s ograničenom odgovornošću za proizvodnju i obradu ljekovitog bilja BUDANČEVICA, OIB 23075938109, Budančevica, Kolodvorska/bb, 48362 Kloštar Podravski</izvorni_sadrzaj>
    <derivirana_varijabla naziv="DomainObject.Predmet.ProtustrankaFormatedWithAdressOIB_1"> LJEKOVITO BILJE društvo s ograničenom odgovornošću za proizvodnju i obradu ljekovitog bilja BUDANČEVICA, OIB 23075938109, Budančevica, Kolodvorska/bb, 48362 Kloštar Podravski</derivirana_varijabla>
  </DomainObject.Predmet.ProtustrankaFormatedWithAdressOIB>
  <DomainObject.Predmet.ProtustrankaWithAdress>
    <izvorni_sadrzaj>LJEKOVITO BILJE društvo s ograničenom odgovornošću za proizvodnju i obradu ljekovitog bilja BUDANČEVICA Budančevica, Kolodvorska/bb, 48362 Kloštar Podravski</izvorni_sadrzaj>
    <derivirana_varijabla naziv="DomainObject.Predmet.ProtustrankaWithAdress_1">LJEKOVITO BILJE društvo s ograničenom odgovornošću za proizvodnju i obradu ljekovitog bilja BUDANČEVICA Budančevica, Kolodvorska/bb, 48362 Kloštar Podravski</derivirana_varijabla>
  </DomainObject.Predmet.ProtustrankaWithAdress>
  <DomainObject.Predmet.ProtustrankaWithAdressOIB>
    <izvorni_sadrzaj>LJEKOVITO BILJE društvo s ograničenom odgovornošću za proizvodnju i obradu ljekovitog bilja BUDANČEVICA, OIB 23075938109, Budančevica, Kolodvorska/bb, 48362 Kloštar Podravski</izvorni_sadrzaj>
    <derivirana_varijabla naziv="DomainObject.Predmet.ProtustrankaWithAdressOIB_1">LJEKOVITO BILJE društvo s ograničenom odgovornošću za proizvodnju i obradu ljekovitog bilja BUDANČEVICA, OIB 23075938109, Budančevica, Kolodvorska/bb, 48362 Kloštar Podravski</derivirana_varijabla>
  </DomainObject.Predmet.ProtustrankaWithAdressOIB>
  <DomainObject.Predmet.ProtustrankaNazivFormated>
    <izvorni_sadrzaj>LJEKOVITO BILJE društvo s ograničenom odgovornošću za proizvodnju i obradu ljekovitog bilja BUDANČEVICA</izvorni_sadrzaj>
    <derivirana_varijabla naziv="DomainObject.Predmet.ProtustrankaNazivFormated_1">LJEKOVITO BILJE društvo s ograničenom odgovornošću za proizvodnju i obradu ljekovitog bilja BUDANČEVICA</derivirana_varijabla>
  </DomainObject.Predmet.ProtustrankaNazivFormated>
  <DomainObject.Predmet.ProtustrankaNazivFormatedOIB>
    <izvorni_sadrzaj>LJEKOVITO BILJE društvo s ograničenom odgovornošću za proizvodnju i obradu ljekovitog bilja BUDANČEVICA, OIB 23075938109</izvorni_sadrzaj>
    <derivirana_varijabla naziv="DomainObject.Predmet.ProtustrankaNazivFormatedOIB_1">LJEKOVITO BILJE društvo s ograničenom odgovornošću za proizvodnju i obradu ljekovitog bilja BUDANČEVICA, OIB 23075938109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 RATAJEC; STJEPAN HEGEDUŠ; VLADIMIR ŠKALEC; TIHOMIR HORVAT; FRANJO REŠETAR; MLADEN ŽELJEZNAK; PETAR KOVAČIĆ; MARIJA FERIĆ; ZDRAVKO KOVAČ; MARIJANKA ZVONAR; IVAN TOPOLOVČAN; DRAŽEN KOREN; MIRJANA MIHOKOVIĆ; BORIS BISTROVIĆ, KORIJA, radnik; TIHOMIR SKEC; KATARINA ŽELJEZNAK</izvorni_sadrzaj>
    <derivirana_varijabla naziv="DomainObject.Predmet.StrankaFormated_1">  JOSIP RATAJEC; STJEPAN HEGEDUŠ; VLADIMIR ŠKALEC; TIHOMIR HORVAT; FRANJO REŠETAR; MLADEN ŽELJEZNAK; PETAR KOVAČIĆ; MARIJA FERIĆ; ZDRAVKO KOVAČ; MARIJANKA ZVONAR; IVAN TOPOLOVČAN; DRAŽEN KOREN; MIRJANA MIHOKOVIĆ; BORIS BISTROVIĆ, KORIJA, radnik; TIHOMIR SKEC; KATARINA ŽELJEZNAK</derivirana_varijabla>
  </DomainObject.Predmet.StrankaFormated>
  <DomainObject.Predmet.StrankaFormatedOIB>
    <izvorni_sadrzaj>  JOSIP RATAJEC, OIB 93797579411; STJEPAN HEGEDUŠ, OIB 27174876764; VLADIMIR ŠKALEC, OIB 81783071602; TIHOMIR HORVAT, OIB 08896943286; FRANJO REŠETAR, OIB 06315830456; MLADEN ŽELJEZNAK, OIB 72586148384; PETAR KOVAČIĆ, OIB 98768380980; MARIJA FERIĆ, OIB 56385461854; ZDRAVKO KOVAČ, OIB 89550216805; MARIJANKA ZVONAR, OIB 18558993962; IVAN TOPOLOVČAN, OIB 85854821578; DRAŽEN KOREN, OIB 48768296963; MIRJANA MIHOKOVIĆ, OIB 73657968524; BORIS BISTROVIĆ, KORIJA, radnik, OIB 77208301243; TIHOMIR SKEC, OIB 49594741047; KATARINA ŽELJEZNAK, OIB 47001356029</izvorni_sadrzaj>
    <derivirana_varijabla naziv="DomainObject.Predmet.StrankaFormatedOIB_1">  JOSIP RATAJEC, OIB 93797579411; STJEPAN HEGEDUŠ, OIB 27174876764; VLADIMIR ŠKALEC, OIB 81783071602; TIHOMIR HORVAT, OIB 08896943286; FRANJO REŠETAR, OIB 06315830456; MLADEN ŽELJEZNAK, OIB 72586148384; PETAR KOVAČIĆ, OIB 98768380980; MARIJA FERIĆ, OIB 56385461854; ZDRAVKO KOVAČ, OIB 89550216805; MARIJANKA ZVONAR, OIB 18558993962; IVAN TOPOLOVČAN, OIB 85854821578; DRAŽEN KOREN, OIB 48768296963; MIRJANA MIHOKOVIĆ, OIB 73657968524; BORIS BISTROVIĆ, KORIJA, radnik, OIB 77208301243; TIHOMIR SKEC, OIB 49594741047; KATARINA ŽELJEZNAK, OIB 47001356029</derivirana_varijabla>
  </DomainObject.Predmet.StrankaFormatedOIB>
  <DomainObject.Predmet.StrankaFormatedWithAdress>
    <izvorni_sadrzaj> JOSIP RATAJEC, Dinjevac, S. Radića 6, 48362 Kloštar Podravski; STJEPAN HEGEDUŠ, Šašnato polje 20, 33405 Pitomača; VLADIMIR ŠKALEC, P. Miškine 30, 33404 Špišić Bukovica; TIHOMIR HORVAT, E. Kumičića 24, 33000 Virovitica; FRANJO REŠETAR, Vinogradska 220, 33405 Pitomača; MLADEN ŽELJEZNAK, Budančevica, S. Radića 40, 48362 Kloštar Podravski; PETAR KOVAČIĆ, Oderjan 67, 48362 Kloštar Podravski; MARIJA FERIĆ, P. Preradovića 51, 33405 Pitomača; ZDRAVKO KOVAČ, Tina Ujevića 96A, 33405 Pitomača; MARIJANKA ZVONAR, Kolodvorska 118 I, 48361 Kalinovac; IVAN TOPOLOVČAN, Oderjan 53, 48362 Kloštar Podravski; DRAŽEN KOREN, K. Tomislava 43, 48362 Kloštar Podravski; MIRJANA MIHOKOVIĆ, Lj. Gaja 91, 33405 Pitomača; BORIS BISTROVIĆ, KORIJA, radnik, Korija, Školski trg 25, 33000 Virovitica; TIHOMIR SKEC, Kozarevac, Lj. Gaja 20, 48362 Kloštar Podravski; KATARINA ŽELJEZNAK, Budančevica, S. Radića 40, 48362 Kloštar Podravski</izvorni_sadrzaj>
    <derivirana_varijabla naziv="DomainObject.Predmet.StrankaFormatedWithAdress_1"> JOSIP RATAJEC, Dinjevac, S. Radića 6, 48362 Kloštar Podravski; STJEPAN HEGEDUŠ, Šašnato polje 20, 33405 Pitomača; VLADIMIR ŠKALEC, P. Miškine 30, 33404 Špišić Bukovica; TIHOMIR HORVAT, E. Kumičića 24, 33000 Virovitica; FRANJO REŠETAR, Vinogradska 220, 33405 Pitomača; MLADEN ŽELJEZNAK, Budančevica, S. Radića 40, 48362 Kloštar Podravski; PETAR KOVAČIĆ, Oderjan 67, 48362 Kloštar Podravski; MARIJA FERIĆ, P. Preradovića 51, 33405 Pitomača; ZDRAVKO KOVAČ, Tina Ujevića 96A, 33405 Pitomača; MARIJANKA ZVONAR, Kolodvorska 118 I, 48361 Kalinovac; IVAN TOPOLOVČAN, Oderjan 53, 48362 Kloštar Podravski; DRAŽEN KOREN, K. Tomislava 43, 48362 Kloštar Podravski; MIRJANA MIHOKOVIĆ, Lj. Gaja 91, 33405 Pitomača; BORIS BISTROVIĆ, KORIJA, radnik, Korija, Školski trg 25, 33000 Virovitica; TIHOMIR SKEC, Kozarevac, Lj. Gaja 20, 48362 Kloštar Podravski; KATARINA ŽELJEZNAK, Budančevica, S. Radića 40, 48362 Kloštar Podravski</derivirana_varijabla>
  </DomainObject.Predmet.StrankaFormatedWithAdress>
  <DomainObject.Predmet.StrankaFormatedWithAdressOIB>
    <izvorni_sadrzaj> JOSIP RATAJEC, OIB 93797579411, Dinjevac, S. Radića 6, 48362 Kloštar Podravski; STJEPAN HEGEDUŠ, OIB 27174876764, Šašnato polje 20, 33405 Pitomača; VLADIMIR ŠKALEC, OIB 81783071602, P. Miškine 30, 33404 Špišić Bukovica; TIHOMIR HORVAT, OIB 08896943286, E. Kumičića 24, 33000 Virovitica; FRANJO REŠETAR, OIB 06315830456, Vinogradska 220, 33405 Pitomača; MLADEN ŽELJEZNAK, OIB 72586148384, Budančevica, S. Radića 40, 48362 Kloštar Podravski; PETAR KOVAČIĆ, OIB 98768380980, Oderjan 67, 48362 Kloštar Podravski; MARIJA FERIĆ, OIB 56385461854, P. Preradovića 51, 33405 Pitomača; ZDRAVKO KOVAČ, OIB 89550216805, Tina Ujevića 96A, 33405 Pitomača; MARIJANKA ZVONAR, OIB 18558993962, Kolodvorska 118 I, 48361 Kalinovac; IVAN TOPOLOVČAN, OIB 85854821578, Oderjan 53, 48362 Kloštar Podravski; DRAŽEN KOREN, OIB 48768296963, K. Tomislava 43, 48362 Kloštar Podravski; MIRJANA MIHOKOVIĆ, OIB 73657968524, Lj. Gaja 91, 33405 Pitomača; BORIS BISTROVIĆ, KORIJA, radnik, OIB 77208301243, Korija, Školski trg 25, 33000 Virovitica; TIHOMIR SKEC, OIB 49594741047, Kozarevac, Lj. Gaja 20, 48362 Kloštar Podravski; KATARINA ŽELJEZNAK, OIB 47001356029, Budančevica, S. Radića 40, 48362 Kloštar Podravski</izvorni_sadrzaj>
    <derivirana_varijabla naziv="DomainObject.Predmet.StrankaFormatedWithAdressOIB_1"> JOSIP RATAJEC, OIB 93797579411, Dinjevac, S. Radića 6, 48362 Kloštar Podravski; STJEPAN HEGEDUŠ, OIB 27174876764, Šašnato polje 20, 33405 Pitomača; VLADIMIR ŠKALEC, OIB 81783071602, P. Miškine 30, 33404 Špišić Bukovica; TIHOMIR HORVAT, OIB 08896943286, E. Kumičića 24, 33000 Virovitica; FRANJO REŠETAR, OIB 06315830456, Vinogradska 220, 33405 Pitomača; MLADEN ŽELJEZNAK, OIB 72586148384, Budančevica, S. Radića 40, 48362 Kloštar Podravski; PETAR KOVAČIĆ, OIB 98768380980, Oderjan 67, 48362 Kloštar Podravski; MARIJA FERIĆ, OIB 56385461854, P. Preradovića 51, 33405 Pitomača; ZDRAVKO KOVAČ, OIB 89550216805, Tina Ujevića 96A, 33405 Pitomača; MARIJANKA ZVONAR, OIB 18558993962, Kolodvorska 118 I, 48361 Kalinovac; IVAN TOPOLOVČAN, OIB 85854821578, Oderjan 53, 48362 Kloštar Podravski; DRAŽEN KOREN, OIB 48768296963, K. Tomislava 43, 48362 Kloštar Podravski; MIRJANA MIHOKOVIĆ, OIB 73657968524, Lj. Gaja 91, 33405 Pitomača; BORIS BISTROVIĆ, KORIJA, radnik, OIB 77208301243, Korija, Školski trg 25, 33000 Virovitica; TIHOMIR SKEC, OIB 49594741047, Kozarevac, Lj. Gaja 20, 48362 Kloštar Podravski; KATARINA ŽELJEZNAK, OIB 47001356029, Budančevica, S. Radića 40, 48362 Kloštar Podravski</derivirana_varijabla>
  </DomainObject.Predmet.StrankaFormatedWithAdressOIB>
  <DomainObject.Predmet.StrankaWithAdress>
    <izvorni_sadrzaj>JOSIP RATAJEC Dinjevac, S. Radića 6,48362 Kloštar Podravski,STJEPAN HEGEDUŠ Šašnato polje 20,33405 Pitomača,VLADIMIR ŠKALEC P. Miškine 30,33404 Špišić Bukovica,TIHOMIR HORVAT E. Kumičića 24,33000 Virovitica,FRANJO REŠETAR Vinogradska 220,33405 Pitomača,MLADEN ŽELJEZNAK Budančevica, S. Radića 40,48362 Kloštar Podravski,PETAR KOVAČIĆ Oderjan 67,48362 Kloštar Podravski,MARIJA FERIĆ P. Preradovića 51,33405 Pitomača,ZDRAVKO KOVAČ Tina Ujevića 96A,33405 Pitomača,MARIJANKA ZVONAR Kolodvorska 118 I,48361 Kalinovac,IVAN TOPOLOVČAN Oderjan 53,48362 Kloštar Podravski,DRAŽEN KOREN K. Tomislava 43,48362 Kloštar Podravski,MIRJANA MIHOKOVIĆ Lj. Gaja 91,33405 Pitomača,BORIS BISTROVIĆ, KORIJA, radnik Korija, Školski trg 25,33000 Virovitica,TIHOMIR SKEC Kozarevac, Lj. Gaja 20,48362 Kloštar Podravski,KATARINA ŽELJEZNAK Budančevica, S. Radića 40,48362 Kloštar Podravski</izvorni_sadrzaj>
    <derivirana_varijabla naziv="DomainObject.Predmet.StrankaWithAdress_1">JOSIP RATAJEC Dinjevac, S. Radića 6,48362 Kloštar Podravski,STJEPAN HEGEDUŠ Šašnato polje 20,33405 Pitomača,VLADIMIR ŠKALEC P. Miškine 30,33404 Špišić Bukovica,TIHOMIR HORVAT E. Kumičića 24,33000 Virovitica,FRANJO REŠETAR Vinogradska 220,33405 Pitomača,MLADEN ŽELJEZNAK Budančevica, S. Radića 40,48362 Kloštar Podravski,PETAR KOVAČIĆ Oderjan 67,48362 Kloštar Podravski,MARIJA FERIĆ P. Preradovića 51,33405 Pitomača,ZDRAVKO KOVAČ Tina Ujevića 96A,33405 Pitomača,MARIJANKA ZVONAR Kolodvorska 118 I,48361 Kalinovac,IVAN TOPOLOVČAN Oderjan 53,48362 Kloštar Podravski,DRAŽEN KOREN K. Tomislava 43,48362 Kloštar Podravski,MIRJANA MIHOKOVIĆ Lj. Gaja 91,33405 Pitomača,BORIS BISTROVIĆ, KORIJA, radnik Korija, Školski trg 25,33000 Virovitica,TIHOMIR SKEC Kozarevac, Lj. Gaja 20,48362 Kloštar Podravski,KATARINA ŽELJEZNAK Budančevica, S. Radića 40,48362 Kloštar Podravski</derivirana_varijabla>
  </DomainObject.Predmet.StrankaWithAdress>
  <DomainObject.Predmet.StrankaWithAdressOIB>
    <izvorni_sadrzaj>JOSIP RATAJEC, OIB 93797579411, Dinjevac, S. Radića 6,48362 Kloštar Podravski,STJEPAN HEGEDUŠ, OIB 27174876764, Šašnato polje 20,33405 Pitomača,VLADIMIR ŠKALEC, OIB 81783071602, P. Miškine 30,33404 Špišić Bukovica,TIHOMIR HORVAT, OIB 08896943286, E. Kumičića 24,33000 Virovitica,FRANJO REŠETAR, OIB 06315830456, Vinogradska 220,33405 Pitomača,MLADEN ŽELJEZNAK, OIB 72586148384, Budančevica, S. Radića 40,48362 Kloštar Podravski,PETAR KOVAČIĆ, OIB 98768380980, Oderjan 67,48362 Kloštar Podravski,MARIJA FERIĆ, OIB 56385461854, P. Preradovića 51,33405 Pitomača,ZDRAVKO KOVAČ, OIB 89550216805, Tina Ujevića 96A,33405 Pitomača,MARIJANKA ZVONAR, OIB 18558993962, Kolodvorska 118 I,48361 Kalinovac,IVAN TOPOLOVČAN, OIB 85854821578, Oderjan 53,48362 Kloštar Podravski,DRAŽEN KOREN, OIB 48768296963, K. Tomislava 43,48362 Kloštar Podravski,MIRJANA MIHOKOVIĆ, OIB 73657968524, Lj. Gaja 91,33405 Pitomača,BORIS BISTROVIĆ, KORIJA, radnik, OIB 77208301243, Korija, Školski trg 25,33000 Virovitica,TIHOMIR SKEC, OIB 49594741047, Kozarevac, Lj. Gaja 20,48362 Kloštar Podravski,KATARINA ŽELJEZNAK, OIB 47001356029, Budančevica, S. Radića 40,48362 Kloštar Podravski</izvorni_sadrzaj>
    <derivirana_varijabla naziv="DomainObject.Predmet.StrankaWithAdressOIB_1">JOSIP RATAJEC, OIB 93797579411, Dinjevac, S. Radića 6,48362 Kloštar Podravski,STJEPAN HEGEDUŠ, OIB 27174876764, Šašnato polje 20,33405 Pitomača,VLADIMIR ŠKALEC, OIB 81783071602, P. Miškine 30,33404 Špišić Bukovica,TIHOMIR HORVAT, OIB 08896943286, E. Kumičića 24,33000 Virovitica,FRANJO REŠETAR, OIB 06315830456, Vinogradska 220,33405 Pitomača,MLADEN ŽELJEZNAK, OIB 72586148384, Budančevica, S. Radića 40,48362 Kloštar Podravski,PETAR KOVAČIĆ, OIB 98768380980, Oderjan 67,48362 Kloštar Podravski,MARIJA FERIĆ, OIB 56385461854, P. Preradovića 51,33405 Pitomača,ZDRAVKO KOVAČ, OIB 89550216805, Tina Ujevića 96A,33405 Pitomača,MARIJANKA ZVONAR, OIB 18558993962, Kolodvorska 118 I,48361 Kalinovac,IVAN TOPOLOVČAN, OIB 85854821578, Oderjan 53,48362 Kloštar Podravski,DRAŽEN KOREN, OIB 48768296963, K. Tomislava 43,48362 Kloštar Podravski,MIRJANA MIHOKOVIĆ, OIB 73657968524, Lj. Gaja 91,33405 Pitomača,BORIS BISTROVIĆ, KORIJA, radnik, OIB 77208301243, Korija, Školski trg 25,33000 Virovitica,TIHOMIR SKEC, OIB 49594741047, Kozarevac, Lj. Gaja 20,48362 Kloštar Podravski,KATARINA ŽELJEZNAK, OIB 47001356029, Budančevica, S. Radića 40,48362 Kloštar Podravski</derivirana_varijabla>
  </DomainObject.Predmet.StrankaWithAdressOIB>
  <DomainObject.Predmet.StrankaNazivFormated>
    <izvorni_sadrzaj>JOSIP RATAJEC,STJEPAN HEGEDUŠ,VLADIMIR ŠKALEC,TIHOMIR HORVAT,FRANJO REŠETAR,MLADEN ŽELJEZNAK,PETAR KOVAČIĆ,MARIJA FERIĆ,ZDRAVKO KOVAČ,MARIJANKA ZVONAR,IVAN TOPOLOVČAN,DRAŽEN KOREN,MIRJANA MIHOKOVIĆ,BORIS BISTROVIĆ, KORIJA, radnik,TIHOMIR SKEC,KATARINA ŽELJEZNAK</izvorni_sadrzaj>
    <derivirana_varijabla naziv="DomainObject.Predmet.StrankaNazivFormated_1">JOSIP RATAJEC,STJEPAN HEGEDUŠ,VLADIMIR ŠKALEC,TIHOMIR HORVAT,FRANJO REŠETAR,MLADEN ŽELJEZNAK,PETAR KOVAČIĆ,MARIJA FERIĆ,ZDRAVKO KOVAČ,MARIJANKA ZVONAR,IVAN TOPOLOVČAN,DRAŽEN KOREN,MIRJANA MIHOKOVIĆ,BORIS BISTROVIĆ, KORIJA, radnik,TIHOMIR SKEC,KATARINA ŽELJEZNAK</derivirana_varijabla>
  </DomainObject.Predmet.StrankaNazivFormated>
  <DomainObject.Predmet.StrankaNazivFormatedOIB>
    <izvorni_sadrzaj>JOSIP RATAJEC, OIB 93797579411,STJEPAN HEGEDUŠ, OIB 27174876764,VLADIMIR ŠKALEC, OIB 81783071602,TIHOMIR HORVAT, OIB 08896943286,FRANJO REŠETAR, OIB 06315830456,MLADEN ŽELJEZNAK, OIB 72586148384,PETAR KOVAČIĆ, OIB 98768380980,MARIJA FERIĆ, OIB 56385461854,ZDRAVKO KOVAČ, OIB 89550216805,MARIJANKA ZVONAR, OIB 18558993962,IVAN TOPOLOVČAN, OIB 85854821578,DRAŽEN KOREN, OIB 48768296963,MIRJANA MIHOKOVIĆ, OIB 73657968524,BORIS BISTROVIĆ, KORIJA, radnik, OIB 77208301243,TIHOMIR SKEC, OIB 49594741047,KATARINA ŽELJEZNAK, OIB 47001356029</izvorni_sadrzaj>
    <derivirana_varijabla naziv="DomainObject.Predmet.StrankaNazivFormatedOIB_1">JOSIP RATAJEC, OIB 93797579411,STJEPAN HEGEDUŠ, OIB 27174876764,VLADIMIR ŠKALEC, OIB 81783071602,TIHOMIR HORVAT, OIB 08896943286,FRANJO REŠETAR, OIB 06315830456,MLADEN ŽELJEZNAK, OIB 72586148384,PETAR KOVAČIĆ, OIB 98768380980,MARIJA FERIĆ, OIB 56385461854,ZDRAVKO KOVAČ, OIB 89550216805,MARIJANKA ZVONAR, OIB 18558993962,IVAN TOPOLOVČAN, OIB 85854821578,DRAŽEN KOREN, OIB 48768296963,MIRJANA MIHOKOVIĆ, OIB 73657968524,BORIS BISTROVIĆ, KORIJA, radnik, OIB 77208301243,TIHOMIR SKEC, OIB 49594741047,KATARINA ŽELJEZNAK, OIB 47001356029</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JOSIP RATAJEC</item>
      <item>STJEPAN HEGEDUŠ</item>
      <item>VLADIMIR ŠKALEC</item>
      <item>TIHOMIR HORVAT</item>
      <item>FRANJO REŠETAR</item>
      <item>MLADEN ŽELJEZNAK</item>
      <item>PETAR KOVAČIĆ</item>
      <item>MARIJA FERIĆ</item>
      <item>ZDRAVKO KOVAČ</item>
      <item>MARIJANKA ZVONAR</item>
      <item>IVAN TOPOLOVČAN</item>
      <item>DRAŽEN KOREN</item>
      <item>MIRJANA MIHOKOVIĆ</item>
      <item>BORIS BISTROVIĆ, KORIJA, radnik</item>
      <item>TIHOMIR SKEC</item>
      <item>KATARINA ŽELJEZNAK</item>
    </izvorni_sadrzaj>
    <derivirana_varijabla naziv="DomainObject.Predmet.StrankaListFormated_1">
      <item>JOSIP RATAJEC</item>
      <item>STJEPAN HEGEDUŠ</item>
      <item>VLADIMIR ŠKALEC</item>
      <item>TIHOMIR HORVAT</item>
      <item>FRANJO REŠETAR</item>
      <item>MLADEN ŽELJEZNAK</item>
      <item>PETAR KOVAČIĆ</item>
      <item>MARIJA FERIĆ</item>
      <item>ZDRAVKO KOVAČ</item>
      <item>MARIJANKA ZVONAR</item>
      <item>IVAN TOPOLOVČAN</item>
      <item>DRAŽEN KOREN</item>
      <item>MIRJANA MIHOKOVIĆ</item>
      <item>BORIS BISTROVIĆ, KORIJA, radnik</item>
      <item>TIHOMIR SKEC</item>
      <item>KATARINA ŽELJEZNAK</item>
    </derivirana_varijabla>
  </DomainObject.Predmet.StrankaListFormated>
  <DomainObject.Predmet.StrankaListFormatedOIB>
    <izvorni_sadrzaj>
      <item>JOSIP RATAJEC, OIB 93797579411</item>
      <item>STJEPAN HEGEDUŠ, OIB 27174876764</item>
      <item>VLADIMIR ŠKALEC, OIB 81783071602</item>
      <item>TIHOMIR HORVAT, OIB 08896943286</item>
      <item>FRANJO REŠETAR, OIB 06315830456</item>
      <item>MLADEN ŽELJEZNAK, OIB 72586148384</item>
      <item>PETAR KOVAČIĆ, OIB 98768380980</item>
      <item>MARIJA FERIĆ, OIB 56385461854</item>
      <item>ZDRAVKO KOVAČ, OIB 89550216805</item>
      <item>MARIJANKA ZVONAR, OIB 18558993962</item>
      <item>IVAN TOPOLOVČAN, OIB 85854821578</item>
      <item>DRAŽEN KOREN, OIB 48768296963</item>
      <item>MIRJANA MIHOKOVIĆ, OIB 73657968524</item>
      <item>BORIS BISTROVIĆ, KORIJA, radnik, OIB 77208301243</item>
      <item>TIHOMIR SKEC, OIB 49594741047</item>
      <item>KATARINA ŽELJEZNAK, OIB 47001356029</item>
    </izvorni_sadrzaj>
    <derivirana_varijabla naziv="DomainObject.Predmet.StrankaListFormatedOIB_1">
      <item>JOSIP RATAJEC, OIB 93797579411</item>
      <item>STJEPAN HEGEDUŠ, OIB 27174876764</item>
      <item>VLADIMIR ŠKALEC, OIB 81783071602</item>
      <item>TIHOMIR HORVAT, OIB 08896943286</item>
      <item>FRANJO REŠETAR, OIB 06315830456</item>
      <item>MLADEN ŽELJEZNAK, OIB 72586148384</item>
      <item>PETAR KOVAČIĆ, OIB 98768380980</item>
      <item>MARIJA FERIĆ, OIB 56385461854</item>
      <item>ZDRAVKO KOVAČ, OIB 89550216805</item>
      <item>MARIJANKA ZVONAR, OIB 18558993962</item>
      <item>IVAN TOPOLOVČAN, OIB 85854821578</item>
      <item>DRAŽEN KOREN, OIB 48768296963</item>
      <item>MIRJANA MIHOKOVIĆ, OIB 73657968524</item>
      <item>BORIS BISTROVIĆ, KORIJA, radnik, OIB 77208301243</item>
      <item>TIHOMIR SKEC, OIB 49594741047</item>
      <item>KATARINA ŽELJEZNAK, OIB 47001356029</item>
    </derivirana_varijabla>
  </DomainObject.Predmet.StrankaListFormatedOIB>
  <DomainObject.Predmet.StrankaListFormatedWithAdress>
    <izvorni_sadrzaj>
      <item>JOSIP RATAJEC, Dinjevac, S. Radića 6, 48362 Kloštar Podravski</item>
      <item>STJEPAN HEGEDUŠ, Šašnato polje 20, 33405 Pitomača</item>
      <item>VLADIMIR ŠKALEC, P. Miškine 30, 33404 Špišić Bukovica</item>
      <item>TIHOMIR HORVAT, E. Kumičića 24, 33000 Virovitica</item>
      <item>FRANJO REŠETAR, Vinogradska 220, 33405 Pitomača</item>
      <item>MLADEN ŽELJEZNAK, Budančevica, S. Radića 40, 48362 Kloštar Podravski</item>
      <item>PETAR KOVAČIĆ, Oderjan 67, 48362 Kloštar Podravski</item>
      <item>MARIJA FERIĆ, P. Preradovića 51, 33405 Pitomača</item>
      <item>ZDRAVKO KOVAČ, Tina Ujevića 96A, 33405 Pitomača</item>
      <item>MARIJANKA ZVONAR, Kolodvorska 118 I, 48361 Kalinovac</item>
      <item>IVAN TOPOLOVČAN, Oderjan 53, 48362 Kloštar Podravski</item>
      <item>DRAŽEN KOREN, K. Tomislava 43, 48362 Kloštar Podravski</item>
      <item>MIRJANA MIHOKOVIĆ, Lj. Gaja 91, 33405 Pitomača</item>
      <item>BORIS BISTROVIĆ, KORIJA, radnik, Korija, Školski trg 25, 33000 Virovitica</item>
      <item>TIHOMIR SKEC, Kozarevac, Lj. Gaja 20, 48362 Kloštar Podravski</item>
      <item>KATARINA ŽELJEZNAK, Budančevica, S. Radića 40, 48362 Kloštar Podravski</item>
    </izvorni_sadrzaj>
    <derivirana_varijabla naziv="DomainObject.Predmet.StrankaListFormatedWithAdress_1">
      <item>JOSIP RATAJEC, Dinjevac, S. Radića 6, 48362 Kloštar Podravski</item>
      <item>STJEPAN HEGEDUŠ, Šašnato polje 20, 33405 Pitomača</item>
      <item>VLADIMIR ŠKALEC, P. Miškine 30, 33404 Špišić Bukovica</item>
      <item>TIHOMIR HORVAT, E. Kumičića 24, 33000 Virovitica</item>
      <item>FRANJO REŠETAR, Vinogradska 220, 33405 Pitomača</item>
      <item>MLADEN ŽELJEZNAK, Budančevica, S. Radića 40, 48362 Kloštar Podravski</item>
      <item>PETAR KOVAČIĆ, Oderjan 67, 48362 Kloštar Podravski</item>
      <item>MARIJA FERIĆ, P. Preradovića 51, 33405 Pitomača</item>
      <item>ZDRAVKO KOVAČ, Tina Ujevića 96A, 33405 Pitomača</item>
      <item>MARIJANKA ZVONAR, Kolodvorska 118 I, 48361 Kalinovac</item>
      <item>IVAN TOPOLOVČAN, Oderjan 53, 48362 Kloštar Podravski</item>
      <item>DRAŽEN KOREN, K. Tomislava 43, 48362 Kloštar Podravski</item>
      <item>MIRJANA MIHOKOVIĆ, Lj. Gaja 91, 33405 Pitomača</item>
      <item>BORIS BISTROVIĆ, KORIJA, radnik, Korija, Školski trg 25, 33000 Virovitica</item>
      <item>TIHOMIR SKEC, Kozarevac, Lj. Gaja 20, 48362 Kloštar Podravski</item>
      <item>KATARINA ŽELJEZNAK, Budančevica, S. Radića 40, 48362 Kloštar Podravski</item>
    </derivirana_varijabla>
  </DomainObject.Predmet.StrankaListFormatedWithAdress>
  <DomainObject.Predmet.StrankaListFormatedWithAdressOIB>
    <izvorni_sadrzaj>
      <item>JOSIP RATAJEC, OIB 93797579411, Dinjevac, S. Radića 6, 48362 Kloštar Podravski</item>
      <item>STJEPAN HEGEDUŠ, OIB 27174876764, Šašnato polje 20, 33405 Pitomača</item>
      <item>VLADIMIR ŠKALEC, OIB 81783071602, P. Miškine 30, 33404 Špišić Bukovica</item>
      <item>TIHOMIR HORVAT, OIB 08896943286, E. Kumičića 24, 33000 Virovitica</item>
      <item>FRANJO REŠETAR, OIB 06315830456, Vinogradska 220, 33405 Pitomača</item>
      <item>MLADEN ŽELJEZNAK, OIB 72586148384, Budančevica, S. Radića 40, 48362 Kloštar Podravski</item>
      <item>PETAR KOVAČIĆ, OIB 98768380980, Oderjan 67, 48362 Kloštar Podravski</item>
      <item>MARIJA FERIĆ, OIB 56385461854, P. Preradovića 51, 33405 Pitomača</item>
      <item>ZDRAVKO KOVAČ, OIB 89550216805, Tina Ujevića 96A, 33405 Pitomača</item>
      <item>MARIJANKA ZVONAR, OIB 18558993962, Kolodvorska 118 I, 48361 Kalinovac</item>
      <item>IVAN TOPOLOVČAN, OIB 85854821578, Oderjan 53, 48362 Kloštar Podravski</item>
      <item>DRAŽEN KOREN, OIB 48768296963, K. Tomislava 43, 48362 Kloštar Podravski</item>
      <item>MIRJANA MIHOKOVIĆ, OIB 73657968524, Lj. Gaja 91, 33405 Pitomača</item>
      <item>BORIS BISTROVIĆ, KORIJA, radnik, OIB 77208301243, Korija, Školski trg 25, 33000 Virovitica</item>
      <item>TIHOMIR SKEC, OIB 49594741047, Kozarevac, Lj. Gaja 20, 48362 Kloštar Podravski</item>
      <item>KATARINA ŽELJEZNAK, OIB 47001356029, Budančevica, S. Radića 40, 48362 Kloštar Podravski</item>
    </izvorni_sadrzaj>
    <derivirana_varijabla naziv="DomainObject.Predmet.StrankaListFormatedWithAdressOIB_1">
      <item>JOSIP RATAJEC, OIB 93797579411, Dinjevac, S. Radića 6, 48362 Kloštar Podravski</item>
      <item>STJEPAN HEGEDUŠ, OIB 27174876764, Šašnato polje 20, 33405 Pitomača</item>
      <item>VLADIMIR ŠKALEC, OIB 81783071602, P. Miškine 30, 33404 Špišić Bukovica</item>
      <item>TIHOMIR HORVAT, OIB 08896943286, E. Kumičića 24, 33000 Virovitica</item>
      <item>FRANJO REŠETAR, OIB 06315830456, Vinogradska 220, 33405 Pitomača</item>
      <item>MLADEN ŽELJEZNAK, OIB 72586148384, Budančevica, S. Radića 40, 48362 Kloštar Podravski</item>
      <item>PETAR KOVAČIĆ, OIB 98768380980, Oderjan 67, 48362 Kloštar Podravski</item>
      <item>MARIJA FERIĆ, OIB 56385461854, P. Preradovića 51, 33405 Pitomača</item>
      <item>ZDRAVKO KOVAČ, OIB 89550216805, Tina Ujevića 96A, 33405 Pitomača</item>
      <item>MARIJANKA ZVONAR, OIB 18558993962, Kolodvorska 118 I, 48361 Kalinovac</item>
      <item>IVAN TOPOLOVČAN, OIB 85854821578, Oderjan 53, 48362 Kloštar Podravski</item>
      <item>DRAŽEN KOREN, OIB 48768296963, K. Tomislava 43, 48362 Kloštar Podravski</item>
      <item>MIRJANA MIHOKOVIĆ, OIB 73657968524, Lj. Gaja 91, 33405 Pitomača</item>
      <item>BORIS BISTROVIĆ, KORIJA, radnik, OIB 77208301243, Korija, Školski trg 25, 33000 Virovitica</item>
      <item>TIHOMIR SKEC, OIB 49594741047, Kozarevac, Lj. Gaja 20, 48362 Kloštar Podravski</item>
      <item>KATARINA ŽELJEZNAK, OIB 47001356029, Budančevica, S. Radića 40, 48362 Kloštar Podravski</item>
    </derivirana_varijabla>
  </DomainObject.Predmet.StrankaListFormatedWithAdressOIB>
  <DomainObject.Predmet.StrankaListNazivFormated>
    <izvorni_sadrzaj>
      <item>JOSIP RATAJEC</item>
      <item>STJEPAN HEGEDUŠ</item>
      <item>VLADIMIR ŠKALEC</item>
      <item>TIHOMIR HORVAT</item>
      <item>FRANJO REŠETAR</item>
      <item>MLADEN ŽELJEZNAK</item>
      <item>PETAR KOVAČIĆ</item>
      <item>MARIJA FERIĆ</item>
      <item>ZDRAVKO KOVAČ</item>
      <item>MARIJANKA ZVONAR</item>
      <item>IVAN TOPOLOVČAN</item>
      <item>DRAŽEN KOREN</item>
      <item>MIRJANA MIHOKOVIĆ</item>
      <item>BORIS BISTROVIĆ, KORIJA, radnik</item>
      <item>TIHOMIR SKEC</item>
      <item>KATARINA ŽELJEZNAK</item>
    </izvorni_sadrzaj>
    <derivirana_varijabla naziv="DomainObject.Predmet.StrankaListNazivFormated_1">
      <item>JOSIP RATAJEC</item>
      <item>STJEPAN HEGEDUŠ</item>
      <item>VLADIMIR ŠKALEC</item>
      <item>TIHOMIR HORVAT</item>
      <item>FRANJO REŠETAR</item>
      <item>MLADEN ŽELJEZNAK</item>
      <item>PETAR KOVAČIĆ</item>
      <item>MARIJA FERIĆ</item>
      <item>ZDRAVKO KOVAČ</item>
      <item>MARIJANKA ZVONAR</item>
      <item>IVAN TOPOLOVČAN</item>
      <item>DRAŽEN KOREN</item>
      <item>MIRJANA MIHOKOVIĆ</item>
      <item>BORIS BISTROVIĆ, KORIJA, radnik</item>
      <item>TIHOMIR SKEC</item>
      <item>KATARINA ŽELJEZNAK</item>
    </derivirana_varijabla>
  </DomainObject.Predmet.StrankaListNazivFormated>
  <DomainObject.Predmet.StrankaListNazivFormatedOIB>
    <izvorni_sadrzaj>
      <item>JOSIP RATAJEC, OIB 93797579411</item>
      <item>STJEPAN HEGEDUŠ, OIB 27174876764</item>
      <item>VLADIMIR ŠKALEC, OIB 81783071602</item>
      <item>TIHOMIR HORVAT, OIB 08896943286</item>
      <item>FRANJO REŠETAR, OIB 06315830456</item>
      <item>MLADEN ŽELJEZNAK, OIB 72586148384</item>
      <item>PETAR KOVAČIĆ, OIB 98768380980</item>
      <item>MARIJA FERIĆ, OIB 56385461854</item>
      <item>ZDRAVKO KOVAČ, OIB 89550216805</item>
      <item>MARIJANKA ZVONAR, OIB 18558993962</item>
      <item>IVAN TOPOLOVČAN, OIB 85854821578</item>
      <item>DRAŽEN KOREN, OIB 48768296963</item>
      <item>MIRJANA MIHOKOVIĆ, OIB 73657968524</item>
      <item>BORIS BISTROVIĆ, KORIJA, radnik, OIB 77208301243</item>
      <item>TIHOMIR SKEC, OIB 49594741047</item>
      <item>KATARINA ŽELJEZNAK, OIB 47001356029</item>
    </izvorni_sadrzaj>
    <derivirana_varijabla naziv="DomainObject.Predmet.StrankaListNazivFormatedOIB_1">
      <item>JOSIP RATAJEC, OIB 93797579411</item>
      <item>STJEPAN HEGEDUŠ, OIB 27174876764</item>
      <item>VLADIMIR ŠKALEC, OIB 81783071602</item>
      <item>TIHOMIR HORVAT, OIB 08896943286</item>
      <item>FRANJO REŠETAR, OIB 06315830456</item>
      <item>MLADEN ŽELJEZNAK, OIB 72586148384</item>
      <item>PETAR KOVAČIĆ, OIB 98768380980</item>
      <item>MARIJA FERIĆ, OIB 56385461854</item>
      <item>ZDRAVKO KOVAČ, OIB 89550216805</item>
      <item>MARIJANKA ZVONAR, OIB 18558993962</item>
      <item>IVAN TOPOLOVČAN, OIB 85854821578</item>
      <item>DRAŽEN KOREN, OIB 48768296963</item>
      <item>MIRJANA MIHOKOVIĆ, OIB 73657968524</item>
      <item>BORIS BISTROVIĆ, KORIJA, radnik, OIB 77208301243</item>
      <item>TIHOMIR SKEC, OIB 49594741047</item>
      <item>KATARINA ŽELJEZNAK, OIB 47001356029</item>
    </derivirana_varijabla>
  </DomainObject.Predmet.StrankaListNazivFormatedOIB>
  <DomainObject.Predmet.ProtuStrankaListFormated>
    <izvorni_sadrzaj>
      <item>LJEKOVITO BILJE društvo s ograničenom odgovornošću za proizvodnju i obradu ljekovitog bilja BUDANČEVICA</item>
    </izvorni_sadrzaj>
    <derivirana_varijabla naziv="DomainObject.Predmet.ProtuStrankaListFormated_1">
      <item>LJEKOVITO BILJE društvo s ograničenom odgovornošću za proizvodnju i obradu ljekovitog bilja BUDANČEVICA</item>
    </derivirana_varijabla>
  </DomainObject.Predmet.ProtuStrankaListFormated>
  <DomainObject.Predmet.ProtuStrankaListFormatedOIB>
    <izvorni_sadrzaj>
      <item>LJEKOVITO BILJE društvo s ograničenom odgovornošću za proizvodnju i obradu ljekovitog bilja BUDANČEVICA, OIB 23075938109</item>
    </izvorni_sadrzaj>
    <derivirana_varijabla naziv="DomainObject.Predmet.ProtuStrankaListFormatedOIB_1">
      <item>LJEKOVITO BILJE društvo s ograničenom odgovornošću za proizvodnju i obradu ljekovitog bilja BUDANČEVICA, OIB 23075938109</item>
    </derivirana_varijabla>
  </DomainObject.Predmet.ProtuStrankaListFormatedOIB>
  <DomainObject.Predmet.ProtuStrankaListFormatedWithAdress>
    <izvorni_sadrzaj>
      <item>LJEKOVITO BILJE društvo s ograničenom odgovornošću za proizvodnju i obradu ljekovitog bilja BUDANČEVICA, Budančevica, Kolodvorska/bb, 48362 Kloštar Podravski</item>
    </izvorni_sadrzaj>
    <derivirana_varijabla naziv="DomainObject.Predmet.ProtuStrankaListFormatedWithAdress_1">
      <item>LJEKOVITO BILJE društvo s ograničenom odgovornošću za proizvodnju i obradu ljekovitog bilja BUDANČEVICA, Budančevica, Kolodvorska/bb, 48362 Kloštar Podravski</item>
    </derivirana_varijabla>
  </DomainObject.Predmet.ProtuStrankaListFormatedWithAdress>
  <DomainObject.Predmet.ProtuStrankaListFormatedWithAdressOIB>
    <izvorni_sadrzaj>
      <item>LJEKOVITO BILJE društvo s ograničenom odgovornošću za proizvodnju i obradu ljekovitog bilja BUDANČEVICA, OIB 23075938109, Budančevica, Kolodvorska/bb, 48362 Kloštar Podravski</item>
    </izvorni_sadrzaj>
    <derivirana_varijabla naziv="DomainObject.Predmet.ProtuStrankaListFormatedWithAdressOIB_1">
      <item>LJEKOVITO BILJE društvo s ograničenom odgovornošću za proizvodnju i obradu ljekovitog bilja BUDANČEVICA, OIB 23075938109, Budančevica, Kolodvorska/bb, 48362 Kloštar Podravski</item>
    </derivirana_varijabla>
  </DomainObject.Predmet.ProtuStrankaListFormatedWithAdressOIB>
  <DomainObject.Predmet.ProtuStrankaListNazivFormated>
    <izvorni_sadrzaj>
      <item>LJEKOVITO BILJE društvo s ograničenom odgovornošću za proizvodnju i obradu ljekovitog bilja BUDANČEVICA</item>
    </izvorni_sadrzaj>
    <derivirana_varijabla naziv="DomainObject.Predmet.ProtuStrankaListNazivFormated_1">
      <item>LJEKOVITO BILJE društvo s ograničenom odgovornošću za proizvodnju i obradu ljekovitog bilja BUDANČEVICA</item>
    </derivirana_varijabla>
  </DomainObject.Predmet.ProtuStrankaListNazivFormated>
  <DomainObject.Predmet.ProtuStrankaListNazivFormatedOIB>
    <izvorni_sadrzaj>
      <item>LJEKOVITO BILJE društvo s ograničenom odgovornošću za proizvodnju i obradu ljekovitog bilja BUDANČEVICA, OIB 23075938109</item>
    </izvorni_sadrzaj>
    <derivirana_varijabla naziv="DomainObject.Predmet.ProtuStrankaListNazivFormatedOIB_1">
      <item>LJEKOVITO BILJE društvo s ograničenom odgovornošću za proizvodnju i obradu ljekovitog bilja BUDANČEVICA, OIB 23075938109</item>
    </derivirana_varijabla>
  </DomainObject.Predmet.ProtuStrankaListNazivFormatedOIB>
  <DomainObject.Predmet.OstaliListFormated>
    <izvorni_sadrzaj>
      <item>DAVOR VRBEK, regionalni povjerenik u sindikatu</item>
      <item>Franjo Otročak</item>
      <item>INA-INDUSTRIJA NAFTE, d.d.</item>
      <item>Stjepan Erdelji</item>
      <item>Sanja Mrzljak Jovanić</item>
      <item>Zajednički odvjetnički ured Radomir Borotić i Darko Novačić</item>
      <item>HRVATSKI DUHANI dioničko društvo za uzgoj i obradu duhana</item>
      <item>Županijsko državno odvjetništvo u Varaždinu</item>
      <item>Općinski sud u Koprivnici z.k. odjel</item>
      <item>RH MUP PU Koprivničko-Križevačka, Policijska postaja Đurđevac</item>
      <item>Žarko Obradović</item>
      <item>Željko Komar</item>
    </izvorni_sadrzaj>
    <derivirana_varijabla naziv="DomainObject.Predmet.OstaliListFormated_1">
      <item>DAVOR VRBEK, regionalni povjerenik u sindikatu</item>
      <item>Franjo Otročak</item>
      <item>INA-INDUSTRIJA NAFTE, d.d.</item>
      <item>Stjepan Erdelji</item>
      <item>Sanja Mrzljak Jovanić</item>
      <item>Zajednički odvjetnički ured Radomir Borotić i Darko Novačić</item>
      <item>HRVATSKI DUHANI dioničko društvo za uzgoj i obradu duhana</item>
      <item>Županijsko državno odvjetništvo u Varaždinu</item>
      <item>Općinski sud u Koprivnici z.k. odjel</item>
      <item>RH MUP PU Koprivničko-Križevačka, Policijska postaja Đurđevac</item>
      <item>Žarko Obradović</item>
      <item>Željko Komar</item>
    </derivirana_varijabla>
  </DomainObject.Predmet.OstaliListFormated>
  <DomainObject.Predmet.OstaliListFormatedOIB>
    <izvorni_sadrzaj>
      <item>DAVOR VRBEK, regionalni povjerenik u sindikatu</item>
      <item>Franjo Otročak, OIB 42279189814</item>
      <item>INA-INDUSTRIJA NAFTE, d.d., OIB 27759560625</item>
      <item>Stjepan Erdelji, OIB 19824602570</item>
      <item>Sanja Mrzljak Jovanić, OIB 94681375539</item>
      <item>Zajednički odvjetnički ured Radomir Borotić i Darko Novačić</item>
      <item>HRVATSKI DUHANI dioničko društvo za uzgoj i obradu duhana, OIB 92200203113</item>
      <item>Županijsko državno odvjetništvo u Varaždinu</item>
      <item>Općinski sud u Koprivnici z.k. odjel</item>
      <item>RH MUP PU Koprivničko-Križevačka, Policijska postaja Đurđevac</item>
      <item>Žarko Obradović, OIB 68974950896</item>
      <item>Željko Komar, OIB 76100633683</item>
    </izvorni_sadrzaj>
    <derivirana_varijabla naziv="DomainObject.Predmet.OstaliListFormatedOIB_1">
      <item>DAVOR VRBEK, regionalni povjerenik u sindikatu</item>
      <item>Franjo Otročak, OIB 42279189814</item>
      <item>INA-INDUSTRIJA NAFTE, d.d., OIB 27759560625</item>
      <item>Stjepan Erdelji, OIB 19824602570</item>
      <item>Sanja Mrzljak Jovanić, OIB 94681375539</item>
      <item>Zajednički odvjetnički ured Radomir Borotić i Darko Novačić</item>
      <item>HRVATSKI DUHANI dioničko društvo za uzgoj i obradu duhana, OIB 92200203113</item>
      <item>Županijsko državno odvjetništvo u Varaždinu</item>
      <item>Općinski sud u Koprivnici z.k. odjel</item>
      <item>RH MUP PU Koprivničko-Križevačka, Policijska postaja Đurđevac</item>
      <item>Žarko Obradović, OIB 68974950896</item>
      <item>Željko Komar, OIB 76100633683</item>
    </derivirana_varijabla>
  </DomainObject.Predmet.OstaliListFormatedOIB>
  <DomainObject.Predmet.OstaliListFormatedWithAdress>
    <izvorni_sadrzaj>
      <item>DAVOR VRBEK, regionalni povjerenik u sindikatu, Ljudevita Posavskog 5, 10000 Zagreb</item>
      <item>Franjo Otročak, Lukač 24, 33406 Lukač</item>
      <item>INA-INDUSTRIJA NAFTE, d.d., Avenija Većeslava Holjevca 10, 10000 Zagreb</item>
      <item>Stjepan Erdelji, Matije Gupca 47, 33405 Stari Gradac</item>
      <item>Sanja Mrzljak Jovanić, Ante Kovačića 6, 33520 Slatina</item>
      <item>Zajednički odvjetnički ured Radomir Borotić i Darko Novačić</item>
      <item>HRVATSKI DUHANI dioničko društvo za uzgoj i obradu duhana, Osječka 2, 33000 Virovitica</item>
      <item>Županijsko državno odvjetništvo u Varaždinu, B.Radića 2, 42000 Varaždin</item>
      <item>Općinski sud u Koprivnici z.k. odjel, Hrvatske državnosti 5, 48000 Koprivnica</item>
      <item>RH MUP PU Koprivničko-Križevačka, Policijska postaja Đurđevac</item>
      <item>Žarko Obradović, I. Viteza Trnskog 17a, 43000 Bjelovar</item>
      <item>Željko Komar, Kolodvorska 28 G, 33404 Vukosavljevica</item>
    </izvorni_sadrzaj>
    <derivirana_varijabla naziv="DomainObject.Predmet.OstaliListFormatedWithAdress_1">
      <item>DAVOR VRBEK, regionalni povjerenik u sindikatu, Ljudevita Posavskog 5, 10000 Zagreb</item>
      <item>Franjo Otročak, Lukač 24, 33406 Lukač</item>
      <item>INA-INDUSTRIJA NAFTE, d.d., Avenija Većeslava Holjevca 10, 10000 Zagreb</item>
      <item>Stjepan Erdelji, Matije Gupca 47, 33405 Stari Gradac</item>
      <item>Sanja Mrzljak Jovanić, Ante Kovačića 6, 33520 Slatina</item>
      <item>Zajednički odvjetnički ured Radomir Borotić i Darko Novačić</item>
      <item>HRVATSKI DUHANI dioničko društvo za uzgoj i obradu duhana, Osječka 2, 33000 Virovitica</item>
      <item>Županijsko državno odvjetništvo u Varaždinu, B.Radića 2, 42000 Varaždin</item>
      <item>Općinski sud u Koprivnici z.k. odjel, Hrvatske državnosti 5, 48000 Koprivnica</item>
      <item>RH MUP PU Koprivničko-Križevačka, Policijska postaja Đurđevac</item>
      <item>Žarko Obradović, I. Viteza Trnskog 17a, 43000 Bjelovar</item>
      <item>Željko Komar, Kolodvorska 28 G, 33404 Vukosavljevica</item>
    </derivirana_varijabla>
  </DomainObject.Predmet.OstaliListFormatedWithAdress>
  <DomainObject.Predmet.OstaliListFormatedWithAdressOIB>
    <izvorni_sadrzaj>
      <item>DAVOR VRBEK, regionalni povjerenik u sindikatu, Ljudevita Posavskog 5, 10000 Zagreb</item>
      <item>Franjo Otročak, OIB 42279189814, Lukač 24, 33406 Lukač</item>
      <item>INA-INDUSTRIJA NAFTE, d.d., OIB 27759560625, Avenija Većeslava Holjevca 10, 10000 Zagreb</item>
      <item>Stjepan Erdelji, OIB 19824602570, Matije Gupca 47, 33405 Stari Gradac</item>
      <item>Sanja Mrzljak Jovanić, OIB 94681375539, Ante Kovačića 6, 33520 Slatina</item>
      <item>Zajednički odvjetnički ured Radomir Borotić i Darko Novačić</item>
      <item>HRVATSKI DUHANI dioničko društvo za uzgoj i obradu duhana, OIB 92200203113, Osječka 2, 33000 Virovitica</item>
      <item>Županijsko državno odvjetništvo u Varaždinu, B.Radića 2, 42000 Varaždin</item>
      <item>Općinski sud u Koprivnici z.k. odjel, Hrvatske državnosti 5, 48000 Koprivnica</item>
      <item>RH MUP PU Koprivničko-Križevačka, Policijska postaja Đurđevac</item>
      <item>Žarko Obradović, OIB 68974950896, I. Viteza Trnskog 17a, 43000 Bjelovar</item>
      <item>Željko Komar, OIB 76100633683, Kolodvorska 28 G, 33404 Vukosavljevica</item>
    </izvorni_sadrzaj>
    <derivirana_varijabla naziv="DomainObject.Predmet.OstaliListFormatedWithAdressOIB_1">
      <item>DAVOR VRBEK, regionalni povjerenik u sindikatu, Ljudevita Posavskog 5, 10000 Zagreb</item>
      <item>Franjo Otročak, OIB 42279189814, Lukač 24, 33406 Lukač</item>
      <item>INA-INDUSTRIJA NAFTE, d.d., OIB 27759560625, Avenija Većeslava Holjevca 10, 10000 Zagreb</item>
      <item>Stjepan Erdelji, OIB 19824602570, Matije Gupca 47, 33405 Stari Gradac</item>
      <item>Sanja Mrzljak Jovanić, OIB 94681375539, Ante Kovačića 6, 33520 Slatina</item>
      <item>Zajednički odvjetnički ured Radomir Borotić i Darko Novačić</item>
      <item>HRVATSKI DUHANI dioničko društvo za uzgoj i obradu duhana, OIB 92200203113, Osječka 2, 33000 Virovitica</item>
      <item>Županijsko državno odvjetništvo u Varaždinu, B.Radića 2, 42000 Varaždin</item>
      <item>Općinski sud u Koprivnici z.k. odjel, Hrvatske državnosti 5, 48000 Koprivnica</item>
      <item>RH MUP PU Koprivničko-Križevačka, Policijska postaja Đurđevac</item>
      <item>Žarko Obradović, OIB 68974950896, I. Viteza Trnskog 17a, 43000 Bjelovar</item>
      <item>Željko Komar, OIB 76100633683, Kolodvorska 28 G, 33404 Vukosavljevica</item>
    </derivirana_varijabla>
  </DomainObject.Predmet.OstaliListFormatedWithAdressOIB>
  <DomainObject.Predmet.OstaliListNazivFormated>
    <izvorni_sadrzaj>
      <item>DAVOR VRBEK, regionalni povjerenik u sindikatu</item>
      <item>Franjo Otročak</item>
      <item>INA-INDUSTRIJA NAFTE, d.d.</item>
      <item>Stjepan Erdelji</item>
      <item>Sanja Mrzljak Jovanić</item>
      <item>Zajednički odvjetnički ured Radomir Borotić i Darko Novačić</item>
      <item>HRVATSKI DUHANI dioničko društvo za uzgoj i obradu duhana</item>
      <item>Županijsko državno odvjetništvo u Varaždinu</item>
      <item>Općinski sud u Koprivnici z.k. odjel</item>
      <item>RH MUP PU Koprivničko-Križevačka, Policijska postaja Đurđevac</item>
      <item>Žarko Obradović</item>
      <item>Željko Komar</item>
    </izvorni_sadrzaj>
    <derivirana_varijabla naziv="DomainObject.Predmet.OstaliListNazivFormated_1">
      <item>DAVOR VRBEK, regionalni povjerenik u sindikatu</item>
      <item>Franjo Otročak</item>
      <item>INA-INDUSTRIJA NAFTE, d.d.</item>
      <item>Stjepan Erdelji</item>
      <item>Sanja Mrzljak Jovanić</item>
      <item>Zajednički odvjetnički ured Radomir Borotić i Darko Novačić</item>
      <item>HRVATSKI DUHANI dioničko društvo za uzgoj i obradu duhana</item>
      <item>Županijsko državno odvjetništvo u Varaždinu</item>
      <item>Općinski sud u Koprivnici z.k. odjel</item>
      <item>RH MUP PU Koprivničko-Križevačka, Policijska postaja Đurđevac</item>
      <item>Žarko Obradović</item>
      <item>Željko Komar</item>
    </derivirana_varijabla>
  </DomainObject.Predmet.OstaliListNazivFormated>
  <DomainObject.Predmet.OstaliListNazivFormatedOIB>
    <izvorni_sadrzaj>
      <item>DAVOR VRBEK, regionalni povjerenik u sindikatu</item>
      <item>Franjo Otročak, OIB 42279189814</item>
      <item>INA-INDUSTRIJA NAFTE, d.d., OIB 27759560625</item>
      <item>Stjepan Erdelji, OIB 19824602570</item>
      <item>Sanja Mrzljak Jovanić, OIB 94681375539</item>
      <item>Zajednički odvjetnički ured Radomir Borotić i Darko Novačić</item>
      <item>HRVATSKI DUHANI dioničko društvo za uzgoj i obradu duhana, OIB 92200203113</item>
      <item>Županijsko državno odvjetništvo u Varaždinu</item>
      <item>Općinski sud u Koprivnici z.k. odjel</item>
      <item>RH MUP PU Koprivničko-Križevačka, Policijska postaja Đurđevac</item>
      <item>Žarko Obradović, OIB 68974950896</item>
      <item>Željko Komar, OIB 76100633683</item>
    </izvorni_sadrzaj>
    <derivirana_varijabla naziv="DomainObject.Predmet.OstaliListNazivFormatedOIB_1">
      <item>DAVOR VRBEK, regionalni povjerenik u sindikatu</item>
      <item>Franjo Otročak, OIB 42279189814</item>
      <item>INA-INDUSTRIJA NAFTE, d.d., OIB 27759560625</item>
      <item>Stjepan Erdelji, OIB 19824602570</item>
      <item>Sanja Mrzljak Jovanić, OIB 94681375539</item>
      <item>Zajednički odvjetnički ured Radomir Borotić i Darko Novačić</item>
      <item>HRVATSKI DUHANI dioničko društvo za uzgoj i obradu duhana, OIB 92200203113</item>
      <item>Županijsko državno odvjetništvo u Varaždinu</item>
      <item>Općinski sud u Koprivnici z.k. odjel</item>
      <item>RH MUP PU Koprivničko-Križevačka, Policijska postaja Đurđevac</item>
      <item>Žarko Obradović, OIB 68974950896</item>
      <item>Željko Komar, OIB 76100633683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lipnja 2016.</izvorni_sadrzaj>
    <derivirana_varijabla naziv="DomainObject.Datum_1">24. lipnja 2016.</derivirana_varijabla>
  </DomainObject.Datum>
  <DomainObject.PoslovniBrojDokumenta>
    <izvorni_sadrzaj/>
    <derivirana_varijabla naziv="DomainObject.PoslovniBrojDokumenta_1"/>
  </DomainObject.PoslovniBrojDokumenta>
  <DomainObject.Predmet.StrankaIDrugi>
    <izvorni_sadrzaj>BORIS BISTROVIĆ, KORIJA, radnik i dr.</izvorni_sadrzaj>
    <derivirana_varijabla naziv="DomainObject.Predmet.StrankaIDrugi_1">BORIS BISTROVIĆ, KORIJA, radnik i dr.</derivirana_varijabla>
  </DomainObject.Predmet.StrankaIDrugi>
  <DomainObject.Predmet.ProtustrankaIDrugi>
    <izvorni_sadrzaj>LJEKOVITO BILJE društvo s ograničenom odgovornošću za proizvodnju i obradu ljekovitog bilja BUDANČEVICA</izvorni_sadrzaj>
    <derivirana_varijabla naziv="DomainObject.Predmet.ProtustrankaIDrugi_1">LJEKOVITO BILJE društvo s ograničenom odgovornošću za proizvodnju i obradu ljekovitog bilja BUDANČEVICA</derivirana_varijabla>
  </DomainObject.Predmet.ProtustrankaIDrugi>
  <DomainObject.Predmet.StrankaIDrugiAdressOIB>
    <izvorni_sadrzaj>BORIS BISTROVIĆ, KORIJA, radnik, OIB 77208301243, Korija, Školski trg 25, 33000 Virovitica i dr.</izvorni_sadrzaj>
    <derivirana_varijabla naziv="DomainObject.Predmet.StrankaIDrugiAdressOIB_1">BORIS BISTROVIĆ, KORIJA, radnik, OIB 77208301243, Korija, Školski trg 25, 33000 Virovitica i dr.</derivirana_varijabla>
  </DomainObject.Predmet.StrankaIDrugiAdressOIB>
  <DomainObject.Predmet.ProtustrankaIDrugiAdressOIB>
    <izvorni_sadrzaj>LJEKOVITO BILJE društvo s ograničenom odgovornošću za proizvodnju i obradu ljekovitog bilja BUDANČEVICA, OIB 23075938109, Budančevica, Kolodvorska/bb, 48362 Kloštar Podravski</izvorni_sadrzaj>
    <derivirana_varijabla naziv="DomainObject.Predmet.ProtustrankaIDrugiAdressOIB_1">LJEKOVITO BILJE društvo s ograničenom odgovornošću za proizvodnju i obradu ljekovitog bilja BUDANČEVICA, OIB 23075938109, Budančevica, Kolodvorska/bb, 48362 Kloštar Podravski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 lipnja 2016.</izvorni_sadrzaj>
    <derivirana_varijabla naziv="DomainObject.Predmet.OdlukaRjesenje.DatumDonosenjaOdluke_1">2. lipnja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St-380/2013-141</izvorni_sadrzaj>
    <derivirana_varijabla naziv="DomainObject.Predmet.OdlukaRjesenje.Oznaka_1">St-380/2013-141</derivirana_varijabla>
  </DomainObject.Predmet.OdlukaRjesenje.Oznaka>
  <DomainObject.Predmet.SudioniciListNaziv>
    <izvorni_sadrzaj>
      <item>JOSIP RATAJEC</item>
      <item>STJEPAN HEGEDUŠ</item>
      <item>VLADIMIR ŠKALEC</item>
      <item>TIHOMIR HORVAT</item>
      <item>FRANJO REŠETAR</item>
      <item>MLADEN ŽELJEZNAK</item>
      <item>DAVOR VRBEK, regionalni povjerenik u sindikatu</item>
      <item>PETAR KOVAČIĆ</item>
      <item>LJEKOVITO BILJE društvo s ograničenom odgovornošću za proizvodnju i obradu ljekovitog bilja BUDANČEVICA</item>
      <item>MARIJA FERIĆ</item>
      <item>ZDRAVKO KOVAČ</item>
      <item>MARIJANKA ZVONAR</item>
      <item>IVAN TOPOLOVČAN</item>
      <item>DRAŽEN KOREN</item>
      <item>MIRJANA MIHOKOVIĆ</item>
      <item>BORIS BISTROVIĆ, KORIJA, radnik</item>
      <item>TIHOMIR SKEC</item>
      <item>KATARINA ŽELJEZNAK</item>
      <item>Franjo Otročak</item>
      <item>INA-INDUSTRIJA NAFTE, d.d.</item>
      <item>Stjepan Erdelji</item>
      <item>Sanja Mrzljak Jovanić</item>
      <item>Zajednički odvjetnički ured Radomir Borotić i Darko Novačić</item>
      <item>HRVATSKI DUHANI dioničko društvo za uzgoj i obradu duhana</item>
      <item>Županijsko državno odvjetništvo u Varaždinu</item>
      <item>Općinski sud u Koprivnici z.k. odjel</item>
      <item>RH MUP PU Koprivničko-Križevačka, Policijska postaja Đurđevac</item>
      <item>Žarko Obradović</item>
      <item>Željko Komar</item>
    </izvorni_sadrzaj>
    <derivirana_varijabla naziv="DomainObject.Predmet.SudioniciListNaziv_1">
      <item>JOSIP RATAJEC</item>
      <item>STJEPAN HEGEDUŠ</item>
      <item>VLADIMIR ŠKALEC</item>
      <item>TIHOMIR HORVAT</item>
      <item>FRANJO REŠETAR</item>
      <item>MLADEN ŽELJEZNAK</item>
      <item>DAVOR VRBEK, regionalni povjerenik u sindikatu</item>
      <item>PETAR KOVAČIĆ</item>
      <item>LJEKOVITO BILJE društvo s ograničenom odgovornošću za proizvodnju i obradu ljekovitog bilja BUDANČEVICA</item>
      <item>MARIJA FERIĆ</item>
      <item>ZDRAVKO KOVAČ</item>
      <item>MARIJANKA ZVONAR</item>
      <item>IVAN TOPOLOVČAN</item>
      <item>DRAŽEN KOREN</item>
      <item>MIRJANA MIHOKOVIĆ</item>
      <item>BORIS BISTROVIĆ, KORIJA, radnik</item>
      <item>TIHOMIR SKEC</item>
      <item>KATARINA ŽELJEZNAK</item>
      <item>Franjo Otročak</item>
      <item>INA-INDUSTRIJA NAFTE, d.d.</item>
      <item>Stjepan Erdelji</item>
      <item>Sanja Mrzljak Jovanić</item>
      <item>Zajednički odvjetnički ured Radomir Borotić i Darko Novačić</item>
      <item>HRVATSKI DUHANI dioničko društvo za uzgoj i obradu duhana</item>
      <item>Županijsko državno odvjetništvo u Varaždinu</item>
      <item>Općinski sud u Koprivnici z.k. odjel</item>
      <item>RH MUP PU Koprivničko-Križevačka, Policijska postaja Đurđevac</item>
      <item>Žarko Obradović</item>
      <item>Željko Komar</item>
    </derivirana_varijabla>
  </DomainObject.Predmet.SudioniciListNaziv>
  <DomainObject.Predmet.SudioniciListAdressOIB>
    <izvorni_sadrzaj>
      <item>JOSIP RATAJEC, OIB 93797579411, Dinjevac, S. Radića 6,48362 Kloštar Podravski</item>
      <item>STJEPAN HEGEDUŠ, OIB 27174876764, Šašnato polje 20,33405 Pitomača</item>
      <item>VLADIMIR ŠKALEC, OIB 81783071602, P. Miškine 30,33404 Špišić Bukovica</item>
      <item>TIHOMIR HORVAT, OIB 08896943286, E. Kumičića 24,33000 Virovitica</item>
      <item>FRANJO REŠETAR, OIB 06315830456, Vinogradska 220,33405 Pitomača</item>
      <item>MLADEN ŽELJEZNAK, OIB 72586148384, Budančevica, S. Radića 40,48362 Kloštar Podravski</item>
      <item>DAVOR VRBEK, regionalni povjerenik u sindikatu, Ljudevita Posavskog 5,10000 Zagreb</item>
      <item>PETAR KOVAČIĆ, OIB 98768380980, Oderjan 67,48362 Kloštar Podravski</item>
      <item>LJEKOVITO BILJE društvo s ograničenom odgovornošću za proizvodnju i obradu ljekovitog bilja BUDANČEVICA, OIB 23075938109, Budančevica, Kolodvorska/bb,48362 Kloštar Podravski</item>
      <item>MARIJA FERIĆ, OIB 56385461854, P. Preradovića 51,33405 Pitomača</item>
      <item>ZDRAVKO KOVAČ, OIB 89550216805, Tina Ujevića 96A,33405 Pitomača</item>
      <item>MARIJANKA ZVONAR, OIB 18558993962, Kolodvorska 118 I,48361 Kalinovac</item>
      <item>IVAN TOPOLOVČAN, OIB 85854821578, Oderjan 53,48362 Kloštar Podravski</item>
      <item>DRAŽEN KOREN, OIB 48768296963, K. Tomislava 43,48362 Kloštar Podravski</item>
      <item>MIRJANA MIHOKOVIĆ, OIB 73657968524, Lj. Gaja 91,33405 Pitomača</item>
      <item>BORIS BISTROVIĆ, KORIJA, radnik, OIB 77208301243, Korija, Školski trg 25,33000 Virovitica</item>
      <item>TIHOMIR SKEC, OIB 49594741047, Kozarevac, Lj. Gaja 20,48362 Kloštar Podravski</item>
      <item>KATARINA ŽELJEZNAK, OIB 47001356029, Budančevica, S. Radića 40,48362 Kloštar Podravski</item>
      <item>Franjo Otročak, OIB 42279189814, Lukač 24,33406 Lukač</item>
      <item>INA-INDUSTRIJA NAFTE, d.d., OIB 27759560625, Avenija Većeslava Holjevca 10,10000 Zagreb</item>
      <item>Stjepan Erdelji, OIB 19824602570, Matije Gupca 47,33405 Stari Gradac</item>
      <item>Sanja Mrzljak Jovanić, OIB 94681375539, Ante Kovačića 6,33520 Slatina</item>
      <item>Zajednički odvjetnički ured Radomir Borotić i Darko Novačić</item>
      <item>HRVATSKI DUHANI dioničko društvo za uzgoj i obradu duhana, OIB 92200203113, Osječka 2,33000 Virovitica</item>
      <item>Županijsko državno odvjetništvo u Varaždinu, B.Radića 2,42000 Varaždin</item>
      <item>Općinski sud u Koprivnici z.k. odjel, Hrvatske državnosti 5,48000 Koprivnica</item>
      <item>RH MUP PU Koprivničko-Križevačka, Policijska postaja Đurđevac</item>
      <item>Žarko Obradović, OIB 68974950896, I. Viteza Trnskog 17a,43000 Bjelovar</item>
      <item>Željko Komar, OIB 76100633683, Kolodvorska 28 G,33404 Vukosavljevica</item>
    </izvorni_sadrzaj>
    <derivirana_varijabla naziv="DomainObject.Predmet.SudioniciListAdressOIB_1">
      <item>JOSIP RATAJEC, OIB 93797579411, Dinjevac, S. Radića 6,48362 Kloštar Podravski</item>
      <item>STJEPAN HEGEDUŠ, OIB 27174876764, Šašnato polje 20,33405 Pitomača</item>
      <item>VLADIMIR ŠKALEC, OIB 81783071602, P. Miškine 30,33404 Špišić Bukovica</item>
      <item>TIHOMIR HORVAT, OIB 08896943286, E. Kumičića 24,33000 Virovitica</item>
      <item>FRANJO REŠETAR, OIB 06315830456, Vinogradska 220,33405 Pitomača</item>
      <item>MLADEN ŽELJEZNAK, OIB 72586148384, Budančevica, S. Radića 40,48362 Kloštar Podravski</item>
      <item>DAVOR VRBEK, regionalni povjerenik u sindikatu, Ljudevita Posavskog 5,10000 Zagreb</item>
      <item>PETAR KOVAČIĆ, OIB 98768380980, Oderjan 67,48362 Kloštar Podravski</item>
      <item>LJEKOVITO BILJE društvo s ograničenom odgovornošću za proizvodnju i obradu ljekovitog bilja BUDANČEVICA, OIB 23075938109, Budančevica, Kolodvorska/bb,48362 Kloštar Podravski</item>
      <item>MARIJA FERIĆ, OIB 56385461854, P. Preradovića 51,33405 Pitomača</item>
      <item>ZDRAVKO KOVAČ, OIB 89550216805, Tina Ujevića 96A,33405 Pitomača</item>
      <item>MARIJANKA ZVONAR, OIB 18558993962, Kolodvorska 118 I,48361 Kalinovac</item>
      <item>IVAN TOPOLOVČAN, OIB 85854821578, Oderjan 53,48362 Kloštar Podravski</item>
      <item>DRAŽEN KOREN, OIB 48768296963, K. Tomislava 43,48362 Kloštar Podravski</item>
      <item>MIRJANA MIHOKOVIĆ, OIB 73657968524, Lj. Gaja 91,33405 Pitomača</item>
      <item>BORIS BISTROVIĆ, KORIJA, radnik, OIB 77208301243, Korija, Školski trg 25,33000 Virovitica</item>
      <item>TIHOMIR SKEC, OIB 49594741047, Kozarevac, Lj. Gaja 20,48362 Kloštar Podravski</item>
      <item>KATARINA ŽELJEZNAK, OIB 47001356029, Budančevica, S. Radića 40,48362 Kloštar Podravski</item>
      <item>Franjo Otročak, OIB 42279189814, Lukač 24,33406 Lukač</item>
      <item>INA-INDUSTRIJA NAFTE, d.d., OIB 27759560625, Avenija Većeslava Holjevca 10,10000 Zagreb</item>
      <item>Stjepan Erdelji, OIB 19824602570, Matije Gupca 47,33405 Stari Gradac</item>
      <item>Sanja Mrzljak Jovanić, OIB 94681375539, Ante Kovačića 6,33520 Slatina</item>
      <item>Zajednički odvjetnički ured Radomir Borotić i Darko Novačić</item>
      <item>HRVATSKI DUHANI dioničko društvo za uzgoj i obradu duhana, OIB 92200203113, Osječka 2,33000 Virovitica</item>
      <item>Županijsko državno odvjetništvo u Varaždinu, B.Radića 2,42000 Varaždin</item>
      <item>Općinski sud u Koprivnici z.k. odjel, Hrvatske državnosti 5,48000 Koprivnica</item>
      <item>RH MUP PU Koprivničko-Križevačka, Policijska postaja Đurđevac</item>
      <item>Žarko Obradović, OIB 68974950896, I. Viteza Trnskog 17a,43000 Bjelovar</item>
      <item>Željko Komar, OIB 76100633683, Kolodvorska 28 G,33404 Vukosavljevica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93797579411</item>
      <item>, OIB 27174876764</item>
      <item>, OIB 81783071602</item>
      <item>, OIB 08896943286</item>
      <item>, OIB 06315830456</item>
      <item>, OIB 72586148384</item>
      <item>, OIB null</item>
      <item>, OIB 98768380980</item>
      <item>, OIB 23075938109</item>
      <item>, OIB 56385461854</item>
      <item>, OIB 89550216805</item>
      <item>, OIB 18558993962</item>
      <item>, OIB 85854821578</item>
      <item>, OIB 48768296963</item>
      <item>, OIB 73657968524</item>
      <item>, OIB 77208301243</item>
      <item>, OIB 49594741047</item>
      <item>, OIB 47001356029</item>
      <item>, OIB 42279189814</item>
      <item>, OIB 27759560625</item>
      <item>, OIB 19824602570</item>
      <item>, OIB 94681375539</item>
      <item>, OIB null</item>
      <item>, OIB 92200203113</item>
      <item>, OIB null</item>
      <item>, OIB null</item>
      <item>, OIB null</item>
      <item>, OIB 68974950896</item>
      <item>, OIB 76100633683</item>
    </izvorni_sadrzaj>
    <derivirana_varijabla naziv="DomainObject.Predmet.SudioniciListNazivOIB_1">
      <item>, OIB 93797579411</item>
      <item>, OIB 27174876764</item>
      <item>, OIB 81783071602</item>
      <item>, OIB 08896943286</item>
      <item>, OIB 06315830456</item>
      <item>, OIB 72586148384</item>
      <item>, OIB null</item>
      <item>, OIB 98768380980</item>
      <item>, OIB 23075938109</item>
      <item>, OIB 56385461854</item>
      <item>, OIB 89550216805</item>
      <item>, OIB 18558993962</item>
      <item>, OIB 85854821578</item>
      <item>, OIB 48768296963</item>
      <item>, OIB 73657968524</item>
      <item>, OIB 77208301243</item>
      <item>, OIB 49594741047</item>
      <item>, OIB 47001356029</item>
      <item>, OIB 42279189814</item>
      <item>, OIB 27759560625</item>
      <item>, OIB 19824602570</item>
      <item>, OIB 94681375539</item>
      <item>, OIB null</item>
      <item>, OIB 92200203113</item>
      <item>, OIB null</item>
      <item>, OIB null</item>
      <item>, OIB null</item>
      <item>, OIB 68974950896</item>
      <item>, OIB 76100633683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Franjo Otročak, OIB 42279189814, Lukač 24 Virovitica</item>
    </izvorni_sadrzaj>
    <derivirana_varijabla naziv="DomainObject.Predmet.StecajniUpraviteljiListAddressOIB_1">
      <item>Franjo Otročak, OIB 42279189814, Lukač 24 Virovitica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322</properties:Words>
  <properties:Characters>1626</properties:Characters>
  <properties:Lines>53</properties:Lines>
  <properties:Paragraphs>21</properties:Paragraphs>
  <properties:TotalTime>76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2016-06-23T11:27:00Z</dcterms:created>
  <dc:creator>Ksenija Flack Makitan</dc:creator>
  <cp:lastModifiedBy>Lea Rogina</cp:lastModifiedBy>
  <cp:lastPrinted>2016-06-24T12:58:00Z</cp:lastPrinted>
  <dcterms:modified xmlns:xsi="http://www.w3.org/2001/XMLSchema-instance" xsi:type="dcterms:W3CDTF">2016-06-24T13:02:00Z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