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a5de" w14:paraId="8eca5de" w:rsidRDefault="00106082" w:rsidP="00E77D2C" w:rsidR="00E74C5B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483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7034" w:rsidRPr="00A97034">
        <w:rPr>
          <w:b/>
        </w:rPr>
        <w:t xml:space="preserve"> </w:t>
      </w:r>
    </w:p>
    <w:p w:rsidRDefault="00A97034" w:rsidP="00E77D2C" w:rsidR="004215B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74C5B">
        <w:rPr>
          <w:b/>
        </w:rPr>
        <w:t xml:space="preserve">       </w:t>
      </w:r>
      <w:r w:rsidRPr="00A97034">
        <w:rPr>
          <w:b/>
        </w:rPr>
        <w:t>Broj: 7/St-262/2016-</w:t>
      </w:r>
      <w:r w:rsidR="00E74C5B">
        <w:rPr>
          <w:b/>
        </w:rPr>
        <w:t>24</w:t>
      </w:r>
    </w:p>
    <w:p w:rsidRDefault="00E77D2C" w:rsidP="00E77D2C" w:rsidR="00E77D2C" w:rsidRPr="0050244A">
      <w:pPr>
        <w:rPr>
          <w:b/>
        </w:rPr>
      </w:pPr>
      <w:r w:rsidRPr="0050244A">
        <w:rPr>
          <w:b/>
        </w:rPr>
        <w:t>REPUBLIKA HRVATSKA</w:t>
      </w:r>
    </w:p>
    <w:p w:rsidRDefault="00E77D2C" w:rsidP="00E77D2C" w:rsidR="00E77D2C" w:rsidRPr="0050244A">
      <w:pPr>
        <w:rPr>
          <w:b/>
        </w:rPr>
      </w:pPr>
      <w:r w:rsidRPr="0050244A">
        <w:rPr>
          <w:b/>
        </w:rPr>
        <w:t xml:space="preserve">TRGOVAČKI SUD U </w:t>
      </w:r>
      <w:r>
        <w:rPr>
          <w:b/>
        </w:rPr>
        <w:t>OSIJEKU</w:t>
      </w:r>
    </w:p>
    <w:p w:rsidRDefault="00E77D2C" w:rsidP="00A97034" w:rsidR="000536BF">
      <w:pPr>
        <w:rPr>
          <w:b/>
        </w:rPr>
      </w:pPr>
      <w:r>
        <w:rPr>
          <w:b/>
        </w:rPr>
        <w:t xml:space="preserve">STALNA SLUŽBA </w:t>
      </w:r>
      <w:r w:rsidR="00A97034">
        <w:rPr>
          <w:b/>
        </w:rPr>
        <w:t>U SLAVONSKOM BRODU</w:t>
      </w:r>
      <w:r w:rsidR="00B86290">
        <w:rPr>
          <w:b/>
        </w:rPr>
        <w:tab/>
      </w:r>
      <w:r w:rsidR="00B86290">
        <w:rPr>
          <w:b/>
        </w:rPr>
        <w:tab/>
      </w:r>
      <w:r w:rsidR="00B86290">
        <w:rPr>
          <w:b/>
        </w:rPr>
        <w:tab/>
      </w:r>
      <w:r w:rsidR="00B86290">
        <w:rPr>
          <w:b/>
        </w:rPr>
        <w:tab/>
      </w:r>
      <w:r w:rsidRPr="00067E32">
        <w:rPr>
          <w:b/>
        </w:rPr>
        <w:t xml:space="preserve"> </w:t>
      </w:r>
      <w:r w:rsidR="00B107D6">
        <w:rPr>
          <w:b/>
        </w:rPr>
        <w:t xml:space="preserve">                 </w:t>
      </w:r>
    </w:p>
    <w:p w:rsidRDefault="004401A1" w:rsidP="00E77D2C" w:rsidR="00E77D2C">
      <w:pPr>
        <w:rPr>
          <w:b/>
        </w:rPr>
      </w:pPr>
      <w:r>
        <w:rPr>
          <w:b/>
        </w:rPr>
        <w:t>Trg pobjede 13</w:t>
      </w:r>
    </w:p>
    <w:p w:rsidRDefault="00A97034" w:rsidP="00E77D2C" w:rsidR="00E74C5B">
      <w:pPr>
        <w:rPr>
          <w:b/>
        </w:rPr>
      </w:pPr>
      <w:r>
        <w:rPr>
          <w:b/>
        </w:rPr>
        <w:t>Slavonski Brod</w:t>
      </w:r>
    </w:p>
    <w:p w:rsidRDefault="00E74C5B" w:rsidP="00E77D2C" w:rsidR="00E74C5B">
      <w:pPr>
        <w:rPr>
          <w:b/>
        </w:rPr>
      </w:pPr>
    </w:p>
    <w:p w:rsidRDefault="001753DB" w:rsidP="00E77D2C" w:rsidR="001753D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</w:p>
    <w:p w:rsidRDefault="002C12F2" w:rsidP="004215B4" w:rsidR="004215B4">
      <w:pPr>
        <w:jc w:val="center"/>
        <w:rPr>
          <w:b/>
        </w:rPr>
      </w:pPr>
      <w:r>
        <w:rPr>
          <w:b/>
        </w:rPr>
        <w:t>U  I M E  R E P U B L I K E    H R V A T S K E</w:t>
      </w:r>
    </w:p>
    <w:p w:rsidRDefault="004215B4" w:rsidP="004215B4" w:rsidR="004215B4">
      <w:pPr>
        <w:jc w:val="center"/>
        <w:rPr>
          <w:b/>
        </w:rPr>
      </w:pPr>
    </w:p>
    <w:p w:rsidRDefault="00E77D2C" w:rsidP="001753DB" w:rsidR="000A23FF" w:rsidRPr="001753DB">
      <w:pPr>
        <w:jc w:val="center"/>
        <w:rPr>
          <w:b/>
        </w:rPr>
      </w:pPr>
      <w:r>
        <w:rPr>
          <w:b/>
        </w:rPr>
        <w:t>R</w:t>
      </w:r>
      <w:r w:rsidR="004215B4">
        <w:rPr>
          <w:b/>
        </w:rPr>
        <w:t xml:space="preserve"> </w:t>
      </w:r>
      <w:r>
        <w:rPr>
          <w:b/>
        </w:rPr>
        <w:t>J</w:t>
      </w:r>
      <w:r w:rsidR="004215B4">
        <w:rPr>
          <w:b/>
        </w:rPr>
        <w:t xml:space="preserve"> </w:t>
      </w:r>
      <w:r>
        <w:rPr>
          <w:b/>
        </w:rPr>
        <w:t>E</w:t>
      </w:r>
      <w:r w:rsidR="004215B4">
        <w:rPr>
          <w:b/>
        </w:rPr>
        <w:t xml:space="preserve"> </w:t>
      </w:r>
      <w:r>
        <w:rPr>
          <w:b/>
        </w:rPr>
        <w:t>Š</w:t>
      </w:r>
      <w:r w:rsidR="004215B4">
        <w:rPr>
          <w:b/>
        </w:rPr>
        <w:t xml:space="preserve"> </w:t>
      </w:r>
      <w:r>
        <w:rPr>
          <w:b/>
        </w:rPr>
        <w:t>E</w:t>
      </w:r>
      <w:r w:rsidR="004215B4">
        <w:rPr>
          <w:b/>
        </w:rPr>
        <w:t xml:space="preserve"> </w:t>
      </w:r>
      <w:r>
        <w:rPr>
          <w:b/>
        </w:rPr>
        <w:t>N</w:t>
      </w:r>
      <w:r w:rsidR="004215B4">
        <w:rPr>
          <w:b/>
        </w:rPr>
        <w:t xml:space="preserve"> </w:t>
      </w:r>
      <w:r>
        <w:rPr>
          <w:b/>
        </w:rPr>
        <w:t>J</w:t>
      </w:r>
      <w:r w:rsidR="004215B4">
        <w:rPr>
          <w:b/>
        </w:rPr>
        <w:t xml:space="preserve"> </w:t>
      </w:r>
      <w:r>
        <w:rPr>
          <w:b/>
        </w:rPr>
        <w:t>E</w:t>
      </w:r>
    </w:p>
    <w:p w:rsidRDefault="00E74C5B" w:rsidP="00E77D2C" w:rsidR="00E74C5B">
      <w:pPr>
        <w:jc w:val="both"/>
      </w:pPr>
    </w:p>
    <w:p w:rsidRDefault="00E77D2C" w:rsidP="00087B40" w:rsidR="000A23FF">
      <w:pPr>
        <w:jc w:val="both"/>
      </w:pPr>
      <w:r>
        <w:tab/>
      </w:r>
      <w:r>
        <w:tab/>
      </w:r>
      <w:r w:rsidRPr="0097752F">
        <w:rPr>
          <w:b/>
        </w:rPr>
        <w:t xml:space="preserve">TRGOVAČKI SUD U </w:t>
      </w:r>
      <w:r>
        <w:rPr>
          <w:b/>
        </w:rPr>
        <w:t xml:space="preserve">OSIJEKU, STALNA SLUŽBA </w:t>
      </w:r>
      <w:r w:rsidR="00A97034">
        <w:rPr>
          <w:b/>
        </w:rPr>
        <w:t>U SLAVONS</w:t>
      </w:r>
      <w:r w:rsidR="00CC2B85">
        <w:rPr>
          <w:b/>
        </w:rPr>
        <w:t>K</w:t>
      </w:r>
      <w:r w:rsidR="00A97034">
        <w:rPr>
          <w:b/>
        </w:rPr>
        <w:t>OM BRODU</w:t>
      </w:r>
      <w:r>
        <w:t xml:space="preserve">, po stečajnoj sutkinji Mirni Vujčić, </w:t>
      </w:r>
      <w:r w:rsidR="005D07F0">
        <w:t>u</w:t>
      </w:r>
      <w:r w:rsidR="00AF0038">
        <w:t xml:space="preserve"> </w:t>
      </w:r>
      <w:r w:rsidR="005D07F0">
        <w:t xml:space="preserve"> </w:t>
      </w:r>
      <w:r w:rsidR="00AF0038">
        <w:t>nastavljenom steč</w:t>
      </w:r>
      <w:r w:rsidR="00057884">
        <w:t>a</w:t>
      </w:r>
      <w:r w:rsidR="00AF0038">
        <w:t>j</w:t>
      </w:r>
      <w:r w:rsidR="00057884">
        <w:t xml:space="preserve">nom </w:t>
      </w:r>
      <w:r w:rsidR="005D07F0">
        <w:t xml:space="preserve">postupku </w:t>
      </w:r>
      <w:r w:rsidR="00057884">
        <w:t xml:space="preserve">nad </w:t>
      </w:r>
      <w:r w:rsidR="00A97034" w:rsidRPr="00A97034">
        <w:t>Stečajnom masom</w:t>
      </w:r>
      <w:r w:rsidR="00CC2B85">
        <w:t xml:space="preserve"> iza</w:t>
      </w:r>
      <w:r w:rsidR="00A97034" w:rsidRPr="00A97034">
        <w:t xml:space="preserve"> stečajnog dužnika AGRO-LIPIK društvo s ograničenom odgovornošću za poljoprivrednu djelatnost, promet i usluge "u stečaju", skraćena tvrtka: AGRO-LIPIK d. o. o. "u stečaju", Kukunjevac, Kolodvorska 57, OIB 07636199047</w:t>
      </w:r>
      <w:r w:rsidR="00D62B10">
        <w:t xml:space="preserve"> koja je u sudski registar upisana sa sjedištem na adr</w:t>
      </w:r>
      <w:r w:rsidR="00CC2B85">
        <w:t>e</w:t>
      </w:r>
      <w:r w:rsidR="00D62B10">
        <w:t xml:space="preserve">si Pakrac, </w:t>
      </w:r>
      <w:r w:rsidR="00D62B10" w:rsidRPr="00CC2B85">
        <w:t>Josipa Juraja Stro</w:t>
      </w:r>
      <w:r w:rsidR="00E74C5B">
        <w:t>s</w:t>
      </w:r>
      <w:r w:rsidR="00D62B10" w:rsidRPr="00CC2B85">
        <w:t>smayera 20,</w:t>
      </w:r>
      <w:r w:rsidR="00E74C5B">
        <w:t xml:space="preserve"> </w:t>
      </w:r>
      <w:r w:rsidR="00A83641">
        <w:t xml:space="preserve">MBS 030169692, OIB 98726518055, </w:t>
      </w:r>
      <w:r w:rsidR="005D07F0">
        <w:t xml:space="preserve">dana </w:t>
      </w:r>
      <w:r w:rsidR="00A97034">
        <w:t>04. studenog</w:t>
      </w:r>
      <w:r w:rsidR="004215B4">
        <w:t xml:space="preserve"> 2016.</w:t>
      </w:r>
      <w:r>
        <w:t xml:space="preserve"> godine </w:t>
      </w:r>
    </w:p>
    <w:p w:rsidRDefault="00E74C5B" w:rsidP="00087B40" w:rsidR="00E74C5B" w:rsidRPr="00741E94">
      <w:pPr>
        <w:jc w:val="both"/>
      </w:pPr>
    </w:p>
    <w:p w:rsidRDefault="00735333" w:rsidP="00325ABE" w:rsidR="002169A3" w:rsidRPr="00B107D6">
      <w:pPr>
        <w:jc w:val="center"/>
      </w:pPr>
      <w:r w:rsidRPr="00B107D6">
        <w:t>r i j e š i o     j e</w:t>
      </w:r>
    </w:p>
    <w:p w:rsidRDefault="002169A3" w:rsidP="002169A3" w:rsidR="002169A3">
      <w:pPr>
        <w:jc w:val="both"/>
      </w:pPr>
    </w:p>
    <w:p w:rsidRDefault="00354F0F" w:rsidP="002169A3" w:rsidR="00354F0F">
      <w:pPr>
        <w:jc w:val="both"/>
      </w:pPr>
      <w:r>
        <w:t xml:space="preserve">                       </w:t>
      </w:r>
      <w:r w:rsidR="008C5287">
        <w:t xml:space="preserve">  </w:t>
      </w:r>
      <w:r>
        <w:t xml:space="preserve"> </w:t>
      </w:r>
      <w:r w:rsidR="006338EA">
        <w:t>I</w:t>
      </w:r>
      <w:r w:rsidR="001753DB">
        <w:t>.</w:t>
      </w:r>
      <w:r w:rsidR="006338EA">
        <w:t xml:space="preserve"> Zaključuje se nasta</w:t>
      </w:r>
      <w:r w:rsidR="00D60265">
        <w:t>vl</w:t>
      </w:r>
      <w:r w:rsidR="006338EA">
        <w:t>j</w:t>
      </w:r>
      <w:r w:rsidR="005470E8">
        <w:t>e</w:t>
      </w:r>
      <w:r w:rsidR="006338EA">
        <w:t>ni stečajni postupak</w:t>
      </w:r>
      <w:r w:rsidR="005470E8">
        <w:t xml:space="preserve"> </w:t>
      </w:r>
      <w:r w:rsidR="00CC2B85">
        <w:t xml:space="preserve">nad </w:t>
      </w:r>
      <w:r w:rsidR="00F95F32">
        <w:t xml:space="preserve">Stečajnom masom </w:t>
      </w:r>
      <w:r w:rsidR="00CC2B85">
        <w:t xml:space="preserve">iza </w:t>
      </w:r>
      <w:r w:rsidR="00F95F32" w:rsidRPr="00F95F32">
        <w:t>stečajnog dužnika AGRO-LIPIK društvo s ograničenom odgovornošću za poljoprivrednu djelatnost, promet i usluge "u stečaju", skraćena tvrtka: AGRO-LIPIK d. o. o. "u stečaju</w:t>
      </w:r>
      <w:r w:rsidR="00CC2B85" w:rsidRPr="00CC2B85">
        <w:t xml:space="preserve"> </w:t>
      </w:r>
      <w:r w:rsidR="00CC2B85" w:rsidRPr="00A97034">
        <w:t>Kukunjevac, Kolodvorska 57, OIB 07636199047</w:t>
      </w:r>
      <w:r w:rsidR="00CC2B85">
        <w:t xml:space="preserve"> koja je u sudski registar upisana sa sjedištem na adresi Pakrac, Josipa Juraja Stros</w:t>
      </w:r>
      <w:r w:rsidR="00E74C5B">
        <w:t>s</w:t>
      </w:r>
      <w:r w:rsidR="00CC2B85">
        <w:t>mayera 20,</w:t>
      </w:r>
      <w:r w:rsidR="002C3DDD" w:rsidRPr="002C3DDD">
        <w:t xml:space="preserve"> </w:t>
      </w:r>
      <w:r w:rsidR="002C3DDD">
        <w:t xml:space="preserve">MBS 030169692, OIB 98726518055, </w:t>
      </w:r>
      <w:r w:rsidR="00CC2B85">
        <w:t xml:space="preserve"> </w:t>
      </w:r>
      <w:r w:rsidR="00E15AB2">
        <w:t>a nakon provedbe naknadne diobe.</w:t>
      </w:r>
      <w:r w:rsidR="006338EA">
        <w:t xml:space="preserve"> </w:t>
      </w:r>
    </w:p>
    <w:p w:rsidRDefault="002169A3" w:rsidP="002169A3" w:rsidR="002169A3">
      <w:pPr>
        <w:jc w:val="both"/>
      </w:pPr>
    </w:p>
    <w:p w:rsidRDefault="00E74C5B" w:rsidP="002169A3" w:rsidR="00E74C5B">
      <w:pPr>
        <w:jc w:val="both"/>
      </w:pPr>
    </w:p>
    <w:p w:rsidRDefault="002169A3" w:rsidP="00325ABE" w:rsidR="002169A3" w:rsidRPr="00057884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1753DB" w:rsidRPr="001753DB">
        <w:t>I</w:t>
      </w:r>
      <w:r w:rsidRPr="001753DB">
        <w:t>I</w:t>
      </w:r>
      <w:r w:rsidR="00B107D6">
        <w:t>.</w:t>
      </w:r>
      <w:r>
        <w:t xml:space="preserve"> </w:t>
      </w:r>
      <w:r w:rsidR="00057884">
        <w:t>U</w:t>
      </w:r>
      <w:r w:rsidR="00852F2E">
        <w:t xml:space="preserve"> sudskom regist</w:t>
      </w:r>
      <w:r w:rsidR="00057884" w:rsidRPr="00057884">
        <w:t>r</w:t>
      </w:r>
      <w:r w:rsidR="00852F2E">
        <w:t>u</w:t>
      </w:r>
      <w:r w:rsidR="00057884" w:rsidRPr="00057884">
        <w:t xml:space="preserve"> izvršit će se upis</w:t>
      </w:r>
      <w:r w:rsidR="00F95F32">
        <w:t xml:space="preserve"> brisanja</w:t>
      </w:r>
      <w:r w:rsidR="00057884" w:rsidRPr="00057884">
        <w:t xml:space="preserve"> Stečajne mase iza stečajnog dužnika </w:t>
      </w:r>
      <w:r w:rsidR="00A97034" w:rsidRPr="00A97034">
        <w:t xml:space="preserve">AGRO-LIPIK društvo s ograničenom odgovornošću za poljoprivrednu djelatnost, promet i usluge "u stečaju", skraćena tvrtka: </w:t>
      </w:r>
      <w:r w:rsidR="009E4288">
        <w:t xml:space="preserve">AGRO-LIPIK d. o. o. "u stečaju" </w:t>
      </w:r>
      <w:r w:rsidR="009E4288" w:rsidRPr="00A97034">
        <w:t>Kukunjevac, Kolodvorska 57, OIB 07636199047</w:t>
      </w:r>
      <w:r w:rsidR="009E4288">
        <w:t xml:space="preserve"> koja je u sudski registar upisana </w:t>
      </w:r>
      <w:r w:rsidR="00057884" w:rsidRPr="00057884">
        <w:t xml:space="preserve">sa sjedištem na adresi </w:t>
      </w:r>
      <w:r w:rsidR="00CC2B85">
        <w:t>Pakrac,</w:t>
      </w:r>
      <w:r w:rsidR="00F95F32">
        <w:t xml:space="preserve"> </w:t>
      </w:r>
      <w:r w:rsidR="00F95F32" w:rsidRPr="00162051">
        <w:t>Josipa Juraja Stros</w:t>
      </w:r>
      <w:r w:rsidR="00E74C5B">
        <w:t>s</w:t>
      </w:r>
      <w:r w:rsidR="00F95F32" w:rsidRPr="00162051">
        <w:t>mayera 20,</w:t>
      </w:r>
      <w:r w:rsidR="00F95F32" w:rsidRPr="00F95F32">
        <w:rPr>
          <w:b/>
        </w:rPr>
        <w:t xml:space="preserve"> </w:t>
      </w:r>
      <w:r w:rsidR="002C3DDD">
        <w:t xml:space="preserve">MBS 030169692, OIB 98726518055, </w:t>
      </w:r>
      <w:r w:rsidR="00F95F32">
        <w:rPr>
          <w:b/>
        </w:rPr>
        <w:t xml:space="preserve"> </w:t>
      </w:r>
      <w:r w:rsidR="00057884" w:rsidRPr="00057884">
        <w:t>koji upis će prov</w:t>
      </w:r>
      <w:r w:rsidR="00057884">
        <w:t>esti sudski registar ovoga suda na temelju ovoga rješenja</w:t>
      </w:r>
      <w:r w:rsidR="00852F2E">
        <w:t>, a</w:t>
      </w:r>
      <w:r w:rsidR="00D62B10">
        <w:t xml:space="preserve"> </w:t>
      </w:r>
      <w:r w:rsidR="00F95F32">
        <w:t>po pravomoćnosti rješenja</w:t>
      </w:r>
      <w:r w:rsidR="00057884">
        <w:t>.</w:t>
      </w:r>
    </w:p>
    <w:p w:rsidRDefault="00F95F32" w:rsidP="00AA142F" w:rsidR="00F95F32">
      <w:pPr>
        <w:jc w:val="both"/>
      </w:pPr>
    </w:p>
    <w:p w:rsidRDefault="00E74C5B" w:rsidP="00AA142F" w:rsidR="00E74C5B">
      <w:pPr>
        <w:jc w:val="both"/>
      </w:pPr>
    </w:p>
    <w:p w:rsidRDefault="00E74C5B" w:rsidP="00AA142F" w:rsidR="00E74C5B">
      <w:pPr>
        <w:jc w:val="both"/>
      </w:pPr>
    </w:p>
    <w:p w:rsidRDefault="00E74C5B" w:rsidP="00AA142F" w:rsidR="00E74C5B">
      <w:pPr>
        <w:jc w:val="both"/>
      </w:pPr>
    </w:p>
    <w:p w:rsidRDefault="00E74C5B" w:rsidP="00E74C5B" w:rsidR="00E74C5B">
      <w:pPr>
        <w:jc w:val="right"/>
        <w:rPr>
          <w:b/>
        </w:rPr>
      </w:pPr>
      <w:r w:rsidRPr="00E74C5B">
        <w:rPr>
          <w:b/>
        </w:rPr>
        <w:lastRenderedPageBreak/>
        <w:t>Broj: 7/St-262/2016-24</w:t>
      </w:r>
    </w:p>
    <w:p w:rsidRDefault="00E74C5B" w:rsidP="00E74C5B" w:rsidR="00E74C5B" w:rsidRPr="00E74C5B">
      <w:pPr>
        <w:jc w:val="right"/>
        <w:rPr>
          <w:b/>
        </w:rPr>
      </w:pPr>
    </w:p>
    <w:p w:rsidRDefault="00E74C5B" w:rsidP="00AA142F" w:rsidR="00E74C5B">
      <w:pPr>
        <w:jc w:val="both"/>
      </w:pPr>
    </w:p>
    <w:p w:rsidRDefault="006B4521" w:rsidP="006B4521" w:rsidR="006B4521" w:rsidRPr="00AA142F">
      <w:pPr>
        <w:jc w:val="center"/>
      </w:pPr>
      <w:r w:rsidRPr="00AA142F">
        <w:t>Obrazloženje</w:t>
      </w:r>
    </w:p>
    <w:p w:rsidRDefault="006B4521" w:rsidP="006B4521" w:rsidR="006B4521">
      <w:pPr>
        <w:jc w:val="both"/>
      </w:pPr>
    </w:p>
    <w:p w:rsidRDefault="0087733F" w:rsidP="00AA142F" w:rsidR="00E74C5B">
      <w:pPr>
        <w:jc w:val="both"/>
      </w:pPr>
      <w:r>
        <w:tab/>
      </w:r>
      <w:r>
        <w:tab/>
      </w:r>
      <w:r w:rsidR="001A3272">
        <w:t>Pravomoćnim rješenjem po</w:t>
      </w:r>
      <w:r w:rsidR="00AA142F">
        <w:t>s</w:t>
      </w:r>
      <w:r w:rsidR="001A3272">
        <w:t>l</w:t>
      </w:r>
      <w:r w:rsidR="00F95F32">
        <w:t>.br. 7/St-262/2016-2</w:t>
      </w:r>
      <w:r w:rsidR="00AA142F">
        <w:t xml:space="preserve"> od </w:t>
      </w:r>
      <w:r w:rsidR="00F95F32">
        <w:t>05. veljače 2016</w:t>
      </w:r>
      <w:r w:rsidR="00D62B10">
        <w:t xml:space="preserve">. godine </w:t>
      </w:r>
      <w:r w:rsidR="00AA142F">
        <w:t>određen je nastavak stečajnog postupka radi naknadne diobe stečajne mase ostvarene unovčenjem imovine</w:t>
      </w:r>
      <w:r w:rsidR="00B107D6">
        <w:t xml:space="preserve"> stečajnog dužnika </w:t>
      </w:r>
      <w:r w:rsidR="00F95F32" w:rsidRPr="00F95F32">
        <w:t xml:space="preserve">AGRO-LIPIK društvo s ograničenom </w:t>
      </w:r>
    </w:p>
    <w:p w:rsidRDefault="00F95F32" w:rsidP="00AA142F" w:rsidR="00F95F32">
      <w:pPr>
        <w:jc w:val="both"/>
      </w:pPr>
      <w:r w:rsidRPr="00F95F32">
        <w:t>odgovornošću za poljoprivrednu djelatnost, promet i usluge "u stečaju", skraćena tvrtka: AGRO-LIPIK d. o. o. "u stečaju", Kukunjevac, Kolodvorska 57, OIB 07636199047</w:t>
      </w:r>
      <w:r w:rsidR="008C5287">
        <w:t xml:space="preserve">, </w:t>
      </w:r>
      <w:r>
        <w:t>te je određeno da će se u</w:t>
      </w:r>
      <w:r w:rsidR="00E74C5B">
        <w:t xml:space="preserve"> sudski registar izvršiti upis S</w:t>
      </w:r>
      <w:r>
        <w:t>tečajne mase</w:t>
      </w:r>
      <w:r w:rsidR="00E74C5B">
        <w:t xml:space="preserve"> iza stečajnog dužnika</w:t>
      </w:r>
      <w:r>
        <w:t xml:space="preserve"> </w:t>
      </w:r>
      <w:r w:rsidRPr="00F95F32">
        <w:t xml:space="preserve">AGRO-LIPIK društvo s ograničenom odgovornošću za poljoprivrednu djelatnost, promet i usluge "u stečaju", skraćena tvrtka: AGRO-LIPIK d. o. o. "u stečaju", Kukunjevac, Kolodvorska 57, OIB 07636199047 sa sjedištem na adresi </w:t>
      </w:r>
      <w:r w:rsidRPr="00D62B10">
        <w:t xml:space="preserve">stečajnog upravitelja </w:t>
      </w:r>
      <w:r w:rsidR="00E74C5B">
        <w:t>Milana Nakić, OIB: 11576973023</w:t>
      </w:r>
      <w:r w:rsidRPr="00D62B10">
        <w:t xml:space="preserve"> i to</w:t>
      </w:r>
      <w:r w:rsidR="00E74C5B">
        <w:t>:</w:t>
      </w:r>
      <w:r w:rsidRPr="00D62B10">
        <w:t xml:space="preserve">  Pakrac, Josipa Juraja Stros</w:t>
      </w:r>
      <w:r w:rsidR="00E74C5B">
        <w:t>s</w:t>
      </w:r>
      <w:r w:rsidRPr="00D62B10">
        <w:t>mayera 20</w:t>
      </w:r>
      <w:r w:rsidR="00D62B10">
        <w:t>, pozvani su vjerovnici izvršiti  prijavu tražbina u zakons</w:t>
      </w:r>
      <w:r w:rsidR="00C71B37">
        <w:t>ko</w:t>
      </w:r>
      <w:r w:rsidR="00D62B10">
        <w:t>m rok</w:t>
      </w:r>
      <w:r w:rsidR="00C71B37">
        <w:t>u</w:t>
      </w:r>
      <w:r w:rsidR="00D62B10">
        <w:t xml:space="preserve"> </w:t>
      </w:r>
      <w:r w:rsidR="00C71B37">
        <w:t>te je zakazano te i</w:t>
      </w:r>
      <w:r w:rsidR="00D62B10">
        <w:t xml:space="preserve"> nastavno tome i</w:t>
      </w:r>
      <w:r>
        <w:t xml:space="preserve"> održano ispitno i izvještajno ročište dana</w:t>
      </w:r>
      <w:r w:rsidR="00E3311E">
        <w:t xml:space="preserve"> 16. ožujka</w:t>
      </w:r>
      <w:r>
        <w:t xml:space="preserve"> </w:t>
      </w:r>
      <w:r w:rsidR="00E3311E">
        <w:t xml:space="preserve">2016. godine </w:t>
      </w:r>
    </w:p>
    <w:p w:rsidRDefault="00E3311E" w:rsidP="00AA142F" w:rsidR="00E3311E">
      <w:pPr>
        <w:jc w:val="both"/>
      </w:pPr>
      <w:r>
        <w:t xml:space="preserve"> </w:t>
      </w:r>
      <w:r>
        <w:tab/>
      </w:r>
      <w:r>
        <w:tab/>
        <w:t>Pravomoćnim rješenjem posl.br. 7/St-262/2016-8</w:t>
      </w:r>
      <w:r w:rsidR="00D62B10">
        <w:t xml:space="preserve"> od</w:t>
      </w:r>
      <w:r w:rsidR="0078141F">
        <w:t xml:space="preserve"> 21. ožujka 2016. godine</w:t>
      </w:r>
      <w:r w:rsidR="00D62B10">
        <w:t xml:space="preserve"> </w:t>
      </w:r>
      <w:r>
        <w:t xml:space="preserve"> utvrđene su tražbine stečajnih vjerovnika prvog višeg isplatnog reda u iznosu od 165.868,75 Kn te tražbine </w:t>
      </w:r>
      <w:r w:rsidR="00852F2E">
        <w:t xml:space="preserve">vjerovnika </w:t>
      </w:r>
      <w:r>
        <w:t>drugog višeg isplatnog reda u iznosu od 10.983,32 Kn.</w:t>
      </w:r>
    </w:p>
    <w:p w:rsidRDefault="00D62B10" w:rsidP="00AA142F" w:rsidR="00E3311E">
      <w:pPr>
        <w:jc w:val="both"/>
      </w:pPr>
      <w:r>
        <w:t xml:space="preserve"> </w:t>
      </w:r>
      <w:r>
        <w:tab/>
        <w:t xml:space="preserve"> </w:t>
      </w:r>
      <w:r>
        <w:tab/>
      </w:r>
      <w:r w:rsidR="00852F2E">
        <w:t>N</w:t>
      </w:r>
      <w:r>
        <w:t>a Skupštini</w:t>
      </w:r>
      <w:r w:rsidR="00852F2E">
        <w:t xml:space="preserve"> vjerovnika</w:t>
      </w:r>
      <w:r>
        <w:t xml:space="preserve"> održanoj</w:t>
      </w:r>
      <w:r w:rsidR="00E3311E">
        <w:t xml:space="preserve"> dana 28. rujna 2016.</w:t>
      </w:r>
      <w:r>
        <w:t xml:space="preserve"> godine</w:t>
      </w:r>
      <w:r w:rsidR="00852F2E">
        <w:t xml:space="preserve"> vjerovnici su</w:t>
      </w:r>
      <w:r>
        <w:t xml:space="preserve"> prihvatili Z</w:t>
      </w:r>
      <w:r w:rsidR="00E3311E">
        <w:t>avrš</w:t>
      </w:r>
      <w:r>
        <w:t xml:space="preserve">ni račun stečajnog upravitelja </w:t>
      </w:r>
      <w:r w:rsidR="006B63AF">
        <w:t>sastavio dio kojega je Završni diobeni popis</w:t>
      </w:r>
      <w:r w:rsidR="00852F2E">
        <w:t xml:space="preserve"> po kojem se raspoloživa nov</w:t>
      </w:r>
      <w:r w:rsidR="006B63AF">
        <w:t>č</w:t>
      </w:r>
      <w:r w:rsidR="00852F2E">
        <w:t>ana sredstva</w:t>
      </w:r>
      <w:r w:rsidR="009E4288">
        <w:t xml:space="preserve"> koja su ostala nakon rezervacije za troškove postupka i obveze stečajne mase </w:t>
      </w:r>
      <w:r w:rsidR="00852F2E">
        <w:t xml:space="preserve"> u izn</w:t>
      </w:r>
      <w:r w:rsidR="006B63AF">
        <w:t>o</w:t>
      </w:r>
      <w:r w:rsidR="00852F2E">
        <w:t xml:space="preserve">su od </w:t>
      </w:r>
      <w:r w:rsidR="006B63AF">
        <w:t xml:space="preserve">40.475,39 Kn </w:t>
      </w:r>
      <w:r w:rsidR="00852F2E">
        <w:t>te novčana</w:t>
      </w:r>
      <w:r w:rsidR="006B63AF">
        <w:t xml:space="preserve">  tražbina u iznosu od 97.535,39 Kn </w:t>
      </w:r>
      <w:r>
        <w:t>koju</w:t>
      </w:r>
      <w:r w:rsidR="00E3311E">
        <w:t xml:space="preserve"> dužnik ima prema Hrvatskom zavodu za mirovinsko osiguranje pljenidbom tražbine po osnov</w:t>
      </w:r>
      <w:r w:rsidR="00E74C5B">
        <w:t>i mirovine Mije Lovrenčić ustupa</w:t>
      </w:r>
      <w:r w:rsidR="005D52F2">
        <w:t xml:space="preserve"> umjesto ispunjenja </w:t>
      </w:r>
      <w:r w:rsidR="00E3311E">
        <w:t>vjerovnicima prvog višeg i</w:t>
      </w:r>
      <w:r w:rsidR="005D52F2">
        <w:t>splatnog reda</w:t>
      </w:r>
      <w:r w:rsidR="00106082">
        <w:t xml:space="preserve"> koji se tako</w:t>
      </w:r>
      <w:r w:rsidR="005D52F2">
        <w:t xml:space="preserve"> </w:t>
      </w:r>
      <w:r w:rsidR="00852F2E">
        <w:t>namiruju u postotku od 83,2 % ukupno utvrđenih tražbina te je nastavno tome done</w:t>
      </w:r>
      <w:r w:rsidR="005D52F2">
        <w:t>sena i odluka da se ste</w:t>
      </w:r>
      <w:r w:rsidR="00852F2E">
        <w:t>č</w:t>
      </w:r>
      <w:r w:rsidR="005D52F2">
        <w:t>ajni u</w:t>
      </w:r>
      <w:r w:rsidR="00852F2E">
        <w:t>p</w:t>
      </w:r>
      <w:r w:rsidR="005D52F2">
        <w:t>ravi</w:t>
      </w:r>
      <w:r w:rsidR="00852F2E">
        <w:t>te</w:t>
      </w:r>
      <w:r w:rsidR="005D52F2">
        <w:t>l</w:t>
      </w:r>
      <w:r w:rsidR="00852F2E">
        <w:t>j ovl</w:t>
      </w:r>
      <w:r w:rsidR="005D52F2">
        <w:t>a</w:t>
      </w:r>
      <w:r w:rsidR="00852F2E">
        <w:t>šćuje na skl</w:t>
      </w:r>
      <w:r w:rsidR="005D52F2">
        <w:t>a</w:t>
      </w:r>
      <w:r w:rsidR="00852F2E">
        <w:t>panje ugov</w:t>
      </w:r>
      <w:r w:rsidR="005D52F2">
        <w:t>o</w:t>
      </w:r>
      <w:r w:rsidR="00852F2E">
        <w:t>ra o ustupu tražbine</w:t>
      </w:r>
      <w:r w:rsidR="002C0D57">
        <w:t xml:space="preserve"> </w:t>
      </w:r>
      <w:r>
        <w:t>s vjerovnicima prvog višeg ispl</w:t>
      </w:r>
      <w:r w:rsidR="00852F2E">
        <w:t>atnog reda</w:t>
      </w:r>
      <w:r w:rsidR="005D52F2">
        <w:t xml:space="preserve">  te </w:t>
      </w:r>
      <w:r w:rsidR="00852F2E">
        <w:t xml:space="preserve"> nije bilo prigovora na Z</w:t>
      </w:r>
      <w:r w:rsidR="002C0D57">
        <w:t xml:space="preserve">avršni diobeni popis. </w:t>
      </w:r>
    </w:p>
    <w:p w:rsidRDefault="002C0D57" w:rsidP="00AA142F" w:rsidR="002C0D57">
      <w:pPr>
        <w:jc w:val="both"/>
      </w:pPr>
      <w:r>
        <w:tab/>
        <w:t xml:space="preserve"> </w:t>
      </w:r>
      <w:r>
        <w:tab/>
        <w:t>P</w:t>
      </w:r>
      <w:r w:rsidR="00D62B10">
        <w:t>ravomoćnim rješenjem posl</w:t>
      </w:r>
      <w:r>
        <w:t>.br. 7/St-262/2016-19 od 28. rujna 201</w:t>
      </w:r>
      <w:r w:rsidR="00D62B10">
        <w:t xml:space="preserve">6.  godine </w:t>
      </w:r>
      <w:r>
        <w:t>određena je nagrada</w:t>
      </w:r>
      <w:r w:rsidR="00D62B10">
        <w:t xml:space="preserve"> za rad stečajnog upravitelja</w:t>
      </w:r>
      <w:r>
        <w:t xml:space="preserve"> u bruto i</w:t>
      </w:r>
      <w:r w:rsidR="00D05620">
        <w:t xml:space="preserve">znosu od 24.084,31 Kn, a pravomoćnim rješenjem 7/St-262/2016-22 od 05. listopada 2016. godine stečajnom upravitelju određena je naknada stvarnih troškova u iznosu od 891,00 Kn neto. </w:t>
      </w:r>
    </w:p>
    <w:p w:rsidRDefault="00D05620" w:rsidP="00AA142F" w:rsidR="00AA142F">
      <w:pPr>
        <w:jc w:val="both"/>
      </w:pPr>
      <w:r>
        <w:t xml:space="preserve"> </w:t>
      </w:r>
      <w:r>
        <w:tab/>
      </w:r>
      <w:r w:rsidR="00AA142F">
        <w:t xml:space="preserve"> </w:t>
      </w:r>
      <w:r w:rsidR="00DA16F6">
        <w:tab/>
      </w:r>
      <w:r w:rsidR="00AA142F">
        <w:t xml:space="preserve">Stečajni upravitelj </w:t>
      </w:r>
      <w:r>
        <w:t>Milan Nakić očitovao se da je</w:t>
      </w:r>
      <w:r w:rsidR="00475C43">
        <w:t xml:space="preserve"> naknadno pronađenu i unovčenu stečajnu masu podijelio </w:t>
      </w:r>
      <w:r w:rsidR="006F507D">
        <w:t xml:space="preserve">stečajnim vjerovnicima </w:t>
      </w:r>
      <w:r w:rsidR="00475C43">
        <w:t xml:space="preserve">odnosno </w:t>
      </w:r>
      <w:r w:rsidR="00AF0038">
        <w:t xml:space="preserve">proveo </w:t>
      </w:r>
      <w:r w:rsidR="00AA142F">
        <w:t>naknadnu diobu</w:t>
      </w:r>
      <w:r>
        <w:t xml:space="preserve"> sukladno završnom diobenom popisu </w:t>
      </w:r>
      <w:r w:rsidR="006B63AF">
        <w:t xml:space="preserve">na način da je </w:t>
      </w:r>
      <w:r>
        <w:t>raspoloživa</w:t>
      </w:r>
      <w:r w:rsidR="00AA142F">
        <w:t xml:space="preserve"> </w:t>
      </w:r>
      <w:r w:rsidR="00AF0038">
        <w:t xml:space="preserve">novčana </w:t>
      </w:r>
      <w:r w:rsidR="00AA142F">
        <w:t xml:space="preserve">sredstva u iznosu od </w:t>
      </w:r>
      <w:r>
        <w:t xml:space="preserve">40.475,39 </w:t>
      </w:r>
      <w:r w:rsidR="00AA142F">
        <w:t xml:space="preserve">Kn podijelio vjerovnicima </w:t>
      </w:r>
      <w:r>
        <w:t xml:space="preserve">prvog </w:t>
      </w:r>
      <w:r w:rsidR="00AA142F">
        <w:t>višeg isplatnog red</w:t>
      </w:r>
      <w:r w:rsidR="00AF0038">
        <w:t xml:space="preserve">a </w:t>
      </w:r>
      <w:r>
        <w:t>te i</w:t>
      </w:r>
      <w:r w:rsidR="00852F2E">
        <w:t xml:space="preserve"> s vjerovnicima</w:t>
      </w:r>
      <w:r w:rsidR="00475C43">
        <w:t xml:space="preserve"> pr</w:t>
      </w:r>
      <w:r w:rsidR="00852F2E">
        <w:t>v</w:t>
      </w:r>
      <w:r w:rsidR="00475C43">
        <w:t>o</w:t>
      </w:r>
      <w:r w:rsidR="00852F2E">
        <w:t xml:space="preserve">g višeg isplatnog reda </w:t>
      </w:r>
      <w:r w:rsidR="00475C43">
        <w:t xml:space="preserve"> sklopio ugovore o ustupu </w:t>
      </w:r>
      <w:r>
        <w:t>traž</w:t>
      </w:r>
      <w:r w:rsidR="00475C43">
        <w:t>bine</w:t>
      </w:r>
      <w:r w:rsidR="006B63AF">
        <w:t xml:space="preserve"> umjesto ispunjenja</w:t>
      </w:r>
      <w:r w:rsidR="00852F2E">
        <w:t xml:space="preserve"> </w:t>
      </w:r>
      <w:r w:rsidR="00475C43">
        <w:t xml:space="preserve">i tako ih </w:t>
      </w:r>
      <w:r w:rsidR="00852F2E">
        <w:t>namiro u post</w:t>
      </w:r>
      <w:r w:rsidR="00475C43">
        <w:t>ot</w:t>
      </w:r>
      <w:r w:rsidR="00852F2E">
        <w:t>ku od 83,2 % ukupno utvrđenih tražbina</w:t>
      </w:r>
      <w:r w:rsidR="006F507D">
        <w:t xml:space="preserve"> prema Z</w:t>
      </w:r>
      <w:r w:rsidR="00475C43">
        <w:t>avršnom diobenom popisu</w:t>
      </w:r>
      <w:r w:rsidR="006B63AF">
        <w:t>,</w:t>
      </w:r>
      <w:r w:rsidR="00852F2E">
        <w:t xml:space="preserve"> te da je izvršio i ostale isplate </w:t>
      </w:r>
      <w:r w:rsidR="00475C43">
        <w:t>( troškove</w:t>
      </w:r>
      <w:r w:rsidR="00852F2E">
        <w:t xml:space="preserve"> postu</w:t>
      </w:r>
      <w:r w:rsidR="00475C43">
        <w:t>pka i obveze</w:t>
      </w:r>
      <w:r w:rsidR="00852F2E">
        <w:t xml:space="preserve"> mase) i zatvorio poslovni račun,</w:t>
      </w:r>
      <w:r w:rsidR="006B63AF">
        <w:t xml:space="preserve"> a</w:t>
      </w:r>
      <w:r>
        <w:t xml:space="preserve"> </w:t>
      </w:r>
      <w:r w:rsidR="00AF0038">
        <w:t>kako</w:t>
      </w:r>
      <w:r w:rsidR="006B63AF">
        <w:t xml:space="preserve"> to</w:t>
      </w:r>
      <w:r w:rsidR="00852F2E">
        <w:t xml:space="preserve"> proizlazi iz </w:t>
      </w:r>
      <w:r w:rsidR="00AF0038">
        <w:t>izvješća</w:t>
      </w:r>
      <w:r w:rsidR="00852F2E">
        <w:t xml:space="preserve"> stečajnog upravitelja</w:t>
      </w:r>
      <w:r w:rsidR="00475C43">
        <w:t xml:space="preserve"> i dokaza priloženih uz izvješća</w:t>
      </w:r>
      <w:r w:rsidR="00AF0038">
        <w:t>.</w:t>
      </w:r>
    </w:p>
    <w:p w:rsidRDefault="00E74C5B" w:rsidP="00AA142F" w:rsidR="00E74C5B">
      <w:pPr>
        <w:jc w:val="both"/>
      </w:pPr>
    </w:p>
    <w:p w:rsidRDefault="00E74C5B" w:rsidP="00AA142F" w:rsidR="00E74C5B">
      <w:pPr>
        <w:jc w:val="both"/>
      </w:pPr>
    </w:p>
    <w:p w:rsidRDefault="00E74C5B" w:rsidP="00E74C5B" w:rsidR="00E74C5B" w:rsidRPr="00E74C5B">
      <w:pPr>
        <w:jc w:val="right"/>
        <w:rPr>
          <w:b/>
        </w:rPr>
      </w:pPr>
      <w:r w:rsidRPr="00E74C5B">
        <w:rPr>
          <w:b/>
        </w:rPr>
        <w:lastRenderedPageBreak/>
        <w:t>Broj: 7/St-262/2016-24</w:t>
      </w:r>
    </w:p>
    <w:p w:rsidRDefault="00E74C5B" w:rsidP="00AA142F" w:rsidR="00E74C5B">
      <w:pPr>
        <w:jc w:val="both"/>
      </w:pPr>
    </w:p>
    <w:p w:rsidRDefault="00E74C5B" w:rsidP="00AA142F" w:rsidR="00E74C5B">
      <w:pPr>
        <w:jc w:val="both"/>
      </w:pPr>
    </w:p>
    <w:p w:rsidRDefault="00354F0F" w:rsidP="00AA142F" w:rsidR="00354F0F">
      <w:pPr>
        <w:jc w:val="both"/>
      </w:pPr>
      <w:r>
        <w:t xml:space="preserve">                       </w:t>
      </w:r>
      <w:r w:rsidR="00DA16F6">
        <w:tab/>
      </w:r>
      <w:r>
        <w:t>Stoga je na tem</w:t>
      </w:r>
      <w:r w:rsidR="006F507D">
        <w:t>elju odredbi</w:t>
      </w:r>
      <w:r w:rsidR="00FE71DA">
        <w:t xml:space="preserve"> čl</w:t>
      </w:r>
      <w:r w:rsidR="00DA16F6">
        <w:t xml:space="preserve">. 199. </w:t>
      </w:r>
      <w:r w:rsidR="00475C43">
        <w:t xml:space="preserve">st.4. i čl. 201. </w:t>
      </w:r>
      <w:r w:rsidR="00DA16F6">
        <w:t>Ste</w:t>
      </w:r>
      <w:r>
        <w:t>č</w:t>
      </w:r>
      <w:r w:rsidR="00DA16F6">
        <w:t>a</w:t>
      </w:r>
      <w:r>
        <w:t xml:space="preserve">jnog zakona ( NN </w:t>
      </w:r>
      <w:r w:rsidR="006F507D">
        <w:t>44/96 i dr. ) koje</w:t>
      </w:r>
      <w:r w:rsidR="00DA16F6">
        <w:t xml:space="preserve"> se na ovaj odnos primjenjuje na temelju odredbe čl. 441.st.1. Stečajnog zakona ( NN 71/15 ) odlučen</w:t>
      </w:r>
      <w:r w:rsidR="00852F2E">
        <w:t>o kao u točci I izreke rješenja, a na tem</w:t>
      </w:r>
      <w:r w:rsidR="00475C43">
        <w:t>e</w:t>
      </w:r>
      <w:r w:rsidR="00852F2E">
        <w:t xml:space="preserve">lju odredbe čl. </w:t>
      </w:r>
      <w:r w:rsidR="008A4084">
        <w:t xml:space="preserve">438.st.2. SZ-a ( NN 71/15) </w:t>
      </w:r>
      <w:r w:rsidR="00475C43">
        <w:t>u točci II. iz</w:t>
      </w:r>
      <w:r w:rsidR="009706F4">
        <w:t>re</w:t>
      </w:r>
      <w:r w:rsidR="00475C43">
        <w:t>ke</w:t>
      </w:r>
      <w:r w:rsidR="009706F4">
        <w:t xml:space="preserve"> rješenja.</w:t>
      </w:r>
      <w:r>
        <w:t xml:space="preserve"> </w:t>
      </w:r>
    </w:p>
    <w:p w:rsidRDefault="009E66B0" w:rsidP="006B4521" w:rsidR="0087733F">
      <w:pPr>
        <w:jc w:val="both"/>
      </w:pPr>
      <w:r>
        <w:t xml:space="preserve"> </w:t>
      </w:r>
      <w:r>
        <w:tab/>
      </w:r>
    </w:p>
    <w:p w:rsidRDefault="0087733F" w:rsidP="009031BE" w:rsidR="003848E6">
      <w:pPr>
        <w:jc w:val="center"/>
      </w:pPr>
      <w:r>
        <w:t xml:space="preserve">U Slavonskom Brodu, </w:t>
      </w:r>
      <w:r w:rsidR="00A97034">
        <w:t>04. studenog</w:t>
      </w:r>
      <w:r w:rsidR="009E66B0">
        <w:t xml:space="preserve"> 2016</w:t>
      </w:r>
      <w:r w:rsidR="006B4521">
        <w:t>. godine</w:t>
      </w:r>
    </w:p>
    <w:p w:rsidRDefault="00E74C5B" w:rsidP="009031BE" w:rsidR="00E74C5B">
      <w:pPr>
        <w:jc w:val="center"/>
      </w:pPr>
    </w:p>
    <w:p w:rsidRDefault="006F507D" w:rsidP="009031BE" w:rsidR="006F507D">
      <w:pPr>
        <w:jc w:val="center"/>
      </w:pPr>
    </w:p>
    <w:p w:rsidRDefault="00580E56" w:rsidP="006B4521" w:rsidR="006B45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E6">
        <w:t xml:space="preserve"> </w:t>
      </w:r>
      <w:r w:rsidR="006B4521">
        <w:t>Stečajna su</w:t>
      </w:r>
      <w:r w:rsidR="00046A23">
        <w:t>tkinja</w:t>
      </w:r>
    </w:p>
    <w:p w:rsidRDefault="00580E56" w:rsidP="00A97034" w:rsidR="006B45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97034">
        <w:t xml:space="preserve">  </w:t>
      </w:r>
      <w:r w:rsidR="00E16452">
        <w:t xml:space="preserve"> </w:t>
      </w:r>
      <w:r w:rsidR="00B107D6">
        <w:t xml:space="preserve"> </w:t>
      </w:r>
      <w:r w:rsidR="006B4521">
        <w:t xml:space="preserve">Mirna </w:t>
      </w:r>
      <w:r w:rsidR="004549BB">
        <w:t>Vujčić</w:t>
      </w:r>
      <w:r w:rsidR="001753DB">
        <w:t xml:space="preserve"> </w:t>
      </w:r>
    </w:p>
    <w:p w:rsidRDefault="00E74C5B" w:rsidP="00A97034" w:rsidR="00E74C5B"/>
    <w:p w:rsidRDefault="00E74C5B" w:rsidP="00A97034" w:rsidR="00E74C5B"/>
    <w:p w:rsidRDefault="004215B4" w:rsidP="004215B4" w:rsidR="004215B4" w:rsidRPr="009031BE">
      <w:pPr>
        <w:rPr>
          <w:b/>
          <w:sz w:val="18"/>
          <w:szCs w:val="18"/>
        </w:rPr>
      </w:pPr>
      <w:r w:rsidRPr="009031BE">
        <w:rPr>
          <w:b/>
          <w:sz w:val="18"/>
          <w:szCs w:val="18"/>
        </w:rPr>
        <w:t>NAPUTAK O PRAVNOM LIJEKU</w:t>
      </w:r>
    </w:p>
    <w:p w:rsidRDefault="004215B4" w:rsidP="004215B4" w:rsidR="00E74C5B">
      <w:pPr>
        <w:rPr>
          <w:sz w:val="18"/>
          <w:szCs w:val="18"/>
        </w:rPr>
      </w:pPr>
      <w:r w:rsidRPr="009031BE">
        <w:rPr>
          <w:sz w:val="18"/>
          <w:szCs w:val="18"/>
        </w:rPr>
        <w:t xml:space="preserve">Protiv ovog rješenja dopuštena je žalba u roku od osam dana </w:t>
      </w:r>
    </w:p>
    <w:p w:rsidRDefault="004215B4" w:rsidP="004215B4" w:rsidR="00E74C5B">
      <w:pPr>
        <w:rPr>
          <w:sz w:val="18"/>
          <w:szCs w:val="18"/>
        </w:rPr>
      </w:pPr>
      <w:r w:rsidRPr="009031BE">
        <w:rPr>
          <w:sz w:val="18"/>
          <w:szCs w:val="18"/>
        </w:rPr>
        <w:t>po isteku osmog dana od dana objave rješenja na mrežnoj stranici</w:t>
      </w:r>
    </w:p>
    <w:p w:rsidRDefault="004215B4" w:rsidP="004215B4" w:rsidR="004215B4" w:rsidRPr="009031BE">
      <w:pPr>
        <w:rPr>
          <w:sz w:val="18"/>
          <w:szCs w:val="18"/>
        </w:rPr>
      </w:pPr>
      <w:r w:rsidRPr="009031BE">
        <w:rPr>
          <w:sz w:val="18"/>
          <w:szCs w:val="18"/>
        </w:rPr>
        <w:t xml:space="preserve">e-Oglasna ploča sudova. Žalba se podnosi  Visokom trgovačkom </w:t>
      </w:r>
    </w:p>
    <w:p w:rsidRDefault="004215B4" w:rsidP="006B4521" w:rsidR="0008295E" w:rsidRPr="00612AD1">
      <w:pPr>
        <w:rPr>
          <w:sz w:val="18"/>
          <w:szCs w:val="18"/>
        </w:rPr>
      </w:pPr>
      <w:r w:rsidRPr="009031BE">
        <w:rPr>
          <w:sz w:val="18"/>
          <w:szCs w:val="18"/>
        </w:rPr>
        <w:t>sudu u Zagrebu  putem ovoga suda  u tri  primjerka.</w:t>
      </w:r>
    </w:p>
    <w:p w:rsidRDefault="0008295E" w:rsidP="006B4521" w:rsidR="0008295E"/>
    <w:p w:rsidRDefault="00743C0B" w:rsidP="00743C0B" w:rsidR="00743C0B">
      <w:r>
        <w:t>DNA:</w:t>
      </w:r>
    </w:p>
    <w:p w:rsidRDefault="00743C0B" w:rsidP="00743C0B" w:rsidR="00743C0B"/>
    <w:p w:rsidRDefault="00743C0B" w:rsidP="00743C0B" w:rsidR="00743C0B">
      <w:pPr>
        <w:ind w:left="360"/>
      </w:pPr>
      <w:r>
        <w:t>1. Rješenje nepravomoćno</w:t>
      </w:r>
    </w:p>
    <w:p w:rsidRDefault="004215B4" w:rsidP="00743C0B" w:rsidR="004215B4">
      <w:pPr>
        <w:ind w:left="360"/>
      </w:pPr>
      <w:r>
        <w:t>2. Rješenje objaviti na mrežnoj stranici e-Oglasna ploča sudova</w:t>
      </w:r>
    </w:p>
    <w:p w:rsidRDefault="00743C0B" w:rsidP="00743C0B" w:rsidR="00743C0B">
      <w:r>
        <w:t xml:space="preserve">      2. Dostaviti:</w:t>
      </w:r>
    </w:p>
    <w:p w:rsidRDefault="00743C0B" w:rsidP="005B0BEB" w:rsidR="00743C0B">
      <w:r>
        <w:t xml:space="preserve">          - stečajn</w:t>
      </w:r>
      <w:r w:rsidR="00E16452">
        <w:t xml:space="preserve">om upravitelju </w:t>
      </w:r>
    </w:p>
    <w:p w:rsidRDefault="00612AD1" w:rsidP="00743C0B" w:rsidR="00612AD1">
      <w:pPr>
        <w:ind w:left="360"/>
      </w:pPr>
      <w:r>
        <w:t xml:space="preserve">    - sudskom registru po pravomoćnosti u e</w:t>
      </w:r>
      <w:r w:rsidR="006F507D">
        <w:t>-</w:t>
      </w:r>
      <w:r>
        <w:t xml:space="preserve"> obliku,</w:t>
      </w:r>
    </w:p>
    <w:p w:rsidRDefault="00612AD1" w:rsidP="00743C0B" w:rsidR="00743C0B">
      <w:pPr>
        <w:ind w:left="360"/>
      </w:pPr>
      <w:r>
        <w:t xml:space="preserve">    </w:t>
      </w:r>
      <w:r w:rsidR="006F507D">
        <w:t xml:space="preserve">    a u slučaju nemogućnosti e</w:t>
      </w:r>
      <w:r w:rsidR="005851F9">
        <w:t>-</w:t>
      </w:r>
      <w:r w:rsidR="006F507D">
        <w:t xml:space="preserve"> </w:t>
      </w:r>
      <w:r w:rsidR="005851F9">
        <w:t>dos</w:t>
      </w:r>
      <w:r w:rsidR="006F507D">
        <w:t>ta</w:t>
      </w:r>
      <w:r w:rsidR="005851F9">
        <w:t>v</w:t>
      </w:r>
      <w:r w:rsidR="006F507D">
        <w:t>e u materijalnom</w:t>
      </w:r>
      <w:r>
        <w:t xml:space="preserve"> obliku </w:t>
      </w:r>
    </w:p>
    <w:p w:rsidRDefault="00743C0B" w:rsidP="00743C0B" w:rsidR="00743C0B" w:rsidRPr="00AA1EE1"/>
    <w:p w:rsidRDefault="00DF7D47" w:rsidP="003E15B3" w:rsidR="00DF7D47" w:rsidRPr="00C2214E"/>
    <w:p w:rsidRDefault="00FF02FA" w:rsidR="00FF02FA" w:rsidRPr="00C2214E"/>
    <w:sectPr w:rsidSect="00EF67D7" w:rsidR="00FF02FA" w:rsidRPr="00C2214E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781" w:rsidR="001A0781">
      <w:r>
        <w:separator/>
      </w:r>
    </w:p>
  </w:endnote>
  <w:endnote w:id="0" w:type="continuationSeparator">
    <w:p w:rsidRDefault="001A0781" w:rsidR="001A0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781" w:rsidR="001A0781">
      <w:r>
        <w:separator/>
      </w:r>
    </w:p>
  </w:footnote>
  <w:footnote w:id="0" w:type="continuationSeparator">
    <w:p w:rsidRDefault="001A0781" w:rsidR="001A0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95E" w:rsidP="00BE0031" w:rsidR="000829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295E" w:rsidR="000829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295E" w:rsidP="00BE0031" w:rsidR="000829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7E89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8295E" w:rsidR="000829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97907"/>
    <w:multiLevelType w:val="hybridMultilevel"/>
    <w:tmpl w:val="2D66F89A"/>
    <w:lvl w:tplc="1590772C" w:ilvl="0">
      <w:start w:val="5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38642007"/>
    <w:multiLevelType w:val="hybridMultilevel"/>
    <w:tmpl w:val="48FAFC0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FB4843"/>
    <w:multiLevelType w:val="hybridMultilevel"/>
    <w:tmpl w:val="472E143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8268704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457E51"/>
    <w:multiLevelType w:val="hybridMultilevel"/>
    <w:tmpl w:val="ACC8FF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FC3"/>
    <w:rsid w:val="00004628"/>
    <w:rsid w:val="00005C0B"/>
    <w:rsid w:val="00007820"/>
    <w:rsid w:val="00007ECA"/>
    <w:rsid w:val="00014425"/>
    <w:rsid w:val="000228EC"/>
    <w:rsid w:val="00027D45"/>
    <w:rsid w:val="00030EE7"/>
    <w:rsid w:val="00032F20"/>
    <w:rsid w:val="000342EA"/>
    <w:rsid w:val="00036674"/>
    <w:rsid w:val="000419DD"/>
    <w:rsid w:val="00042B6F"/>
    <w:rsid w:val="00046A23"/>
    <w:rsid w:val="000536BF"/>
    <w:rsid w:val="00057884"/>
    <w:rsid w:val="00062789"/>
    <w:rsid w:val="000665C3"/>
    <w:rsid w:val="00067E32"/>
    <w:rsid w:val="0007398C"/>
    <w:rsid w:val="00076E0B"/>
    <w:rsid w:val="0008295E"/>
    <w:rsid w:val="00085E02"/>
    <w:rsid w:val="00087B40"/>
    <w:rsid w:val="000931F9"/>
    <w:rsid w:val="000A23FF"/>
    <w:rsid w:val="000A69D6"/>
    <w:rsid w:val="000B2B77"/>
    <w:rsid w:val="000B3ABD"/>
    <w:rsid w:val="000C1AF0"/>
    <w:rsid w:val="000D06D6"/>
    <w:rsid w:val="000D0FE2"/>
    <w:rsid w:val="000D4941"/>
    <w:rsid w:val="000D4A03"/>
    <w:rsid w:val="000D67AE"/>
    <w:rsid w:val="00100E71"/>
    <w:rsid w:val="00101219"/>
    <w:rsid w:val="00101ED9"/>
    <w:rsid w:val="00106082"/>
    <w:rsid w:val="00111A07"/>
    <w:rsid w:val="00122A3F"/>
    <w:rsid w:val="00126B0F"/>
    <w:rsid w:val="00126ECB"/>
    <w:rsid w:val="00127844"/>
    <w:rsid w:val="00134505"/>
    <w:rsid w:val="001378E2"/>
    <w:rsid w:val="00140C6F"/>
    <w:rsid w:val="00150E1B"/>
    <w:rsid w:val="0015795B"/>
    <w:rsid w:val="00162051"/>
    <w:rsid w:val="00165079"/>
    <w:rsid w:val="001678E5"/>
    <w:rsid w:val="0017053D"/>
    <w:rsid w:val="001705D4"/>
    <w:rsid w:val="00173555"/>
    <w:rsid w:val="001753DB"/>
    <w:rsid w:val="0018103C"/>
    <w:rsid w:val="0018261A"/>
    <w:rsid w:val="0018613D"/>
    <w:rsid w:val="001870B6"/>
    <w:rsid w:val="00195F71"/>
    <w:rsid w:val="001A0781"/>
    <w:rsid w:val="001A1289"/>
    <w:rsid w:val="001A3272"/>
    <w:rsid w:val="001A782D"/>
    <w:rsid w:val="001B1993"/>
    <w:rsid w:val="001B2380"/>
    <w:rsid w:val="001D40B7"/>
    <w:rsid w:val="001E126B"/>
    <w:rsid w:val="001F0376"/>
    <w:rsid w:val="001F24C6"/>
    <w:rsid w:val="001F3B87"/>
    <w:rsid w:val="001F6103"/>
    <w:rsid w:val="00203A32"/>
    <w:rsid w:val="002045B1"/>
    <w:rsid w:val="002169A3"/>
    <w:rsid w:val="0022120D"/>
    <w:rsid w:val="00221330"/>
    <w:rsid w:val="002229F0"/>
    <w:rsid w:val="00227853"/>
    <w:rsid w:val="0023010F"/>
    <w:rsid w:val="00231C63"/>
    <w:rsid w:val="00233E52"/>
    <w:rsid w:val="00237CAF"/>
    <w:rsid w:val="00242E70"/>
    <w:rsid w:val="00246825"/>
    <w:rsid w:val="00247E89"/>
    <w:rsid w:val="00254A9C"/>
    <w:rsid w:val="0026190C"/>
    <w:rsid w:val="00273CAD"/>
    <w:rsid w:val="00275835"/>
    <w:rsid w:val="002817AE"/>
    <w:rsid w:val="00281F7E"/>
    <w:rsid w:val="00291DDD"/>
    <w:rsid w:val="00292785"/>
    <w:rsid w:val="00295EF5"/>
    <w:rsid w:val="002974CF"/>
    <w:rsid w:val="002C0D57"/>
    <w:rsid w:val="002C12F2"/>
    <w:rsid w:val="002C1EE0"/>
    <w:rsid w:val="002C3DDD"/>
    <w:rsid w:val="002C44CC"/>
    <w:rsid w:val="002C4F43"/>
    <w:rsid w:val="002D10F2"/>
    <w:rsid w:val="002D29DD"/>
    <w:rsid w:val="002D3ADD"/>
    <w:rsid w:val="002D6632"/>
    <w:rsid w:val="002D6875"/>
    <w:rsid w:val="002F0FFD"/>
    <w:rsid w:val="002F6CEB"/>
    <w:rsid w:val="003036D5"/>
    <w:rsid w:val="003144B8"/>
    <w:rsid w:val="0031532B"/>
    <w:rsid w:val="00324573"/>
    <w:rsid w:val="00325ABE"/>
    <w:rsid w:val="003334EF"/>
    <w:rsid w:val="00333C82"/>
    <w:rsid w:val="00342068"/>
    <w:rsid w:val="0035050E"/>
    <w:rsid w:val="0035464F"/>
    <w:rsid w:val="00354F0F"/>
    <w:rsid w:val="00362C18"/>
    <w:rsid w:val="00382AC3"/>
    <w:rsid w:val="003848E6"/>
    <w:rsid w:val="00391B19"/>
    <w:rsid w:val="00392BE7"/>
    <w:rsid w:val="00394CB8"/>
    <w:rsid w:val="003A6490"/>
    <w:rsid w:val="003B6AED"/>
    <w:rsid w:val="003C3D77"/>
    <w:rsid w:val="003C5A7D"/>
    <w:rsid w:val="003D044C"/>
    <w:rsid w:val="003D3956"/>
    <w:rsid w:val="003D4E42"/>
    <w:rsid w:val="003E15B3"/>
    <w:rsid w:val="003E2028"/>
    <w:rsid w:val="003E2A18"/>
    <w:rsid w:val="003E653D"/>
    <w:rsid w:val="003F0E78"/>
    <w:rsid w:val="003F1D1A"/>
    <w:rsid w:val="003F2D3E"/>
    <w:rsid w:val="003F5C61"/>
    <w:rsid w:val="003F5ED3"/>
    <w:rsid w:val="00402AE6"/>
    <w:rsid w:val="00407080"/>
    <w:rsid w:val="00415CCD"/>
    <w:rsid w:val="00417FEE"/>
    <w:rsid w:val="00421010"/>
    <w:rsid w:val="004215B4"/>
    <w:rsid w:val="004276C9"/>
    <w:rsid w:val="004401A1"/>
    <w:rsid w:val="00444E6C"/>
    <w:rsid w:val="00445D0D"/>
    <w:rsid w:val="00447CEB"/>
    <w:rsid w:val="00450A57"/>
    <w:rsid w:val="00450ACF"/>
    <w:rsid w:val="004549BB"/>
    <w:rsid w:val="00463A25"/>
    <w:rsid w:val="00466FC5"/>
    <w:rsid w:val="0047385F"/>
    <w:rsid w:val="00475C43"/>
    <w:rsid w:val="00480B28"/>
    <w:rsid w:val="004839F9"/>
    <w:rsid w:val="0048508E"/>
    <w:rsid w:val="00486D34"/>
    <w:rsid w:val="00491958"/>
    <w:rsid w:val="004966A3"/>
    <w:rsid w:val="004971A9"/>
    <w:rsid w:val="004A2CFE"/>
    <w:rsid w:val="004B474E"/>
    <w:rsid w:val="004B6EE0"/>
    <w:rsid w:val="004C0795"/>
    <w:rsid w:val="004C284E"/>
    <w:rsid w:val="004C671D"/>
    <w:rsid w:val="004D4AEF"/>
    <w:rsid w:val="004D54B8"/>
    <w:rsid w:val="004E300C"/>
    <w:rsid w:val="004E5CF6"/>
    <w:rsid w:val="004E7F20"/>
    <w:rsid w:val="004E7FAF"/>
    <w:rsid w:val="004F1E43"/>
    <w:rsid w:val="005125A2"/>
    <w:rsid w:val="00512B12"/>
    <w:rsid w:val="00515D6C"/>
    <w:rsid w:val="00517F92"/>
    <w:rsid w:val="0052427D"/>
    <w:rsid w:val="00527930"/>
    <w:rsid w:val="00530971"/>
    <w:rsid w:val="00541CC7"/>
    <w:rsid w:val="0054430B"/>
    <w:rsid w:val="005470E8"/>
    <w:rsid w:val="00551DF3"/>
    <w:rsid w:val="00555A95"/>
    <w:rsid w:val="00560708"/>
    <w:rsid w:val="005609CD"/>
    <w:rsid w:val="00565A36"/>
    <w:rsid w:val="00574396"/>
    <w:rsid w:val="00576182"/>
    <w:rsid w:val="00580E56"/>
    <w:rsid w:val="005814DA"/>
    <w:rsid w:val="005851F9"/>
    <w:rsid w:val="00587391"/>
    <w:rsid w:val="005A64D2"/>
    <w:rsid w:val="005B0BEB"/>
    <w:rsid w:val="005B46D5"/>
    <w:rsid w:val="005C14C8"/>
    <w:rsid w:val="005D077C"/>
    <w:rsid w:val="005D07F0"/>
    <w:rsid w:val="005D4BB5"/>
    <w:rsid w:val="005D52F2"/>
    <w:rsid w:val="005E0117"/>
    <w:rsid w:val="005F0647"/>
    <w:rsid w:val="0060228F"/>
    <w:rsid w:val="0060628B"/>
    <w:rsid w:val="00606663"/>
    <w:rsid w:val="00607BEC"/>
    <w:rsid w:val="00612AD1"/>
    <w:rsid w:val="00613745"/>
    <w:rsid w:val="00615249"/>
    <w:rsid w:val="00615355"/>
    <w:rsid w:val="006275E6"/>
    <w:rsid w:val="006317F2"/>
    <w:rsid w:val="00632DD7"/>
    <w:rsid w:val="006338EA"/>
    <w:rsid w:val="00645014"/>
    <w:rsid w:val="006673FC"/>
    <w:rsid w:val="00681616"/>
    <w:rsid w:val="00682868"/>
    <w:rsid w:val="0068366D"/>
    <w:rsid w:val="00691D29"/>
    <w:rsid w:val="006928BD"/>
    <w:rsid w:val="00695634"/>
    <w:rsid w:val="00696BE8"/>
    <w:rsid w:val="00696FD7"/>
    <w:rsid w:val="006A07A0"/>
    <w:rsid w:val="006A3FC8"/>
    <w:rsid w:val="006B3846"/>
    <w:rsid w:val="006B4521"/>
    <w:rsid w:val="006B63AF"/>
    <w:rsid w:val="006F0401"/>
    <w:rsid w:val="006F507D"/>
    <w:rsid w:val="00703897"/>
    <w:rsid w:val="00713450"/>
    <w:rsid w:val="00730501"/>
    <w:rsid w:val="0073352E"/>
    <w:rsid w:val="00735333"/>
    <w:rsid w:val="00737CCC"/>
    <w:rsid w:val="00741E94"/>
    <w:rsid w:val="00743C0B"/>
    <w:rsid w:val="00745543"/>
    <w:rsid w:val="00751990"/>
    <w:rsid w:val="00751B27"/>
    <w:rsid w:val="00752D84"/>
    <w:rsid w:val="00756232"/>
    <w:rsid w:val="00760A9E"/>
    <w:rsid w:val="00762DD2"/>
    <w:rsid w:val="00766BDA"/>
    <w:rsid w:val="0076710A"/>
    <w:rsid w:val="00767AEE"/>
    <w:rsid w:val="0078141F"/>
    <w:rsid w:val="00781E18"/>
    <w:rsid w:val="00783D04"/>
    <w:rsid w:val="007854BC"/>
    <w:rsid w:val="00792024"/>
    <w:rsid w:val="0079660B"/>
    <w:rsid w:val="007A111C"/>
    <w:rsid w:val="007A51C8"/>
    <w:rsid w:val="007B0F55"/>
    <w:rsid w:val="007B5019"/>
    <w:rsid w:val="007C07D8"/>
    <w:rsid w:val="007C0FA5"/>
    <w:rsid w:val="007C1724"/>
    <w:rsid w:val="007C510F"/>
    <w:rsid w:val="007C6788"/>
    <w:rsid w:val="007C6D4F"/>
    <w:rsid w:val="007F20A2"/>
    <w:rsid w:val="007F58F7"/>
    <w:rsid w:val="007F7F30"/>
    <w:rsid w:val="0080061E"/>
    <w:rsid w:val="008227D6"/>
    <w:rsid w:val="00823BE0"/>
    <w:rsid w:val="008404DE"/>
    <w:rsid w:val="00852F2E"/>
    <w:rsid w:val="00863DBE"/>
    <w:rsid w:val="00866EC2"/>
    <w:rsid w:val="008671DA"/>
    <w:rsid w:val="0087177B"/>
    <w:rsid w:val="0087374F"/>
    <w:rsid w:val="0087733F"/>
    <w:rsid w:val="00880860"/>
    <w:rsid w:val="008905A4"/>
    <w:rsid w:val="00892367"/>
    <w:rsid w:val="00893B18"/>
    <w:rsid w:val="00897171"/>
    <w:rsid w:val="008A4084"/>
    <w:rsid w:val="008B1A36"/>
    <w:rsid w:val="008B372D"/>
    <w:rsid w:val="008B42B8"/>
    <w:rsid w:val="008C5287"/>
    <w:rsid w:val="008D19FD"/>
    <w:rsid w:val="008E0000"/>
    <w:rsid w:val="008E46A9"/>
    <w:rsid w:val="008E59BC"/>
    <w:rsid w:val="008F5AB5"/>
    <w:rsid w:val="009007E5"/>
    <w:rsid w:val="00901889"/>
    <w:rsid w:val="009031BE"/>
    <w:rsid w:val="00912915"/>
    <w:rsid w:val="009136E5"/>
    <w:rsid w:val="00913C07"/>
    <w:rsid w:val="00914471"/>
    <w:rsid w:val="009270CB"/>
    <w:rsid w:val="009425AD"/>
    <w:rsid w:val="009460DA"/>
    <w:rsid w:val="00951411"/>
    <w:rsid w:val="009521E6"/>
    <w:rsid w:val="00952A1B"/>
    <w:rsid w:val="00953221"/>
    <w:rsid w:val="00953620"/>
    <w:rsid w:val="00955DCE"/>
    <w:rsid w:val="009706F4"/>
    <w:rsid w:val="00977C34"/>
    <w:rsid w:val="00987235"/>
    <w:rsid w:val="00996318"/>
    <w:rsid w:val="009A33B5"/>
    <w:rsid w:val="009A633D"/>
    <w:rsid w:val="009A7860"/>
    <w:rsid w:val="009B1600"/>
    <w:rsid w:val="009B2884"/>
    <w:rsid w:val="009B328B"/>
    <w:rsid w:val="009C045A"/>
    <w:rsid w:val="009C04CC"/>
    <w:rsid w:val="009D6104"/>
    <w:rsid w:val="009D6E29"/>
    <w:rsid w:val="009E0DB0"/>
    <w:rsid w:val="009E4288"/>
    <w:rsid w:val="009E66B0"/>
    <w:rsid w:val="009F6818"/>
    <w:rsid w:val="00A01167"/>
    <w:rsid w:val="00A11DA4"/>
    <w:rsid w:val="00A16CBF"/>
    <w:rsid w:val="00A24E9A"/>
    <w:rsid w:val="00A50B5D"/>
    <w:rsid w:val="00A52F2E"/>
    <w:rsid w:val="00A572F9"/>
    <w:rsid w:val="00A5784F"/>
    <w:rsid w:val="00A63023"/>
    <w:rsid w:val="00A63354"/>
    <w:rsid w:val="00A66510"/>
    <w:rsid w:val="00A67150"/>
    <w:rsid w:val="00A7372E"/>
    <w:rsid w:val="00A741AB"/>
    <w:rsid w:val="00A83641"/>
    <w:rsid w:val="00A96F5D"/>
    <w:rsid w:val="00A97034"/>
    <w:rsid w:val="00A978A7"/>
    <w:rsid w:val="00AA142F"/>
    <w:rsid w:val="00AA7341"/>
    <w:rsid w:val="00AC1A52"/>
    <w:rsid w:val="00AD2956"/>
    <w:rsid w:val="00AE0220"/>
    <w:rsid w:val="00AE235D"/>
    <w:rsid w:val="00AF0038"/>
    <w:rsid w:val="00B00023"/>
    <w:rsid w:val="00B03E9C"/>
    <w:rsid w:val="00B075DB"/>
    <w:rsid w:val="00B107D6"/>
    <w:rsid w:val="00B15EF0"/>
    <w:rsid w:val="00B20C4F"/>
    <w:rsid w:val="00B232A2"/>
    <w:rsid w:val="00B23B0A"/>
    <w:rsid w:val="00B300D1"/>
    <w:rsid w:val="00B30AB6"/>
    <w:rsid w:val="00B31849"/>
    <w:rsid w:val="00B404D0"/>
    <w:rsid w:val="00B41B87"/>
    <w:rsid w:val="00B44C2E"/>
    <w:rsid w:val="00B51F80"/>
    <w:rsid w:val="00B57D73"/>
    <w:rsid w:val="00B6002D"/>
    <w:rsid w:val="00B67541"/>
    <w:rsid w:val="00B8339A"/>
    <w:rsid w:val="00B839A3"/>
    <w:rsid w:val="00B8519C"/>
    <w:rsid w:val="00B853D1"/>
    <w:rsid w:val="00B85B6B"/>
    <w:rsid w:val="00B86290"/>
    <w:rsid w:val="00BA16B0"/>
    <w:rsid w:val="00BB523C"/>
    <w:rsid w:val="00BB7495"/>
    <w:rsid w:val="00BB7C9B"/>
    <w:rsid w:val="00BC17B4"/>
    <w:rsid w:val="00BD15DC"/>
    <w:rsid w:val="00BD2D3E"/>
    <w:rsid w:val="00BE0031"/>
    <w:rsid w:val="00BE232D"/>
    <w:rsid w:val="00BE7EC3"/>
    <w:rsid w:val="00BF4770"/>
    <w:rsid w:val="00BF7FD9"/>
    <w:rsid w:val="00C135EC"/>
    <w:rsid w:val="00C15AF9"/>
    <w:rsid w:val="00C208D4"/>
    <w:rsid w:val="00C20E76"/>
    <w:rsid w:val="00C2214E"/>
    <w:rsid w:val="00C23694"/>
    <w:rsid w:val="00C34E97"/>
    <w:rsid w:val="00C35E1A"/>
    <w:rsid w:val="00C43C0B"/>
    <w:rsid w:val="00C71B37"/>
    <w:rsid w:val="00C726CA"/>
    <w:rsid w:val="00C73668"/>
    <w:rsid w:val="00C75B8E"/>
    <w:rsid w:val="00C81C88"/>
    <w:rsid w:val="00C94AE2"/>
    <w:rsid w:val="00CA5300"/>
    <w:rsid w:val="00CB4F32"/>
    <w:rsid w:val="00CC0AF1"/>
    <w:rsid w:val="00CC2B85"/>
    <w:rsid w:val="00CC2FC3"/>
    <w:rsid w:val="00CC6C56"/>
    <w:rsid w:val="00CC76AE"/>
    <w:rsid w:val="00CD2E99"/>
    <w:rsid w:val="00CD3E95"/>
    <w:rsid w:val="00CD3FEE"/>
    <w:rsid w:val="00CD4660"/>
    <w:rsid w:val="00CE0A5A"/>
    <w:rsid w:val="00CE168E"/>
    <w:rsid w:val="00CE3C01"/>
    <w:rsid w:val="00CE442A"/>
    <w:rsid w:val="00D00EC3"/>
    <w:rsid w:val="00D05620"/>
    <w:rsid w:val="00D11A5C"/>
    <w:rsid w:val="00D13E5C"/>
    <w:rsid w:val="00D1647A"/>
    <w:rsid w:val="00D174FA"/>
    <w:rsid w:val="00D2065E"/>
    <w:rsid w:val="00D24C5A"/>
    <w:rsid w:val="00D3331A"/>
    <w:rsid w:val="00D353DF"/>
    <w:rsid w:val="00D373FD"/>
    <w:rsid w:val="00D40789"/>
    <w:rsid w:val="00D464C5"/>
    <w:rsid w:val="00D5599C"/>
    <w:rsid w:val="00D57217"/>
    <w:rsid w:val="00D60265"/>
    <w:rsid w:val="00D6086F"/>
    <w:rsid w:val="00D62B10"/>
    <w:rsid w:val="00D64A28"/>
    <w:rsid w:val="00D65061"/>
    <w:rsid w:val="00D6652D"/>
    <w:rsid w:val="00D74069"/>
    <w:rsid w:val="00D77D15"/>
    <w:rsid w:val="00D80E99"/>
    <w:rsid w:val="00D829BF"/>
    <w:rsid w:val="00D949C6"/>
    <w:rsid w:val="00DA1024"/>
    <w:rsid w:val="00DA16F6"/>
    <w:rsid w:val="00DA588B"/>
    <w:rsid w:val="00DA7CD1"/>
    <w:rsid w:val="00DB2088"/>
    <w:rsid w:val="00DB7AC1"/>
    <w:rsid w:val="00DC2EDA"/>
    <w:rsid w:val="00DC7A0E"/>
    <w:rsid w:val="00DE7AB0"/>
    <w:rsid w:val="00DF1536"/>
    <w:rsid w:val="00DF156E"/>
    <w:rsid w:val="00DF7D47"/>
    <w:rsid w:val="00E10600"/>
    <w:rsid w:val="00E15AB2"/>
    <w:rsid w:val="00E15F34"/>
    <w:rsid w:val="00E161E9"/>
    <w:rsid w:val="00E16452"/>
    <w:rsid w:val="00E179D1"/>
    <w:rsid w:val="00E22C1D"/>
    <w:rsid w:val="00E22F8D"/>
    <w:rsid w:val="00E3311E"/>
    <w:rsid w:val="00E41EE3"/>
    <w:rsid w:val="00E43C33"/>
    <w:rsid w:val="00E44A91"/>
    <w:rsid w:val="00E45717"/>
    <w:rsid w:val="00E46B04"/>
    <w:rsid w:val="00E51174"/>
    <w:rsid w:val="00E623BF"/>
    <w:rsid w:val="00E72ED0"/>
    <w:rsid w:val="00E74969"/>
    <w:rsid w:val="00E74C5B"/>
    <w:rsid w:val="00E74F88"/>
    <w:rsid w:val="00E77108"/>
    <w:rsid w:val="00E77D2C"/>
    <w:rsid w:val="00E82A9C"/>
    <w:rsid w:val="00E846ED"/>
    <w:rsid w:val="00EA00D2"/>
    <w:rsid w:val="00EA24D5"/>
    <w:rsid w:val="00EA46D8"/>
    <w:rsid w:val="00EA5889"/>
    <w:rsid w:val="00EA598E"/>
    <w:rsid w:val="00EA5C2C"/>
    <w:rsid w:val="00EB066F"/>
    <w:rsid w:val="00EB5129"/>
    <w:rsid w:val="00EB5ECA"/>
    <w:rsid w:val="00EC1914"/>
    <w:rsid w:val="00ED07C1"/>
    <w:rsid w:val="00ED104A"/>
    <w:rsid w:val="00ED45F0"/>
    <w:rsid w:val="00ED7632"/>
    <w:rsid w:val="00EE2E6A"/>
    <w:rsid w:val="00EE6E27"/>
    <w:rsid w:val="00EF4886"/>
    <w:rsid w:val="00EF67D7"/>
    <w:rsid w:val="00F118CE"/>
    <w:rsid w:val="00F13330"/>
    <w:rsid w:val="00F17014"/>
    <w:rsid w:val="00F200B9"/>
    <w:rsid w:val="00F2385A"/>
    <w:rsid w:val="00F2715D"/>
    <w:rsid w:val="00F353DA"/>
    <w:rsid w:val="00F35678"/>
    <w:rsid w:val="00F4410E"/>
    <w:rsid w:val="00F53A70"/>
    <w:rsid w:val="00F56390"/>
    <w:rsid w:val="00F64750"/>
    <w:rsid w:val="00F71A5F"/>
    <w:rsid w:val="00F72645"/>
    <w:rsid w:val="00F8749A"/>
    <w:rsid w:val="00F92B66"/>
    <w:rsid w:val="00F95F32"/>
    <w:rsid w:val="00FA0A73"/>
    <w:rsid w:val="00FA58D5"/>
    <w:rsid w:val="00FB16DD"/>
    <w:rsid w:val="00FB17DA"/>
    <w:rsid w:val="00FB3F0A"/>
    <w:rsid w:val="00FB51EE"/>
    <w:rsid w:val="00FB53F3"/>
    <w:rsid w:val="00FC1BD1"/>
    <w:rsid w:val="00FC75F7"/>
    <w:rsid w:val="00FD399A"/>
    <w:rsid w:val="00FD3E5B"/>
    <w:rsid w:val="00FD67B4"/>
    <w:rsid w:val="00FE1ABC"/>
    <w:rsid w:val="00FE71DA"/>
    <w:rsid w:val="00FE7D6F"/>
    <w:rsid w:val="00FF02FA"/>
    <w:rsid w:val="00FF0737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C2FC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67D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F67D7"/>
  </w:style>
  <w:style w:styleId="Tekstbalonia" w:type="paragraph">
    <w:name w:val="Balloon Text"/>
    <w:basedOn w:val="Normal"/>
    <w:link w:val="TekstbaloniaChar"/>
    <w:rsid w:val="00DC7A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C7A0E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384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848E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7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E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E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E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E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2FC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67D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F67D7"/>
  </w:style>
  <w:style w:styleId="Tekstbalonia" w:type="paragraph">
    <w:name w:val="Balloon Text"/>
    <w:basedOn w:val="Normal"/>
    <w:link w:val="TekstbaloniaChar"/>
    <w:rsid w:val="00DC7A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C7A0E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384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848E6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7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E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E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E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E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St-262/2016</izvorni_sadrzaj>
    <derivirana_varijabla naziv="DomainObject.Predmet.OznakaBroj_1">St-262/2016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St-363/2014, Sudac Mirna Vujčić</izvorni_sadrzaj>
    <derivirana_varijabla naziv="DomainObject.Predmet.PrimjedbaSuca_1">St-363/2014, Sudac Mirna Vujčić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AGRO-LIPIK društvo s ograničenom odgovornošću za poljoprivrednu djelatnost, promet i usluge u stečaju</izvorni_sadrzaj>
    <derivirana_varijabla naziv="DomainObject.Predmet.ProtustrankaFormated_1">  Stečajna masa iza AGRO-LIPIK društvo s ograničenom odgovornošću za poljoprivrednu djelatnost, promet i usluge u stečaju</derivirana_varijabla>
  </DomainObject.Predmet.ProtustrankaFormated>
  <DomainObject.Predmet.ProtustrankaFormatedOIB>
    <izvorni_sadrzaj>  Stečajna masa iza AGRO-LIPIK društvo s ograničenom odgovornošću za poljoprivrednu djelatnost, promet i usluge u stečaju, OIB 07636199047</izvorni_sadrzaj>
    <derivirana_varijabla naziv="DomainObject.Predmet.ProtustrankaFormatedOIB_1">  Stečajna masa iza AGRO-LIPIK društvo s ograničenom odgovornošću za poljoprivrednu djelatnost, promet i usluge u stečaju, OIB 07636199047</derivirana_varijabla>
  </DomainObject.Predmet.ProtustrankaFormatedOIB>
  <DomainObject.Predmet.ProtustrankaFormatedWithAdress>
    <izvorni_sadrzaj> Stečajna masa iza AGRO-LIPIK društvo s ograničenom odgovornošću za poljoprivrednu djelatnost, promet i usluge u stečaju, Kolodvorska 57, 34551 Kukunjevac</izvorni_sadrzaj>
    <derivirana_varijabla naziv="DomainObject.Predmet.ProtustrankaFormatedWithAdress_1"> Stečajna masa iza AGRO-LIPIK društvo s ograničenom odgovornošću za poljoprivrednu djelatnost, promet i usluge u stečaju, Kolodvorska 57, 34551 Kukunjevac</derivirana_varijabla>
  </DomainObject.Predmet.ProtustrankaFormatedWithAdress>
  <DomainObject.Predmet.ProtustrankaFormatedWithAdressOIB>
    <izvorni_sadrzaj> Stečajna masa iza AGRO-LIPIK društvo s ograničenom odgovornošću za poljoprivrednu djelatnost, promet i usluge u stečaju, OIB 07636199047, Kolodvorska 57, 34551 Kukunjevac</izvorni_sadrzaj>
    <derivirana_varijabla naziv="DomainObject.Predmet.ProtustrankaFormatedWithAdressOIB_1"> Stečajna masa iza AGRO-LIPIK društvo s ograničenom odgovornošću za poljoprivrednu djelatnost, promet i usluge u stečaju, OIB 07636199047, Kolodvorska 57, 34551 Kukunjevac</derivirana_varijabla>
  </DomainObject.Predmet.ProtustrankaFormatedWithAdressOIB>
  <DomainObject.Predmet.ProtustrankaWithAdress>
    <izvorni_sadrzaj>Stečajna masa iza AGRO-LIPIK društvo s ograničenom odgovornošću za poljoprivrednu djelatnost, promet i usluge u stečaju Kolodvorska 57, 34551 Kukunjevac</izvorni_sadrzaj>
    <derivirana_varijabla naziv="DomainObject.Predmet.ProtustrankaWithAdress_1">Stečajna masa iza AGRO-LIPIK društvo s ograničenom odgovornošću za poljoprivrednu djelatnost, promet i usluge u stečaju Kolodvorska 57, 34551 Kukunjevac</derivirana_varijabla>
  </DomainObject.Predmet.ProtustrankaWithAdress>
  <DomainObject.Predmet.ProtustrankaWithAdressOIB>
    <izvorni_sadrzaj>Stečajna masa iza AGRO-LIPIK društvo s ograničenom odgovornošću za poljoprivrednu djelatnost, promet i usluge u stečaju, OIB 07636199047, Kolodvorska 57, 34551 Kukunjevac</izvorni_sadrzaj>
    <derivirana_varijabla naziv="DomainObject.Predmet.ProtustrankaWithAdressOIB_1">Stečajna masa iza AGRO-LIPIK društvo s ograničenom odgovornošću za poljoprivrednu djelatnost, promet i usluge u stečaju, OIB 07636199047, Kolodvorska 57, 34551 Kukunjevac</derivirana_varijabla>
  </DomainObject.Predmet.ProtustrankaWithAdressOIB>
  <DomainObject.Predmet.ProtustrankaNazivFormated>
    <izvorni_sadrzaj>Stečajna masa iza AGRO-LIPIK društvo s ograničenom odgovornošću za poljoprivrednu djelatnost, promet i usluge u stečaju</izvorni_sadrzaj>
    <derivirana_varijabla naziv="DomainObject.Predmet.ProtustrankaNazivFormated_1">Stečajna masa iza AGRO-LIPIK društvo s ograničenom odgovornošću za poljoprivrednu djelatnost, promet i usluge u stečaju</derivirana_varijabla>
  </DomainObject.Predmet.ProtustrankaNazivFormated>
  <DomainObject.Predmet.ProtustrankaNazivFormatedOIB>
    <izvorni_sadrzaj>Stečajna masa iza AGRO-LIPIK društvo s ograničenom odgovornošću za poljoprivrednu djelatnost, promet i usluge u stečaju, OIB 07636199047</izvorni_sadrzaj>
    <derivirana_varijabla naziv="DomainObject.Predmet.ProtustrankaNazivFormatedOIB_1">Stečajna masa iza AGRO-LIPIK društvo s ograničenom odgovornošću za poljoprivrednu djelatnost, promet i usluge u stečaju, OIB 07636199047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AGRO-LIPIK društvo s ograničenom odgovornošću za poljoprivrednu djelatnost, promet i usluge u stečaju</item>
    </izvorni_sadrzaj>
    <derivirana_varijabla naziv="DomainObject.Predmet.ProtuStrankaListFormated_1">
      <item>Stečajna masa iza AGRO-LIPIK društvo s ograničenom odgovornošću za poljoprivrednu djelatnost, promet i usluge u stečaju</item>
    </derivirana_varijabla>
  </DomainObject.Predmet.ProtuStrankaListFormated>
  <DomainObject.Predmet.ProtuStrankaListFormatedOIB>
    <izvorni_sadrzaj>
      <item>Stečajna masa iza AGRO-LIPIK društvo s ograničenom odgovornošću za poljoprivrednu djelatnost, promet i usluge u stečaju, OIB 07636199047</item>
    </izvorni_sadrzaj>
    <derivirana_varijabla naziv="DomainObject.Predmet.ProtuStrankaListFormatedOIB_1">
      <item>Stečajna masa iza AGRO-LIPIK društvo s ograničenom odgovornošću za poljoprivrednu djelatnost, promet i usluge u stečaju, OIB 07636199047</item>
    </derivirana_varijabla>
  </DomainObject.Predmet.ProtuStrankaListFormatedOIB>
  <DomainObject.Predmet.ProtuStrankaListFormatedWithAdress>
    <izvorni_sadrzaj>
      <item>Stečajna masa iza AGRO-LIPIK društvo s ograničenom odgovornošću za poljoprivrednu djelatnost, promet i usluge u stečaju, Kolodvorska 57, 34551 Kukunjevac</item>
    </izvorni_sadrzaj>
    <derivirana_varijabla naziv="DomainObject.Predmet.ProtuStrankaListFormatedWithAdress_1">
      <item>Stečajna masa iza AGRO-LIPIK društvo s ograničenom odgovornošću za poljoprivrednu djelatnost, promet i usluge u stečaju, Kolodvorska 57, 34551 Kukunjevac</item>
    </derivirana_varijabla>
  </DomainObject.Predmet.ProtuStrankaListFormatedWithAdress>
  <DomainObject.Predmet.ProtuStrankaListFormatedWithAdressOIB>
    <izvorni_sadrzaj>
      <item>Stečajna masa iza AGRO-LIPIK društvo s ograničenom odgovornošću za poljoprivrednu djelatnost, promet i usluge u stečaju, OIB 07636199047, Kolodvorska 57, 34551 Kukunjevac</item>
    </izvorni_sadrzaj>
    <derivirana_varijabla naziv="DomainObject.Predmet.ProtuStrankaListFormatedWithAdressOIB_1">
      <item>Stečajna masa iza AGRO-LIPIK društvo s ograničenom odgovornošću za poljoprivrednu djelatnost, promet i usluge u stečaju, OIB 07636199047, Kolodvorska 57, 34551 Kukunjevac</item>
    </derivirana_varijabla>
  </DomainObject.Predmet.ProtuStrankaListFormatedWithAdressOIB>
  <DomainObject.Predmet.ProtuStrankaListNazivFormated>
    <izvorni_sadrzaj>
      <item>Stečajna masa iza AGRO-LIPIK društvo s ograničenom odgovornošću za poljoprivrednu djelatnost, promet i usluge u stečaju</item>
    </izvorni_sadrzaj>
    <derivirana_varijabla naziv="DomainObject.Predmet.ProtuStrankaListNazivFormated_1">
      <item>Stečajna masa iza AGRO-LIPIK društvo s ograničenom odgovornošću za poljoprivrednu djelatnost, promet i usluge u stečaju</item>
    </derivirana_varijabla>
  </DomainObject.Predmet.ProtuStrankaListNazivFormated>
  <DomainObject.Predmet.ProtuStrankaListNazivFormatedOIB>
    <izvorni_sadrzaj>
      <item>Stečajna masa iza AGRO-LIPIK društvo s ograničenom odgovornošću za poljoprivrednu djelatnost, promet i usluge u stečaju, OIB 07636199047</item>
    </izvorni_sadrzaj>
    <derivirana_varijabla naziv="DomainObject.Predmet.ProtuStrankaListNazivFormatedOIB_1">
      <item>Stečajna masa iza AGRO-LIPIK društvo s ograničenom odgovornošću za poljoprivrednu djelatnost, promet i usluge u stečaju, OIB 07636199047</item>
    </derivirana_varijabla>
  </DomainObject.Predmet.ProtuStrankaListNazivFormatedOIB>
  <DomainObject.Predmet.OstaliListFormated>
    <izvorni_sadrzaj>
      <item>Gabriel Zovak</item>
      <item>Milan Nakić</item>
      <item>Perica Medaković</item>
      <item>Nada Reljić</item>
    </izvorni_sadrzaj>
    <derivirana_varijabla naziv="DomainObject.Predmet.OstaliListFormated_1">
      <item>Gabriel Zovak</item>
      <item>Milan Nakić</item>
      <item>Perica Medaković</item>
      <item>Nada Reljić</item>
    </derivirana_varijabla>
  </DomainObject.Predmet.OstaliListFormated>
  <DomainObject.Predmet.OstaliListFormatedOIB>
    <izvorni_sadrzaj>
      <item>Gabriel Zovak</item>
      <item>Milan Nakić</item>
      <item>Perica Medaković</item>
      <item>Nada Reljić</item>
    </izvorni_sadrzaj>
    <derivirana_varijabla naziv="DomainObject.Predmet.OstaliListFormatedOIB_1">
      <item>Gabriel Zovak</item>
      <item>Milan Nakić</item>
      <item>Perica Medaković</item>
      <item>Nada Reljić</item>
    </derivirana_varijabla>
  </DomainObject.Predmet.OstaliListFormatedOIB>
  <DomainObject.Predmet.OstaliListFormatedWithAdress>
    <izvorni_sadrzaj>
      <item>Gabriel Zovak</item>
      <item>Milan Nakić</item>
      <item>Perica Medaković</item>
      <item>Nada Reljić</item>
    </izvorni_sadrzaj>
    <derivirana_varijabla naziv="DomainObject.Predmet.OstaliListFormatedWithAdress_1">
      <item>Gabriel Zovak</item>
      <item>Milan Nakić</item>
      <item>Perica Medaković</item>
      <item>Nada Reljić</item>
    </derivirana_varijabla>
  </DomainObject.Predmet.OstaliListFormatedWithAdress>
  <DomainObject.Predmet.OstaliListFormatedWithAdressOIB>
    <izvorni_sadrzaj>
      <item>Gabriel Zovak</item>
      <item>Milan Nakić</item>
      <item>Perica Medaković</item>
      <item>Nada Reljić</item>
    </izvorni_sadrzaj>
    <derivirana_varijabla naziv="DomainObject.Predmet.OstaliListFormatedWithAdressOIB_1">
      <item>Gabriel Zovak</item>
      <item>Milan Nakić</item>
      <item>Perica Medaković</item>
      <item>Nada Reljić</item>
    </derivirana_varijabla>
  </DomainObject.Predmet.OstaliListFormatedWithAdressOIB>
  <DomainObject.Predmet.OstaliListNazivFormated>
    <izvorni_sadrzaj>
      <item>Gabriel Zovak</item>
      <item>Milan Nakić</item>
      <item>Perica Medaković</item>
      <item>Nada Reljić</item>
    </izvorni_sadrzaj>
    <derivirana_varijabla naziv="DomainObject.Predmet.OstaliListNazivFormated_1">
      <item>Gabriel Zovak</item>
      <item>Milan Nakić</item>
      <item>Perica Medaković</item>
      <item>Nada Reljić</item>
    </derivirana_varijabla>
  </DomainObject.Predmet.OstaliListNazivFormated>
  <DomainObject.Predmet.OstaliListNazivFormatedOIB>
    <izvorni_sadrzaj>
      <item>Gabriel Zovak</item>
      <item>Milan Nakić</item>
      <item>Perica Medaković</item>
      <item>Nada Reljić</item>
    </izvorni_sadrzaj>
    <derivirana_varijabla naziv="DomainObject.Predmet.OstaliListNazivFormatedOIB_1">
      <item>Gabriel Zovak</item>
      <item>Milan Nakić</item>
      <item>Perica Medaković</item>
      <item>Nada Reljić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AGRO-LIPIK društvo s ograničenom odgovornošću za poljoprivrednu djelatnost, promet i usluge u stečaju</izvorni_sadrzaj>
    <derivirana_varijabla naziv="DomainObject.Predmet.ProtustrankaIDrugi_1">Stečajna masa iza AGRO-LIPIK društvo s ograničenom odgovornošću za poljoprivrednu djelatnost, promet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AGRO-LIPIK društvo s ograničenom odgovornošću za poljoprivrednu djelatnost, promet i usluge u stečaju, OIB 07636199047, Kolodvorska 57, 34551 Kukunjevac</izvorni_sadrzaj>
    <derivirana_varijabla naziv="DomainObject.Predmet.ProtustrankaIDrugiAdressOIB_1">Stečajna masa iza AGRO-LIPIK društvo s ograničenom odgovornošću za poljoprivrednu djelatnost, promet i usluge u stečaju, OIB 07636199047, Kolodvorska 57, 34551 Kukunjevac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AGRO-LIPIK društvo s ograničenom odgovornošću za poljoprivrednu djelatnost, promet i usluge u stečaju</item>
      <item>Gabriel Zovak</item>
      <item>Milan Nakić</item>
      <item>Perica Medaković</item>
      <item>Nada Reljić</item>
    </izvorni_sadrzaj>
    <derivirana_varijabla naziv="DomainObject.Predmet.SudioniciListNaziv_1">
      <item>Stečajna masa iza AGRO-LIPIK društvo s ograničenom odgovornošću za poljoprivrednu djelatnost, promet i usluge u stečaju</item>
      <item>Gabriel Zovak</item>
      <item>Milan Nakić</item>
      <item>Perica Medaković</item>
      <item>Nada Reljić</item>
    </derivirana_varijabla>
  </DomainObject.Predmet.SudioniciListNaziv>
  <DomainObject.Predmet.SudioniciListAdressOIB>
    <izvorni_sadrzaj>
      <item>Stečajna masa iza AGRO-LIPIK društvo s ograničenom odgovornošću za poljoprivrednu djelatnost, promet i usluge u stečaju, OIB 07636199047, Kolodvorska 57,34551 Kukunjevac</item>
      <item>Gabriel Zovak</item>
      <item>Milan Nakić</item>
      <item>Perica Medaković</item>
      <item>Nada Reljić</item>
    </izvorni_sadrzaj>
    <derivirana_varijabla naziv="DomainObject.Predmet.SudioniciListAdressOIB_1">
      <item>Stečajna masa iza AGRO-LIPIK društvo s ograničenom odgovornošću za poljoprivrednu djelatnost, promet i usluge u stečaju, OIB 07636199047, Kolodvorska 57,34551 Kukunjevac</item>
      <item>Gabriel Zovak</item>
      <item>Milan Nakić</item>
      <item>Perica Medaković</item>
      <item>Nada Reljić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07636199047</item>
      <item>, OIB null</item>
      <item>, OIB null</item>
      <item>, OIB null</item>
      <item>, OIB null</item>
    </izvorni_sadrzaj>
    <derivirana_varijabla naziv="DomainObject.Predmet.SudioniciListNazivOIB_1">
      <item>, OIB 07636199047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5471E9-A3E9-4843-8EB7-5310AA565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860</properties:Words>
  <properties:Characters>4817</properties:Characters>
  <properties:Lines>120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VII/St-19/2009-19</vt:lpstr>
    </vt:vector>
  </properties:TitlesOfParts>
  <properties:LinksUpToDate>false</properties:LinksUpToDate>
  <properties:CharactersWithSpaces>5846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2016-11-04T11:32:00Z</dcterms:created>
  <dc:creator>zbiondic</dc:creator>
  <cp:keywords/>
  <cp:lastModifiedBy>wsadmin</cp:lastModifiedBy>
  <cp:lastPrinted>2016-11-04T11:30:00Z</cp:lastPrinted>
  <dcterms:modified xmlns:xsi="http://www.w3.org/2001/XMLSchema-instance" xsi:type="dcterms:W3CDTF">2016-11-04T11:33:00Z</dcterms:modified>
  <cp:revision>3</cp:revision>
  <dc:subject/>
  <dc:title>Broj: VII/St-19/2009-19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