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91a6" w14:paraId="69e91a6" w:rsidRDefault="000757F1" w:rsidP="000757F1" w:rsidR="000757F1" w:rsidRPr="007B7E0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57F1" w:rsidP="000757F1" w:rsidR="000757F1" w:rsidRPr="007B7E0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7B7E0B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0757F1" w:rsidP="000757F1" w:rsidR="000757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B7E0B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0757F1" w:rsidP="000757F1" w:rsidR="000757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757F1" w:rsidP="000757F1" w:rsidR="000757F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757F1" w:rsidP="000757F1" w:rsidR="000757F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757F1" w:rsidP="000757F1" w:rsidR="000757F1" w:rsidRPr="005D578C">
      <w:pPr>
        <w:jc w:val="center"/>
        <w:rPr>
          <w:rFonts w:cs="Times New Roman" w:eastAsia="Times New Roman"/>
          <w:szCs w:val="24"/>
        </w:rPr>
      </w:pPr>
    </w:p>
    <w:p w:rsidRDefault="000757F1" w:rsidP="000757F1" w:rsidR="000757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757F1" w:rsidP="000757F1" w:rsidR="000757F1" w:rsidRPr="005D578C">
      <w:pPr>
        <w:rPr>
          <w:rFonts w:cs="Times New Roman" w:eastAsia="Times New Roman"/>
          <w:szCs w:val="24"/>
        </w:rPr>
      </w:pPr>
    </w:p>
    <w:p w:rsidRDefault="000757F1" w:rsidP="000757F1" w:rsidR="000757F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BIO HELIOS d. o. o. Vodnjan, Biasoletto 84, OIB 42777045976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130044314,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B7E0B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0757F1" w:rsidP="000757F1" w:rsidR="000757F1" w:rsidRPr="005D578C">
      <w:pPr>
        <w:rPr>
          <w:rFonts w:cs="Times New Roman" w:eastAsia="Times New Roman"/>
          <w:szCs w:val="24"/>
        </w:rPr>
      </w:pPr>
    </w:p>
    <w:p w:rsidRDefault="000757F1" w:rsidP="000757F1" w:rsidR="000757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757F1" w:rsidP="000757F1" w:rsidR="000757F1" w:rsidRPr="005D578C">
      <w:pPr>
        <w:rPr>
          <w:rFonts w:cs="Times New Roman" w:eastAsia="Times New Roman"/>
          <w:szCs w:val="24"/>
        </w:rPr>
      </w:pPr>
    </w:p>
    <w:p w:rsidRDefault="000757F1" w:rsidP="000757F1" w:rsidR="000757F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BIO HELIOS d. o. o. Vodnjan, Biasoletto 84, OIB 42777045976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130044314,</w:t>
      </w:r>
      <w:r w:rsidRPr="005D578C">
        <w:rPr>
          <w:rFonts w:cs="Times New Roman" w:eastAsia="Times New Roman"/>
          <w:szCs w:val="24"/>
        </w:rPr>
        <w:t xml:space="preserve"> s danom </w:t>
      </w:r>
      <w:r w:rsidR="007B7E0B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0757F1" w:rsidP="000757F1" w:rsidR="000757F1" w:rsidRPr="005D578C">
      <w:pPr>
        <w:rPr>
          <w:rFonts w:cs="Times New Roman" w:eastAsia="Times New Roman"/>
          <w:szCs w:val="24"/>
        </w:rPr>
      </w:pPr>
    </w:p>
    <w:p w:rsidRDefault="000757F1" w:rsidP="000757F1" w:rsidR="000757F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0757F1" w:rsidP="000757F1" w:rsidR="000757F1">
      <w:pPr>
        <w:rPr>
          <w:rFonts w:cs="Times New Roman" w:eastAsia="Times New Roman"/>
          <w:szCs w:val="20"/>
        </w:rPr>
      </w:pPr>
    </w:p>
    <w:p w:rsidRDefault="000757F1" w:rsidP="000757F1" w:rsidR="000757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BIO HELIOS d. o. o. Vodnjan, Biasoletto 84, OIB 42777045976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130044314.</w:t>
      </w:r>
    </w:p>
    <w:p w:rsidRDefault="000757F1" w:rsidP="000757F1" w:rsidR="000757F1">
      <w:pPr>
        <w:ind w:firstLine="709"/>
        <w:rPr>
          <w:rFonts w:cs="Times New Roman" w:eastAsia="Times New Roman"/>
          <w:szCs w:val="24"/>
        </w:rPr>
      </w:pPr>
    </w:p>
    <w:p w:rsidRDefault="000757F1" w:rsidP="000757F1" w:rsidR="000757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BIO HELIOS d. o. o. Vodnjan, Biasoletto 84, OIB 42777045976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130044314.</w:t>
      </w:r>
    </w:p>
    <w:p w:rsidRDefault="000757F1" w:rsidP="000757F1" w:rsidR="000757F1">
      <w:pPr>
        <w:tabs>
          <w:tab w:pos="7103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0757F1" w:rsidP="000757F1" w:rsidR="000757F1" w:rsidRPr="005D578C">
      <w:pPr>
        <w:rPr>
          <w:rFonts w:cs="Times New Roman" w:eastAsia="Times New Roman"/>
          <w:szCs w:val="24"/>
        </w:rPr>
      </w:pPr>
    </w:p>
    <w:p w:rsidRDefault="000757F1" w:rsidP="000757F1" w:rsidR="000757F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757F1" w:rsidP="000757F1" w:rsidR="000757F1">
      <w:pPr>
        <w:ind w:firstLine="708"/>
        <w:rPr>
          <w:rFonts w:cs="Times New Roman" w:eastAsia="Times New Roman"/>
          <w:szCs w:val="24"/>
        </w:rPr>
      </w:pPr>
    </w:p>
    <w:p w:rsidRDefault="000757F1" w:rsidP="000757F1" w:rsidR="000757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BIO HELIOS d. o. o. Vodnjan.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St-998/2015-3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757F1" w:rsidP="000757F1" w:rsidR="000757F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757F1" w:rsidP="000757F1" w:rsidR="000757F1" w:rsidRPr="005D578C">
      <w:pPr>
        <w:rPr>
          <w:rFonts w:cs="Times New Roman" w:eastAsia="Times New Roman"/>
          <w:szCs w:val="24"/>
        </w:rPr>
      </w:pPr>
    </w:p>
    <w:p w:rsidRDefault="000757F1" w:rsidP="000757F1" w:rsidR="000757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B7E0B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757F1" w:rsidP="000757F1" w:rsidR="000757F1">
      <w:pPr>
        <w:rPr>
          <w:rFonts w:cs="Times New Roman" w:eastAsia="Times New Roman"/>
          <w:szCs w:val="24"/>
        </w:rPr>
      </w:pPr>
    </w:p>
    <w:p w:rsidRDefault="000757F1" w:rsidP="000757F1" w:rsidR="000757F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757F1" w:rsidP="000757F1" w:rsidR="000757F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E32D5F">
        <w:rPr>
          <w:rFonts w:cs="Times New Roman" w:eastAsia="Times New Roman"/>
          <w:szCs w:val="24"/>
        </w:rPr>
        <w:t>, v. r.</w:t>
      </w:r>
    </w:p>
    <w:p w:rsidRDefault="000757F1" w:rsidP="000757F1" w:rsidR="000757F1">
      <w:pPr>
        <w:jc w:val="left"/>
        <w:rPr>
          <w:rFonts w:cs="Times New Roman" w:eastAsia="Times New Roman"/>
          <w:szCs w:val="24"/>
        </w:rPr>
      </w:pPr>
    </w:p>
    <w:p w:rsidRDefault="000757F1" w:rsidP="000757F1" w:rsidR="000757F1" w:rsidRPr="005D578C">
      <w:pPr>
        <w:jc w:val="left"/>
        <w:rPr>
          <w:rFonts w:cs="Times New Roman" w:eastAsia="Times New Roman"/>
          <w:szCs w:val="24"/>
        </w:rPr>
      </w:pPr>
    </w:p>
    <w:p w:rsidRDefault="000757F1" w:rsidP="000757F1" w:rsidR="000757F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757F1" w:rsidP="000757F1" w:rsidR="000757F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0757F1" w:rsidP="000757F1" w:rsidR="000757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757F1" w:rsidP="000757F1" w:rsidR="000757F1">
      <w:pPr>
        <w:rPr>
          <w:rFonts w:cs="Times New Roman" w:eastAsia="Times New Roman"/>
          <w:szCs w:val="24"/>
        </w:rPr>
      </w:pPr>
    </w:p>
    <w:p w:rsidRDefault="000757F1" w:rsidP="000757F1" w:rsidR="000757F1" w:rsidRPr="005D578C">
      <w:pPr>
        <w:rPr>
          <w:rFonts w:cs="Times New Roman" w:eastAsia="Times New Roman"/>
          <w:szCs w:val="24"/>
        </w:rPr>
      </w:pPr>
    </w:p>
    <w:p w:rsidRDefault="000757F1" w:rsidP="000757F1" w:rsidR="000757F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757F1" w:rsidP="000757F1" w:rsidR="000757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757F1" w:rsidP="000757F1" w:rsidR="000757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BIO HELIOS d. o. o. Vodnjan, Biasoletto 84,</w:t>
      </w:r>
    </w:p>
    <w:p w:rsidRDefault="000757F1" w:rsidP="000757F1" w:rsidR="000757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Igor Ferenac, Vodnjan, Ul. Antonio Smareglia 47,</w:t>
      </w:r>
    </w:p>
    <w:p w:rsidRDefault="000757F1" w:rsidP="000757F1" w:rsidR="000757F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757F1" w:rsidP="000757F1" w:rsidR="000757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757F1" w:rsidP="000757F1" w:rsidR="000757F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0757F1" w:rsidP="000757F1" w:rsidR="000757F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757F1" w:rsidP="000757F1" w:rsidR="000757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757F1" w:rsidP="000757F1" w:rsidR="000757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757F1" w:rsidP="000757F1" w:rsidR="000757F1"/>
    <w:p w:rsidRDefault="000757F1" w:rsidP="000757F1" w:rsidR="000757F1"/>
    <w:p w:rsidRDefault="000757F1" w:rsidP="000757F1" w:rsidR="000757F1"/>
    <w:p w:rsidRDefault="000757F1" w:rsidP="000757F1" w:rsidR="000757F1"/>
    <w:p w:rsidRDefault="000757F1" w:rsidP="000757F1" w:rsidR="000757F1"/>
    <w:p w:rsidRDefault="000757F1" w:rsidP="000757F1" w:rsidR="000757F1"/>
    <w:p w:rsidRDefault="000757F1" w:rsidP="000757F1" w:rsidR="000757F1"/>
    <w:p w:rsidRDefault="00E32D5F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7F1" w:rsidP="000757F1" w:rsidR="000757F1">
      <w:r>
        <w:separator/>
      </w:r>
    </w:p>
  </w:endnote>
  <w:endnote w:id="0" w:type="continuationSeparator">
    <w:p w:rsidRDefault="000757F1" w:rsidP="000757F1" w:rsidR="00075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7F1" w:rsidP="000757F1" w:rsidR="000757F1">
      <w:r>
        <w:separator/>
      </w:r>
    </w:p>
  </w:footnote>
  <w:footnote w:id="0" w:type="continuationSeparator">
    <w:p w:rsidRDefault="000757F1" w:rsidP="000757F1" w:rsidR="00075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7F1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32D5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St-998/2015-5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7F1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St-998/2015-5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0D71"/>
    <w:rsid w:val="000757F1"/>
    <w:rsid w:val="00390D71"/>
    <w:rsid w:val="0075528E"/>
    <w:rsid w:val="0079403F"/>
    <w:rsid w:val="007B7E0B"/>
    <w:rsid w:val="00C0631D"/>
    <w:rsid w:val="00E3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7F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57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757F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57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57F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57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57F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D5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32D5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32D5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32D5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7F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57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757F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57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57F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57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57F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D5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32D5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32D5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32D5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St-998/2015</izvorni_sadrzaj>
    <derivirana_varijabla naziv="DomainObject.Predmet.OznakaBroj_1">St-998/2015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HELIOS d.o.o. VODNJAN</izvorni_sadrzaj>
    <derivirana_varijabla naziv="DomainObject.Predmet.ProtustrankaFormated_1">  BIO HELIOS d.o.o. VODNJAN</derivirana_varijabla>
  </DomainObject.Predmet.ProtustrankaFormated>
  <DomainObject.Predmet.ProtustrankaFormatedOIB>
    <izvorni_sadrzaj>  BIO HELIOS d.o.o. VODNJAN, OIB 42777045976</izvorni_sadrzaj>
    <derivirana_varijabla naziv="DomainObject.Predmet.ProtustrankaFormatedOIB_1">  BIO HELIOS d.o.o. VODNJAN, OIB 42777045976</derivirana_varijabla>
  </DomainObject.Predmet.ProtustrankaFormatedOIB>
  <DomainObject.Predmet.ProtustrankaFormatedWithAdress>
    <izvorni_sadrzaj> BIO HELIOS d.o.o. VODNJAN, Biasoletto 84, 52100 Vodnjan</izvorni_sadrzaj>
    <derivirana_varijabla naziv="DomainObject.Predmet.ProtustrankaFormatedWithAdress_1"> BIO HELIOS d.o.o. VODNJAN, Biasoletto 84, 52100 Vodnjan</derivirana_varijabla>
  </DomainObject.Predmet.ProtustrankaFormatedWithAdress>
  <DomainObject.Predmet.ProtustrankaFormatedWithAdressOIB>
    <izvorni_sadrzaj> BIO HELIOS d.o.o. VODNJAN, OIB 42777045976, Biasoletto 84, 52100 Vodnjan</izvorni_sadrzaj>
    <derivirana_varijabla naziv="DomainObject.Predmet.ProtustrankaFormatedWithAdressOIB_1"> BIO HELIOS d.o.o. VODNJAN, OIB 42777045976, Biasoletto 84, 52100 Vodnjan</derivirana_varijabla>
  </DomainObject.Predmet.ProtustrankaFormatedWithAdressOIB>
  <DomainObject.Predmet.ProtustrankaWithAdress>
    <izvorni_sadrzaj>BIO HELIOS d.o.o. VODNJAN Biasoletto 84, 52100 Vodnjan</izvorni_sadrzaj>
    <derivirana_varijabla naziv="DomainObject.Predmet.ProtustrankaWithAdress_1">BIO HELIOS d.o.o. VODNJAN Biasoletto 84, 52100 Vodnjan</derivirana_varijabla>
  </DomainObject.Predmet.ProtustrankaWithAdress>
  <DomainObject.Predmet.ProtustrankaWithAdressOIB>
    <izvorni_sadrzaj>BIO HELIOS d.o.o. VODNJAN, OIB 42777045976, Biasoletto 84, 52100 Vodnjan</izvorni_sadrzaj>
    <derivirana_varijabla naziv="DomainObject.Predmet.ProtustrankaWithAdressOIB_1">BIO HELIOS d.o.o. VODNJAN, OIB 42777045976, Biasoletto 84, 52100 Vodnjan</derivirana_varijabla>
  </DomainObject.Predmet.ProtustrankaWithAdressOIB>
  <DomainObject.Predmet.ProtustrankaNazivFormated>
    <izvorni_sadrzaj>BIO HELIOS d.o.o. VODNJAN</izvorni_sadrzaj>
    <derivirana_varijabla naziv="DomainObject.Predmet.ProtustrankaNazivFormated_1">BIO HELIOS d.o.o. VODNJAN</derivirana_varijabla>
  </DomainObject.Predmet.ProtustrankaNazivFormated>
  <DomainObject.Predmet.ProtustrankaNazivFormatedOIB>
    <izvorni_sadrzaj>BIO HELIOS d.o.o. VODNJAN, OIB 42777045976</izvorni_sadrzaj>
    <derivirana_varijabla naziv="DomainObject.Predmet.ProtustrankaNazivFormatedOIB_1">BIO HELIOS d.o.o. VODNJAN, OIB 42777045976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454175.09</izvorni_sadrzaj>
    <derivirana_varijabla naziv="DomainObject.Predmet.TrenutnaVrijednost_1">454175.09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BIO HELIOS d.o.o. VODNJAN</item>
    </izvorni_sadrzaj>
    <derivirana_varijabla naziv="DomainObject.Predmet.ProtuStrankaListFormated_1">
      <item>BIO HELIOS d.o.o. VODNJAN</item>
    </derivirana_varijabla>
  </DomainObject.Predmet.ProtuStrankaListFormated>
  <DomainObject.Predmet.ProtuStrankaListFormatedOIB>
    <izvorni_sadrzaj>
      <item>BIO HELIOS d.o.o. VODNJAN, OIB 42777045976</item>
    </izvorni_sadrzaj>
    <derivirana_varijabla naziv="DomainObject.Predmet.ProtuStrankaListFormatedOIB_1">
      <item>BIO HELIOS d.o.o. VODNJAN, OIB 42777045976</item>
    </derivirana_varijabla>
  </DomainObject.Predmet.ProtuStrankaListFormatedOIB>
  <DomainObject.Predmet.ProtuStrankaListFormatedWithAdress>
    <izvorni_sadrzaj>
      <item>BIO HELIOS d.o.o. VODNJAN, Biasoletto 84, 52100 Vodnjan</item>
    </izvorni_sadrzaj>
    <derivirana_varijabla naziv="DomainObject.Predmet.ProtuStrankaListFormatedWithAdress_1">
      <item>BIO HELIOS d.o.o. VODNJAN, Biasoletto 84, 52100 Vodnjan</item>
    </derivirana_varijabla>
  </DomainObject.Predmet.ProtuStrankaListFormatedWithAdress>
  <DomainObject.Predmet.ProtuStrankaListFormatedWithAdressOIB>
    <izvorni_sadrzaj>
      <item>BIO HELIOS d.o.o. VODNJAN, OIB 42777045976, Biasoletto 84, 52100 Vodnjan</item>
    </izvorni_sadrzaj>
    <derivirana_varijabla naziv="DomainObject.Predmet.ProtuStrankaListFormatedWithAdressOIB_1">
      <item>BIO HELIOS d.o.o. VODNJAN, OIB 42777045976, Biasoletto 84, 52100 Vodnjan</item>
    </derivirana_varijabla>
  </DomainObject.Predmet.ProtuStrankaListFormatedWithAdressOIB>
  <DomainObject.Predmet.ProtuStrankaListNazivFormated>
    <izvorni_sadrzaj>
      <item>BIO HELIOS d.o.o. VODNJAN</item>
    </izvorni_sadrzaj>
    <derivirana_varijabla naziv="DomainObject.Predmet.ProtuStrankaListNazivFormated_1">
      <item>BIO HELIOS d.o.o. VODNJAN</item>
    </derivirana_varijabla>
  </DomainObject.Predmet.ProtuStrankaListNazivFormated>
  <DomainObject.Predmet.ProtuStrankaListNazivFormatedOIB>
    <izvorni_sadrzaj>
      <item>BIO HELIOS d.o.o. VODNJAN, OIB 42777045976</item>
    </izvorni_sadrzaj>
    <derivirana_varijabla naziv="DomainObject.Predmet.ProtuStrankaListNazivFormatedOIB_1">
      <item>BIO HELIOS d.o.o. VODNJAN, OIB 42777045976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BIO HELIOS d.o.o. VODNJAN</izvorni_sadrzaj>
    <derivirana_varijabla naziv="DomainObject.Predmet.ProtustrankaIDrugi_1">BIO HELIOS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BIO HELIOS d.o.o. VODNJAN, OIB 42777045976, Biasoletto 84, 52100 Vodnjan</izvorni_sadrzaj>
    <derivirana_varijabla naziv="DomainObject.Predmet.ProtustrankaIDrugiAdressOIB_1">BIO HELIOS d.o.o. VODNJAN, OIB 42777045976, Biasoletto 84,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BIO HELIOS d.o.o. VODNJAN</item>
    </izvorni_sadrzaj>
    <derivirana_varijabla naziv="DomainObject.Predmet.SudioniciListNaziv_1">
      <item>FINANCIJSKA AGENCIJA, RC RIJEKA, PODRUŽNICA PULA, PULA</item>
      <item>BIO HELIOS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BIO HELIOS d.o.o. VODNJAN, OIB 42777045976, Biasoletto 84,52100 Vodnjan</item>
    </izvorni_sadrzaj>
    <derivirana_varijabla naziv="DomainObject.Predmet.SudioniciListAdressOIB_1">
      <item>FINANCIJSKA AGENCIJA, RC RIJEKA, PODRUŽNICA PULA, PULA, OIB 85821130368, GIARDINI 5,52100 Pula</item>
      <item>BIO HELIOS d.o.o. VODNJAN, OIB 42777045976, Biasoletto 84,52100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42777045976</item>
    </izvorni_sadrzaj>
    <derivirana_varijabla naziv="DomainObject.Predmet.SudioniciListNazivOIB_1">
      <item>, OIB 85821130368</item>
      <item>, OIB 42777045976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3042</properties:Characters>
  <properties:Lines>82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2016-03-18T06:54:00Z</dcterms:created>
  <dc:creator>Mihaela Kaligari</dc:creator>
  <dc:description/>
  <cp:keywords/>
  <cp:lastModifiedBy>Jasmina Matika</cp:lastModifiedBy>
  <cp:lastPrinted>2016-03-30T13:39:00Z</cp:lastPrinted>
  <dcterms:modified xmlns:xsi="http://www.w3.org/2001/XMLSchema-instance" xsi:type="dcterms:W3CDTF">2016-03-31T07:27:00Z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