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f695" w14:paraId="ec5f695" w:rsidRDefault="004377B4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9B7A22">
        <w:t>1621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9B7A22" w:rsidRPr="009B7A22">
        <w:t>ŠAHOVSKI KLUB RANDEVU</w:t>
      </w:r>
      <w:r w:rsidR="009B7A22">
        <w:t>,</w:t>
      </w:r>
      <w:r w:rsidR="009B7A22" w:rsidRPr="00D73260">
        <w:t xml:space="preserve"> Osijek, </w:t>
      </w:r>
      <w:proofErr w:type="spellStart"/>
      <w:r w:rsidR="009B7A22">
        <w:t>Šamačka</w:t>
      </w:r>
      <w:proofErr w:type="spellEnd"/>
      <w:r w:rsidR="009B7A22">
        <w:t xml:space="preserve"> 22</w:t>
      </w:r>
      <w:r w:rsidR="009B7A22" w:rsidRPr="00D73260">
        <w:t>, Registarski broj: 14003</w:t>
      </w:r>
      <w:r w:rsidR="009B7A22">
        <w:t>707</w:t>
      </w:r>
      <w:r w:rsidR="009B7A22" w:rsidRPr="00D73260">
        <w:t xml:space="preserve">, OIB: </w:t>
      </w:r>
      <w:r w:rsidR="009B7A22" w:rsidRPr="009B7A22">
        <w:t>83085775733</w:t>
      </w:r>
      <w:r w:rsidR="0072710A">
        <w:t xml:space="preserve">, </w:t>
      </w:r>
      <w:r w:rsidR="003B4C28">
        <w:t xml:space="preserve">dana </w:t>
      </w:r>
      <w:r w:rsidR="004377B4">
        <w:t>05</w:t>
      </w:r>
      <w:r w:rsidR="00015125">
        <w:t xml:space="preserve">. </w:t>
      </w:r>
      <w:r w:rsidR="004377B4">
        <w:t>prosinca</w:t>
      </w:r>
      <w:r w:rsidR="00DD2365">
        <w:t xml:space="preserve"> 201</w:t>
      </w:r>
      <w:r w:rsidR="00935FE4">
        <w:t>7</w:t>
      </w:r>
      <w:r w:rsidR="00DD2365">
        <w:t xml:space="preserve">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 xml:space="preserve">zakonski zastupnik dužnika </w:t>
      </w:r>
      <w:r w:rsidR="009B7A22">
        <w:t xml:space="preserve">– predsjednik Boris Skorup, Osijek, Istarska 18b,  </w:t>
      </w:r>
      <w:r w:rsidR="004377B4">
        <w:t xml:space="preserve">OIB: </w:t>
      </w:r>
      <w:r w:rsidR="009B7A22">
        <w:t>97919633942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4377B4">
        <w:t>16</w:t>
      </w:r>
      <w:r w:rsidR="009B7A22">
        <w:t>21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375877" w:rsidRPr="009B7A22">
        <w:t>ŠAHOVSKI KLUB RANDEVU</w:t>
      </w:r>
      <w:r w:rsidR="00375877">
        <w:t>,</w:t>
      </w:r>
      <w:r w:rsidR="00375877" w:rsidRPr="00D73260">
        <w:t xml:space="preserve"> Osijek, </w:t>
      </w:r>
      <w:proofErr w:type="spellStart"/>
      <w:r w:rsidR="00375877">
        <w:t>Šamačka</w:t>
      </w:r>
      <w:proofErr w:type="spellEnd"/>
      <w:r w:rsidR="00375877">
        <w:t xml:space="preserve"> 22</w:t>
      </w:r>
      <w:r w:rsidR="00375877" w:rsidRPr="00D73260">
        <w:t>, Registarski broj: 14003</w:t>
      </w:r>
      <w:r w:rsidR="00375877">
        <w:t>707</w:t>
      </w:r>
      <w:r w:rsidR="00375877" w:rsidRPr="00D73260">
        <w:t xml:space="preserve">, OIB: </w:t>
      </w:r>
      <w:r w:rsidR="00375877" w:rsidRPr="009B7A22">
        <w:t>83085775733</w:t>
      </w:r>
      <w:r w:rsidR="00375877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</w:t>
      </w:r>
      <w:r w:rsidR="009B7A22">
        <w:t xml:space="preserve">Boris Skorup, Osijek, Istarska 18b,  OIB: 97919633942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</w:t>
      </w:r>
      <w:r w:rsidR="009B7A22">
        <w:t xml:space="preserve">Boris Skorup, Osijek, Istarska 18b,  OIB: 97919633942 </w:t>
      </w:r>
      <w:r w:rsidR="00E3287E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</w:t>
      </w:r>
      <w:r w:rsidR="009B7A22">
        <w:t xml:space="preserve">Boris Skorup, Osijek, Istarska 18b,  OIB: 97919633942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9B7A22" w:rsidP="005953D8" w:rsidR="005953D8">
      <w:pPr>
        <w:jc w:val="right"/>
      </w:pPr>
      <w:r>
        <w:t xml:space="preserve">6 </w:t>
      </w:r>
      <w:r w:rsidR="00253A6A">
        <w:t xml:space="preserve"> St</w:t>
      </w:r>
      <w:r w:rsidR="005953D8">
        <w:t>-</w:t>
      </w:r>
      <w:r>
        <w:t>1621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 xml:space="preserve">zakonski zastupnik dužnika </w:t>
      </w:r>
      <w:r w:rsidR="009B7A22">
        <w:t>Boris Skorup, Osijek, Istarska 18b,  OIB: 97919633942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377B4">
        <w:t>05</w:t>
      </w:r>
      <w:r w:rsidR="005E5D90">
        <w:t xml:space="preserve"> </w:t>
      </w:r>
      <w:r w:rsidR="00A66093">
        <w:t xml:space="preserve">. </w:t>
      </w:r>
      <w:r w:rsidR="004377B4">
        <w:t>prosinca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9B7A22" w:rsidP="00470B34" w:rsidR="009B7A22">
      <w:pPr>
        <w:numPr>
          <w:ilvl w:val="0"/>
          <w:numId w:val="6"/>
        </w:numPr>
        <w:jc w:val="both"/>
      </w:pPr>
      <w:r>
        <w:t xml:space="preserve">Boris Skorup, Osijek, Istarska 18b, 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377B4">
        <w:t>5</w:t>
      </w:r>
      <w:r w:rsidR="00A66093">
        <w:t>/</w:t>
      </w:r>
      <w:r w:rsidR="00340024">
        <w:t>1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0C9" w:rsidR="002340C9">
      <w:r>
        <w:separator/>
      </w:r>
    </w:p>
  </w:endnote>
  <w:endnote w:id="0" w:type="continuationSeparator">
    <w:p w:rsidRDefault="002340C9" w:rsidR="00234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0C9" w:rsidR="002340C9">
      <w:r>
        <w:separator/>
      </w:r>
    </w:p>
  </w:footnote>
  <w:footnote w:id="0" w:type="continuationSeparator">
    <w:p w:rsidRDefault="002340C9" w:rsidR="00234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56A37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340C9"/>
    <w:rsid w:val="00252C63"/>
    <w:rsid w:val="00253A6A"/>
    <w:rsid w:val="00255E1A"/>
    <w:rsid w:val="00291B9C"/>
    <w:rsid w:val="002B50CD"/>
    <w:rsid w:val="002C6560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75877"/>
    <w:rsid w:val="003908E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377B4"/>
    <w:rsid w:val="00444787"/>
    <w:rsid w:val="00451DD6"/>
    <w:rsid w:val="00461279"/>
    <w:rsid w:val="00470B34"/>
    <w:rsid w:val="004741CF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D24FC"/>
    <w:rsid w:val="005E5D90"/>
    <w:rsid w:val="00605D35"/>
    <w:rsid w:val="00607E75"/>
    <w:rsid w:val="006139EC"/>
    <w:rsid w:val="006235FB"/>
    <w:rsid w:val="00631206"/>
    <w:rsid w:val="0066402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B7A22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67207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287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5D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5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5D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5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St-1621/2017</izvorni_sadrzaj>
    <derivirana_varijabla naziv="DomainObject.Predmet.OznakaBroj_1">St-1621/2017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RANDEVU</izvorni_sadrzaj>
    <derivirana_varijabla naziv="DomainObject.Predmet.ProtustrankaFormated_1">  ŠAHOVSKI KLUB RANDEVU</derivirana_varijabla>
  </DomainObject.Predmet.ProtustrankaFormated>
  <DomainObject.Predmet.ProtustrankaFormatedOIB>
    <izvorni_sadrzaj>  ŠAHOVSKI KLUB RANDEVU, OIB 83085775733</izvorni_sadrzaj>
    <derivirana_varijabla naziv="DomainObject.Predmet.ProtustrankaFormatedOIB_1">  ŠAHOVSKI KLUB RANDEVU, OIB 83085775733</derivirana_varijabla>
  </DomainObject.Predmet.ProtustrankaFormatedOIB>
  <DomainObject.Predmet.ProtustrankaFormatedWithAdress>
    <izvorni_sadrzaj> ŠAHOVSKI KLUB RANDEVU, Šamačka 22, 31000 Osijek</izvorni_sadrzaj>
    <derivirana_varijabla naziv="DomainObject.Predmet.ProtustrankaFormatedWithAdress_1"> ŠAHOVSKI KLUB RANDEVU, Šamačka 22, 31000 Osijek</derivirana_varijabla>
  </DomainObject.Predmet.ProtustrankaFormatedWithAdress>
  <DomainObject.Predmet.ProtustrankaFormatedWithAdressOIB>
    <izvorni_sadrzaj> ŠAHOVSKI KLUB RANDEVU, OIB 83085775733, Šamačka 22, 31000 Osijek</izvorni_sadrzaj>
    <derivirana_varijabla naziv="DomainObject.Predmet.ProtustrankaFormatedWithAdressOIB_1"> ŠAHOVSKI KLUB RANDEVU, OIB 83085775733, Šamačka 22, 31000 Osijek</derivirana_varijabla>
  </DomainObject.Predmet.ProtustrankaFormatedWithAdressOIB>
  <DomainObject.Predmet.ProtustrankaWithAdress>
    <izvorni_sadrzaj>ŠAHOVSKI KLUB RANDEVU Šamačka 22, 31000 Osijek</izvorni_sadrzaj>
    <derivirana_varijabla naziv="DomainObject.Predmet.ProtustrankaWithAdress_1">ŠAHOVSKI KLUB RANDEVU Šamačka 22, 31000 Osijek</derivirana_varijabla>
  </DomainObject.Predmet.ProtustrankaWithAdress>
  <DomainObject.Predmet.ProtustrankaWithAdressOIB>
    <izvorni_sadrzaj>ŠAHOVSKI KLUB RANDEVU, OIB 83085775733, Šamačka 22, 31000 Osijek</izvorni_sadrzaj>
    <derivirana_varijabla naziv="DomainObject.Predmet.ProtustrankaWithAdressOIB_1">ŠAHOVSKI KLUB RANDEVU, OIB 83085775733, Šamačka 22, 31000 Osijek</derivirana_varijabla>
  </DomainObject.Predmet.ProtustrankaWithAdressOIB>
  <DomainObject.Predmet.ProtustrankaNazivFormated>
    <izvorni_sadrzaj>ŠAHOVSKI KLUB RANDEVU</izvorni_sadrzaj>
    <derivirana_varijabla naziv="DomainObject.Predmet.ProtustrankaNazivFormated_1">ŠAHOVSKI KLUB RANDEVU</derivirana_varijabla>
  </DomainObject.Predmet.ProtustrankaNazivFormated>
  <DomainObject.Predmet.ProtustrankaNazivFormatedOIB>
    <izvorni_sadrzaj>ŠAHOVSKI KLUB RANDEVU, OIB 83085775733</izvorni_sadrzaj>
    <derivirana_varijabla naziv="DomainObject.Predmet.ProtustrankaNazivFormatedOIB_1">ŠAHOVSKI KLUB RANDEVU, OIB 83085775733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ŠAHOVSKI KLUB RANDEVU</item>
    </izvorni_sadrzaj>
    <derivirana_varijabla naziv="DomainObject.Predmet.ProtuStrankaListFormated_1">
      <item>ŠAHOVSKI KLUB RANDEVU</item>
    </derivirana_varijabla>
  </DomainObject.Predmet.ProtuStrankaListFormated>
  <DomainObject.Predmet.ProtuStrankaListFormatedOIB>
    <izvorni_sadrzaj>
      <item>ŠAHOVSKI KLUB RANDEVU, OIB 83085775733</item>
    </izvorni_sadrzaj>
    <derivirana_varijabla naziv="DomainObject.Predmet.ProtuStrankaListFormatedOIB_1">
      <item>ŠAHOVSKI KLUB RANDEVU, OIB 83085775733</item>
    </derivirana_varijabla>
  </DomainObject.Predmet.ProtuStrankaListFormatedOIB>
  <DomainObject.Predmet.ProtuStrankaListFormatedWithAdress>
    <izvorni_sadrzaj>
      <item>ŠAHOVSKI KLUB RANDEVU, Šamačka 22, 31000 Osijek</item>
    </izvorni_sadrzaj>
    <derivirana_varijabla naziv="DomainObject.Predmet.ProtuStrankaListFormatedWithAdress_1">
      <item>ŠAHOVSKI KLUB RANDEVU, Šamačka 22, 31000 Osijek</item>
    </derivirana_varijabla>
  </DomainObject.Predmet.ProtuStrankaListFormatedWithAdress>
  <DomainObject.Predmet.ProtuStrankaListFormatedWithAdressOIB>
    <izvorni_sadrzaj>
      <item>ŠAHOVSKI KLUB RANDEVU, OIB 83085775733, Šamačka 22, 31000 Osijek</item>
    </izvorni_sadrzaj>
    <derivirana_varijabla naziv="DomainObject.Predmet.ProtuStrankaListFormatedWithAdressOIB_1">
      <item>ŠAHOVSKI KLUB RANDEVU, OIB 83085775733, Šamačka 22, 31000 Osijek</item>
    </derivirana_varijabla>
  </DomainObject.Predmet.ProtuStrankaListFormatedWithAdressOIB>
  <DomainObject.Predmet.ProtuStrankaListNazivFormated>
    <izvorni_sadrzaj>
      <item>ŠAHOVSKI KLUB RANDEVU</item>
    </izvorni_sadrzaj>
    <derivirana_varijabla naziv="DomainObject.Predmet.ProtuStrankaListNazivFormated_1">
      <item>ŠAHOVSKI KLUB RANDEVU</item>
    </derivirana_varijabla>
  </DomainObject.Predmet.ProtuStrankaListNazivFormated>
  <DomainObject.Predmet.ProtuStrankaListNazivFormatedOIB>
    <izvorni_sadrzaj>
      <item>ŠAHOVSKI KLUB RANDEVU, OIB 83085775733</item>
    </izvorni_sadrzaj>
    <derivirana_varijabla naziv="DomainObject.Predmet.ProtuStrankaListNazivFormatedOIB_1">
      <item>ŠAHOVSKI KLUB RANDEVU, OIB 83085775733</item>
    </derivirana_varijabla>
  </DomainObject.Predmet.ProtuStrankaListNazivFormatedOIB>
  <DomainObject.Predmet.OstaliListFormated>
    <izvorni_sadrzaj>
      <item>Boris Skorup</item>
    </izvorni_sadrzaj>
    <derivirana_varijabla naziv="DomainObject.Predmet.OstaliListFormated_1">
      <item>Boris Skorup</item>
    </derivirana_varijabla>
  </DomainObject.Predmet.OstaliListFormated>
  <DomainObject.Predmet.OstaliListFormatedOIB>
    <izvorni_sadrzaj>
      <item>Boris Skorup, OIB 97919633942</item>
    </izvorni_sadrzaj>
    <derivirana_varijabla naziv="DomainObject.Predmet.OstaliListFormatedOIB_1">
      <item>Boris Skorup, OIB 97919633942</item>
    </derivirana_varijabla>
  </DomainObject.Predmet.OstaliListFormatedOIB>
  <DomainObject.Predmet.OstaliListFormatedWithAdress>
    <izvorni_sadrzaj>
      <item>Boris Skorup, Istarska 18b, 31000 Osijek</item>
    </izvorni_sadrzaj>
    <derivirana_varijabla naziv="DomainObject.Predmet.OstaliListFormatedWithAdress_1">
      <item>Boris Skorup, Istarska 18b, 31000 Osijek</item>
    </derivirana_varijabla>
  </DomainObject.Predmet.OstaliListFormatedWithAdress>
  <DomainObject.Predmet.OstaliListFormatedWithAdressOIB>
    <izvorni_sadrzaj>
      <item>Boris Skorup, OIB 97919633942, Istarska 18b, 31000 Osijek</item>
    </izvorni_sadrzaj>
    <derivirana_varijabla naziv="DomainObject.Predmet.OstaliListFormatedWithAdressOIB_1">
      <item>Boris Skorup, OIB 97919633942, Istarska 18b, 31000 Osijek</item>
    </derivirana_varijabla>
  </DomainObject.Predmet.OstaliListFormatedWithAdressOIB>
  <DomainObject.Predmet.OstaliListNazivFormated>
    <izvorni_sadrzaj>
      <item>Boris Skorup</item>
    </izvorni_sadrzaj>
    <derivirana_varijabla naziv="DomainObject.Predmet.OstaliListNazivFormated_1">
      <item>Boris Skorup</item>
    </derivirana_varijabla>
  </DomainObject.Predmet.OstaliListNazivFormated>
  <DomainObject.Predmet.OstaliListNazivFormatedOIB>
    <izvorni_sadrzaj>
      <item>Boris Skorup, OIB 97919633942</item>
    </izvorni_sadrzaj>
    <derivirana_varijabla naziv="DomainObject.Predmet.OstaliListNazivFormatedOIB_1">
      <item>Boris Skorup, OIB 97919633942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ŠAHOVSKI KLUB RANDEVU</izvorni_sadrzaj>
    <derivirana_varijabla naziv="DomainObject.Predmet.ProtustrankaIDrugi_1">ŠAHOVSKI KLUB RANDEVU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ŠAHOVSKI KLUB RANDEVU, OIB 83085775733, Šamačka 22, 31000 Osijek</izvorni_sadrzaj>
    <derivirana_varijabla naziv="DomainObject.Predmet.ProtustrankaIDrugiAdressOIB_1">ŠAHOVSKI KLUB RANDEVU, OIB 83085775733, Šamačka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ŠAHOVSKI KLUB RANDEVU</item>
      <item>Boris Skorup</item>
    </izvorni_sadrzaj>
    <derivirana_varijabla naziv="DomainObject.Predmet.SudioniciListNaziv_1">
      <item>FINA RC OSIJEK</item>
      <item>ŠAHOVSKI KLUB RANDEVU</item>
      <item>Boris Skorup</item>
    </derivirana_varijabla>
  </DomainObject.Predmet.SudioniciListNaziv>
  <DomainObject.Predmet.SudioniciListAdressOIB>
    <izvorni_sadrzaj>
      <item>FINA RC OSIJEK, OIB 85821130368</item>
      <item>ŠAHOVSKI KLUB RANDEVU, OIB 83085775733, Šamačka 22,31000 Osijek</item>
      <item>Boris Skorup, OIB 97919633942, Istarska 18b,31000 Osijek</item>
    </izvorni_sadrzaj>
    <derivirana_varijabla naziv="DomainObject.Predmet.SudioniciListAdressOIB_1">
      <item>FINA RC OSIJEK, OIB 85821130368</item>
      <item>ŠAHOVSKI KLUB RANDEVU, OIB 83085775733, Šamačka 22,31000 Osijek</item>
      <item>Boris Skorup, OIB 97919633942, Istarska 18b,31000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83085775733</item>
      <item>, OIB 97919633942</item>
    </izvorni_sadrzaj>
    <derivirana_varijabla naziv="DomainObject.Predmet.SudioniciListNazivOIB_1">
      <item>, OIB 85821130368</item>
      <item>, OIB 83085775733</item>
      <item>, OIB 97919633942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5289E-92E2-4495-B2DB-B28DF9B49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2450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2017-12-05T10:24:00Z</dcterms:created>
  <dc:creator>hermanj</dc:creator>
  <cp:lastModifiedBy>Snježana Markotić Jurić</cp:lastModifiedBy>
  <cp:lastPrinted>2017-12-05T10:23:00Z</cp:lastPrinted>
  <dcterms:modified xmlns:xsi="http://www.w3.org/2001/XMLSchema-instance" xsi:type="dcterms:W3CDTF">2017-12-05T10:25:00Z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