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279c" w14:paraId="4a7279c" w:rsidRDefault="009A2780" w:rsidP="00910611" w:rsidR="009A278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A2780" w:rsidP="00910611" w:rsidR="009A2780">
      <w:r>
        <w:rPr>
          <w:rFonts w:eastAsia="MS Mincho"/>
        </w:rPr>
        <w:t xml:space="preserve">   REPUBLIKA HRVATSKA</w:t>
      </w:r>
    </w:p>
    <w:p w:rsidRDefault="009A2780" w:rsidP="00910611" w:rsidR="009A2780">
      <w:r>
        <w:rPr>
          <w:rFonts w:eastAsia="MS Mincho"/>
        </w:rPr>
        <w:t>TRGOVAČKI SUD U RIJECI</w:t>
      </w:r>
    </w:p>
    <w:p w:rsidRDefault="009A2780" w:rsidR="009A2780" w:rsidRPr="00910611">
      <w:pPr>
        <w:rPr>
          <w:rFonts w:eastAsia="MS Mincho"/>
        </w:rPr>
      </w:pPr>
      <w:r>
        <w:rPr>
          <w:rFonts w:eastAsia="MS Mincho"/>
        </w:rPr>
        <w:t xml:space="preserve">       Rijeka, Zadarska 1 i 3</w:t>
      </w:r>
    </w:p>
    <w:p w:rsidRDefault="00E754EC" w:rsidP="00E754EC" w:rsidR="00E754EC">
      <w:pPr>
        <w:jc w:val="both"/>
      </w:pPr>
    </w:p>
    <w:p w:rsidRDefault="00182EB2" w:rsidP="00182EB2" w:rsidR="00182EB2" w:rsidRPr="00182EB2">
      <w:pPr>
        <w:jc w:val="center"/>
        <w:rPr>
          <w:b/>
        </w:rPr>
      </w:pPr>
      <w:r>
        <w:rPr>
          <w:b/>
        </w:rPr>
        <w:t>U   I M E   R E P U B L I K E   H R V A T S K E</w:t>
      </w:r>
    </w:p>
    <w:p w:rsidRDefault="00E754EC" w:rsidP="00E754EC" w:rsidR="00E754EC" w:rsidRPr="00182EB2">
      <w:pPr>
        <w:jc w:val="both"/>
      </w:pPr>
    </w:p>
    <w:p w:rsidRDefault="00E754EC" w:rsidP="00E754EC" w:rsidR="00E754EC" w:rsidRPr="00182EB2">
      <w:pPr>
        <w:jc w:val="center"/>
        <w:rPr>
          <w:b/>
        </w:rPr>
      </w:pPr>
      <w:r w:rsidRPr="00182EB2">
        <w:rPr>
          <w:b/>
        </w:rPr>
        <w:t>R J E Š E N J E</w:t>
      </w:r>
    </w:p>
    <w:p w:rsidRDefault="00724C2C" w:rsidP="00E754EC" w:rsidR="00724C2C" w:rsidRPr="00182EB2">
      <w:pPr>
        <w:jc w:val="center"/>
      </w:pPr>
    </w:p>
    <w:p w:rsidRDefault="00052CF3" w:rsidP="00052CF3" w:rsidR="00052CF3" w:rsidRPr="00052CF3">
      <w:pPr>
        <w:jc w:val="both"/>
        <w:rPr>
          <w:b/>
          <w:bCs/>
        </w:rPr>
      </w:pPr>
      <w:r w:rsidRPr="00052CF3">
        <w:tab/>
        <w:t xml:space="preserve">Trgovački sud u Rijeci, OIB 88785964957, po sucu pojedincu Danieli Korlević, odlučujući o prijedlogu predlagatelja </w:t>
      </w:r>
      <w:r w:rsidR="007D648F">
        <w:t xml:space="preserve">vjerovnika REPUBLIKE HRVATSKE koju </w:t>
      </w:r>
      <w:r>
        <w:t>zastupa</w:t>
      </w:r>
      <w:r w:rsidR="007D648F">
        <w:t xml:space="preserve"> Županijsko državno odvjetništvo u Rijeci, OIB 52634238587</w:t>
      </w:r>
      <w:r>
        <w:t>,</w:t>
      </w:r>
      <w:r w:rsidRPr="00052CF3">
        <w:t xml:space="preserve"> za otvaranje stečajnog postupka nad dužnikom trgovačkim društvom </w:t>
      </w:r>
      <w:r w:rsidR="007D648F">
        <w:rPr>
          <w:b/>
        </w:rPr>
        <w:t xml:space="preserve">H.R.B. GRUPA </w:t>
      </w:r>
      <w:r w:rsidRPr="00052CF3">
        <w:rPr>
          <w:b/>
        </w:rPr>
        <w:t>društvo s ograničenom odgovornošću za</w:t>
      </w:r>
      <w:r w:rsidR="007D648F">
        <w:rPr>
          <w:b/>
        </w:rPr>
        <w:t xml:space="preserve"> građenje, Jurdani, Veli Brgud 160/d, OIB 75129471302</w:t>
      </w:r>
      <w:r w:rsidRPr="00052CF3">
        <w:t xml:space="preserve">, dana </w:t>
      </w:r>
      <w:r>
        <w:t>2</w:t>
      </w:r>
      <w:r w:rsidR="007D648F">
        <w:t>7</w:t>
      </w:r>
      <w:r>
        <w:t>. prosinca</w:t>
      </w:r>
      <w:r w:rsidRPr="00052CF3">
        <w:t xml:space="preserve">  2016. godine</w:t>
      </w:r>
      <w:r w:rsidRPr="00052CF3">
        <w:rPr>
          <w:b/>
          <w:bCs/>
        </w:rPr>
        <w:t xml:space="preserve"> </w:t>
      </w:r>
    </w:p>
    <w:p w:rsidRDefault="002B6CF5" w:rsidP="00052CF3" w:rsidR="002B6CF5" w:rsidRPr="002B6CF5"/>
    <w:p w:rsidRDefault="00E754EC" w:rsidP="00E754EC" w:rsidR="00E754EC" w:rsidRPr="003C142D">
      <w:pPr>
        <w:jc w:val="center"/>
        <w:rPr>
          <w:b/>
        </w:rPr>
      </w:pPr>
      <w:r w:rsidRPr="003C142D">
        <w:rPr>
          <w:b/>
        </w:rPr>
        <w:t>r i j e š i o</w:t>
      </w:r>
      <w:r w:rsidR="00136E8A" w:rsidRPr="003C142D">
        <w:rPr>
          <w:b/>
        </w:rPr>
        <w:t xml:space="preserve"> </w:t>
      </w:r>
      <w:r w:rsidRPr="003C142D">
        <w:rPr>
          <w:b/>
        </w:rPr>
        <w:t xml:space="preserve"> </w:t>
      </w:r>
      <w:r w:rsidR="008519B7" w:rsidRPr="003C142D">
        <w:rPr>
          <w:b/>
        </w:rPr>
        <w:t xml:space="preserve"> </w:t>
      </w:r>
      <w:r w:rsidRPr="003C142D">
        <w:rPr>
          <w:b/>
        </w:rPr>
        <w:t xml:space="preserve"> j e</w:t>
      </w:r>
    </w:p>
    <w:p w:rsidRDefault="00E754EC" w:rsidP="00E754EC" w:rsidR="00E754EC" w:rsidRPr="00182EB2">
      <w:pPr>
        <w:jc w:val="both"/>
      </w:pPr>
    </w:p>
    <w:p w:rsidRDefault="007D648F" w:rsidP="007D648F" w:rsidR="00182EB2">
      <w:pPr>
        <w:pStyle w:val="Odlomakpopisa"/>
        <w:ind w:left="0"/>
        <w:jc w:val="both"/>
        <w:rPr>
          <w:b/>
        </w:rPr>
      </w:pPr>
      <w:r>
        <w:tab/>
      </w:r>
      <w:r w:rsidR="00E754EC" w:rsidRPr="00182EB2">
        <w:t xml:space="preserve">Odbacuje se prijedlog </w:t>
      </w:r>
      <w:r w:rsidR="00182EB2" w:rsidRPr="00182EB2">
        <w:t xml:space="preserve">za otvaranje stečajnog postupka nad dužnikom </w:t>
      </w:r>
      <w:r w:rsidRPr="007D648F">
        <w:rPr>
          <w:b/>
        </w:rPr>
        <w:t>H.R.B. GRUPA</w:t>
      </w:r>
      <w:r>
        <w:rPr>
          <w:b/>
        </w:rPr>
        <w:t xml:space="preserve"> </w:t>
      </w:r>
      <w:r w:rsidRPr="007D648F">
        <w:rPr>
          <w:b/>
        </w:rPr>
        <w:t>društvo s ograničenom odgovornošću za građenje, Jurdani, Veli Brgud 160/d, OIB 75129471302</w:t>
      </w:r>
      <w:r w:rsidR="00052CF3" w:rsidRPr="0036255A">
        <w:rPr>
          <w:b/>
        </w:rPr>
        <w:t>.</w:t>
      </w:r>
    </w:p>
    <w:p w:rsidRDefault="0036255A" w:rsidP="0036255A" w:rsidR="0036255A" w:rsidRPr="0036255A">
      <w:pPr>
        <w:pStyle w:val="Odlomakpopisa"/>
        <w:ind w:left="1080"/>
        <w:jc w:val="both"/>
        <w:rPr>
          <w:b/>
        </w:rPr>
      </w:pPr>
    </w:p>
    <w:p w:rsidRDefault="00E754EC" w:rsidP="00E754EC" w:rsidR="00E754EC" w:rsidRPr="00C85D12">
      <w:pPr>
        <w:jc w:val="center"/>
        <w:rPr>
          <w:b/>
        </w:rPr>
      </w:pPr>
      <w:r w:rsidRPr="00C85D12">
        <w:rPr>
          <w:b/>
        </w:rPr>
        <w:t>Obrazloženje</w:t>
      </w:r>
    </w:p>
    <w:p w:rsidRDefault="00E754EC" w:rsidP="00CC7DF2" w:rsidR="00182EB2">
      <w:pPr>
        <w:jc w:val="both"/>
      </w:pPr>
      <w:r w:rsidRPr="00182EB2">
        <w:tab/>
      </w:r>
    </w:p>
    <w:p w:rsidRDefault="00052CF3" w:rsidP="007D648F" w:rsidR="007D648F" w:rsidRPr="007D648F">
      <w:pPr>
        <w:jc w:val="both"/>
      </w:pPr>
      <w:r>
        <w:tab/>
      </w:r>
      <w:r w:rsidR="007D648F" w:rsidRPr="007D648F">
        <w:t xml:space="preserve">Financijska agencija, Regionalni centar Rijeka podnijela je ovome sudu 16. veljače 2016. godine zahtjev za provedbu skraćenog stečajnog postupka nad dužnikom H. R. B. GRUPA društvo s ograničenom odgovornošću za građenje, Jurdani, Veli Brgud 160/d, OIB 75129471302 (dalje: dužnik) temeljem čl.429. Stečajnog zakona (Narodne novine, br. 71/15, dalje: SZ-a). </w:t>
      </w:r>
    </w:p>
    <w:p w:rsidRDefault="007D648F" w:rsidP="007D648F" w:rsidR="007D648F">
      <w:pPr>
        <w:jc w:val="both"/>
      </w:pPr>
      <w:r>
        <w:tab/>
      </w:r>
      <w:r w:rsidRPr="007D648F">
        <w:t xml:space="preserve">Sud je nakon uvida u sudski registar, na mrežnoj stranici e-Oglasna ploča suda objavio oglas koji sadržava podatke iz čl.430. SZ-a. </w:t>
      </w:r>
    </w:p>
    <w:p w:rsidRDefault="00052CF3" w:rsidP="00052CF3" w:rsidR="00052CF3">
      <w:pPr>
        <w:jc w:val="both"/>
      </w:pPr>
      <w:r>
        <w:tab/>
        <w:t xml:space="preserve">Temeljem odredbe čl.430. i 431. SZ-a, oglasom objavljenim na mrežnoj stranici e-Oglasne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052CF3" w:rsidP="00052CF3" w:rsidR="00052CF3">
      <w:pPr>
        <w:jc w:val="both"/>
      </w:pPr>
      <w:r>
        <w:tab/>
        <w:t xml:space="preserve">U zakonskom roku, dana </w:t>
      </w:r>
      <w:r w:rsidR="007D648F">
        <w:t>12. srpnja</w:t>
      </w:r>
      <w:r>
        <w:t xml:space="preserve"> 2016. godine vjerovnik </w:t>
      </w:r>
      <w:r w:rsidR="007D648F">
        <w:t xml:space="preserve">REPUBLIKA HRVATSKA </w:t>
      </w:r>
      <w:r>
        <w:t>podni</w:t>
      </w:r>
      <w:r w:rsidR="007D648F">
        <w:t>jela</w:t>
      </w:r>
      <w:r>
        <w:t xml:space="preserve"> je prijedlog za otvaranje stečajnog postupka nad dužnikom.  </w:t>
      </w:r>
    </w:p>
    <w:p w:rsidRDefault="00052CF3" w:rsidP="00052CF3" w:rsidR="007D648F">
      <w:pPr>
        <w:jc w:val="both"/>
      </w:pPr>
      <w:r>
        <w:tab/>
        <w:t>U prijedlogu je nave</w:t>
      </w:r>
      <w:r w:rsidR="007D648F">
        <w:t>la</w:t>
      </w:r>
      <w:r>
        <w:t xml:space="preserve"> da prema dužniku ima </w:t>
      </w:r>
      <w:r w:rsidR="007D648F">
        <w:t xml:space="preserve">novčanu </w:t>
      </w:r>
      <w:r>
        <w:t xml:space="preserve">tražbinu </w:t>
      </w:r>
      <w:r w:rsidR="007D648F">
        <w:t xml:space="preserve">u iznosu 148.472,57 kn, koja se temelji na ovjerenim izlistima informacijskog sustava Porezne uprave. </w:t>
      </w:r>
    </w:p>
    <w:p w:rsidRDefault="007D648F" w:rsidP="00052CF3" w:rsidR="007D648F">
      <w:pPr>
        <w:jc w:val="both"/>
      </w:pPr>
      <w:r>
        <w:tab/>
        <w:t xml:space="preserve">Dužnik tražbinu nije namirio te je pokrenut i ovršni postupak. </w:t>
      </w:r>
    </w:p>
    <w:p w:rsidRDefault="007D648F" w:rsidP="00052CF3" w:rsidR="0073155B">
      <w:pPr>
        <w:jc w:val="both"/>
      </w:pPr>
      <w:r>
        <w:tab/>
      </w:r>
      <w:r w:rsidR="0073155B">
        <w:t xml:space="preserve">Prema odredbi čl.109. st.1. SZ-a prijedlog za otvaranje stečajnog postupka ovlašten je podnijeti vjerovnik ili dužnik, ako zakonom nije drugačije određeno. </w:t>
      </w:r>
    </w:p>
    <w:p w:rsidRDefault="0073155B" w:rsidP="00052CF3" w:rsidR="0073155B">
      <w:pPr>
        <w:jc w:val="both"/>
      </w:pPr>
      <w:r>
        <w:tab/>
        <w:t xml:space="preserve">Prema stavku </w:t>
      </w:r>
      <w:r w:rsidR="003C142D">
        <w:t xml:space="preserve">2. </w:t>
      </w:r>
      <w:r>
        <w:t xml:space="preserve">istog članka vjerovnik je ovlašten podnijeti prijedlog za otvaranje stečajnog postupka, ako učini vjerojatnim postojanje svoje tražbine i stečajnog razloga. </w:t>
      </w:r>
    </w:p>
    <w:p w:rsidRDefault="007D648F" w:rsidP="00E754EC" w:rsidR="0073155B">
      <w:pPr>
        <w:ind w:firstLine="708"/>
        <w:jc w:val="both"/>
      </w:pPr>
      <w:r>
        <w:t xml:space="preserve">U konkretnom slučaju, vjerovnik je učinio vjerojatnim postojanje svoje tražbine. Međutim, kod dužnika je nakon podnošenja zahtjeva za provedbu skraćenog stečajnog postupka otpao stečajni razlog nesposobnost za plaćanje. Naime, prema potvrdi Financijske </w:t>
      </w:r>
      <w:r>
        <w:lastRenderedPageBreak/>
        <w:t xml:space="preserve">agencije od 28. srpnja 2016. godine dužnik na računima na dan 28. srpnja 2016. godine nema nepodmirenih obveza, zbog čega je sud rješenjem od 22. kolovoza 2016. godine obustavio skraćeni stečajni postupak nad dužnikom. </w:t>
      </w:r>
    </w:p>
    <w:p w:rsidRDefault="007D648F" w:rsidP="007D648F" w:rsidR="00CA662A">
      <w:pPr>
        <w:ind w:firstLine="708"/>
        <w:jc w:val="both"/>
      </w:pPr>
      <w:r>
        <w:t xml:space="preserve">Slijedom navedenog, a primjenom odredbe čl.109. st.2. SZ-a u vezi s čl. 358. st.3. </w:t>
      </w:r>
      <w:r w:rsidR="00D73FD8">
        <w:t xml:space="preserve">Zakona o parničnom postupku </w:t>
      </w:r>
      <w:r w:rsidR="00D73FD8" w:rsidRPr="00ED5721">
        <w:t>(N</w:t>
      </w:r>
      <w:r w:rsidR="0073155B">
        <w:t xml:space="preserve">arodne novine broj </w:t>
      </w:r>
      <w:r w:rsidR="00D73FD8" w:rsidRPr="00ED5721">
        <w:t>34/91, 53/91, 91/92, 112/99, 117/03, 84/08, 123/08, 57/11, 148/11 i 25/13)</w:t>
      </w:r>
      <w:r w:rsidR="00D73FD8">
        <w:t xml:space="preserve"> </w:t>
      </w:r>
      <w:r>
        <w:t xml:space="preserve">valjalo je </w:t>
      </w:r>
      <w:r w:rsidR="0073155B">
        <w:t xml:space="preserve">prijedlog za otvaranje stečajnog postupka </w:t>
      </w:r>
      <w:r w:rsidR="00D73FD8">
        <w:t>odbaciti</w:t>
      </w:r>
      <w:r w:rsidR="0073155B">
        <w:t>,</w:t>
      </w:r>
      <w:r w:rsidR="00D73FD8">
        <w:t xml:space="preserve"> budući ga je podnijela osoba koja nije ovlaštena na njegovo podnošenje. </w:t>
      </w:r>
    </w:p>
    <w:p w:rsidRDefault="00BC4731" w:rsidP="00E754EC" w:rsidR="00BC4731">
      <w:pPr>
        <w:jc w:val="center"/>
      </w:pPr>
    </w:p>
    <w:p w:rsidRDefault="00E754EC" w:rsidP="00E754EC" w:rsidR="00E754EC">
      <w:pPr>
        <w:jc w:val="center"/>
      </w:pPr>
      <w:r w:rsidRPr="00182EB2">
        <w:t>U Rijeci,</w:t>
      </w:r>
      <w:r w:rsidR="00CA662A">
        <w:t xml:space="preserve"> </w:t>
      </w:r>
      <w:r w:rsidR="00052CF3">
        <w:t>2</w:t>
      </w:r>
      <w:r w:rsidR="007D648F">
        <w:t>7</w:t>
      </w:r>
      <w:r w:rsidR="00052CF3">
        <w:t>. prosinca 2016</w:t>
      </w:r>
      <w:r w:rsidR="00AA08E2" w:rsidRPr="00182EB2">
        <w:t>. godine</w:t>
      </w:r>
    </w:p>
    <w:p w:rsidRDefault="00E754EC" w:rsidP="000A4C0C" w:rsidR="007D648F">
      <w:pPr>
        <w:ind w:firstLine="708" w:left="1416"/>
        <w:jc w:val="right"/>
      </w:pPr>
      <w:r w:rsidRPr="00182EB2">
        <w:rPr>
          <w:b/>
        </w:rPr>
        <w:tab/>
      </w:r>
      <w:r w:rsidRPr="00182EB2">
        <w:rPr>
          <w:b/>
        </w:rPr>
        <w:tab/>
      </w:r>
      <w:r w:rsidRPr="00182EB2">
        <w:rPr>
          <w:b/>
        </w:rPr>
        <w:tab/>
      </w:r>
      <w:r w:rsidRPr="00182EB2">
        <w:rPr>
          <w:b/>
        </w:rPr>
        <w:tab/>
      </w:r>
      <w:r w:rsidRPr="00182EB2">
        <w:rPr>
          <w:b/>
        </w:rPr>
        <w:tab/>
      </w:r>
      <w:r w:rsidRPr="00182EB2">
        <w:rPr>
          <w:b/>
        </w:rPr>
        <w:tab/>
        <w:t xml:space="preserve">             </w:t>
      </w:r>
      <w:r w:rsidRPr="00182EB2">
        <w:rPr>
          <w:b/>
        </w:rPr>
        <w:tab/>
      </w:r>
      <w:r w:rsidR="002D11BC">
        <w:rPr>
          <w:b/>
        </w:rPr>
        <w:t xml:space="preserve"> </w:t>
      </w:r>
      <w:r w:rsidR="002B6CF5">
        <w:rPr>
          <w:b/>
        </w:rPr>
        <w:t xml:space="preserve">   </w:t>
      </w:r>
      <w:r w:rsidR="003C142D">
        <w:rPr>
          <w:b/>
        </w:rPr>
        <w:tab/>
      </w:r>
      <w:r w:rsidR="003C142D">
        <w:rPr>
          <w:b/>
        </w:rPr>
        <w:tab/>
        <w:t xml:space="preserve">  </w:t>
      </w:r>
      <w:r w:rsidR="009F07A4">
        <w:rPr>
          <w:b/>
        </w:rPr>
        <w:tab/>
      </w:r>
      <w:r w:rsidR="009F07A4">
        <w:rPr>
          <w:b/>
        </w:rPr>
        <w:tab/>
      </w:r>
      <w:r w:rsidR="009F07A4">
        <w:rPr>
          <w:b/>
        </w:rPr>
        <w:tab/>
      </w:r>
      <w:r w:rsidR="009F07A4">
        <w:rPr>
          <w:b/>
        </w:rPr>
        <w:tab/>
      </w:r>
      <w:r w:rsidR="009F07A4">
        <w:rPr>
          <w:b/>
        </w:rPr>
        <w:tab/>
      </w:r>
      <w:r w:rsidR="009F07A4">
        <w:rPr>
          <w:b/>
        </w:rPr>
        <w:tab/>
      </w:r>
      <w:r w:rsidR="009F07A4">
        <w:rPr>
          <w:b/>
        </w:rPr>
        <w:tab/>
      </w:r>
      <w:r w:rsidR="009F07A4">
        <w:rPr>
          <w:b/>
        </w:rPr>
        <w:tab/>
      </w:r>
      <w:r w:rsidR="0073155B">
        <w:t>S</w:t>
      </w:r>
      <w:r w:rsidRPr="00182EB2">
        <w:t>udac</w:t>
      </w:r>
      <w:r w:rsidRPr="00182EB2">
        <w:tab/>
      </w:r>
      <w:r w:rsidRPr="00182EB2">
        <w:tab/>
      </w:r>
      <w:r w:rsidRPr="00182EB2">
        <w:tab/>
      </w:r>
      <w:r w:rsidRPr="00182EB2">
        <w:tab/>
      </w:r>
      <w:r w:rsidRPr="00182EB2">
        <w:tab/>
      </w:r>
      <w:r w:rsidRPr="00182EB2">
        <w:tab/>
      </w:r>
      <w:r w:rsidRPr="00182EB2">
        <w:tab/>
        <w:t xml:space="preserve">          </w:t>
      </w:r>
      <w:r w:rsidR="009F07A4">
        <w:tab/>
      </w:r>
      <w:r w:rsidRPr="00182EB2">
        <w:t>Daniela Korlević</w:t>
      </w:r>
      <w:r w:rsidR="007D648F">
        <w:t xml:space="preserve"> </w:t>
      </w:r>
      <w:r w:rsidR="000A4C0C">
        <w:t xml:space="preserve"> </w:t>
      </w:r>
    </w:p>
    <w:p w:rsidRDefault="009F07A4" w:rsidP="009F07A4" w:rsidR="0073155B">
      <w:pPr>
        <w:ind w:firstLine="708" w:left="1416"/>
        <w:jc w:val="right"/>
      </w:pPr>
      <w:r>
        <w:t xml:space="preserve"> </w:t>
      </w:r>
      <w:r w:rsidR="00E754EC" w:rsidRPr="00182EB2">
        <w:t xml:space="preserve"> </w:t>
      </w:r>
      <w:r w:rsidR="00AC7104">
        <w:t xml:space="preserve"> </w:t>
      </w:r>
    </w:p>
    <w:p w:rsidRDefault="00AC7104" w:rsidP="00AC7104" w:rsidR="00AC7104">
      <w:pPr>
        <w:jc w:val="right"/>
        <w:rPr>
          <w:b/>
        </w:rPr>
      </w:pPr>
    </w:p>
    <w:p w:rsidRDefault="00E754EC" w:rsidP="001B1DB4" w:rsidR="001B1DB4" w:rsidRPr="00182EB2">
      <w:pPr>
        <w:rPr>
          <w:b/>
        </w:rPr>
      </w:pPr>
      <w:r w:rsidRPr="00182EB2">
        <w:rPr>
          <w:b/>
        </w:rPr>
        <w:t>UPUTA O PRAVNOM LIJEKU:</w:t>
      </w:r>
    </w:p>
    <w:p w:rsidRDefault="00E754EC" w:rsidP="00D73FD8" w:rsidR="00E754EC" w:rsidRPr="00182EB2">
      <w:pPr>
        <w:jc w:val="both"/>
        <w:rPr>
          <w:b/>
        </w:rPr>
      </w:pPr>
      <w:r w:rsidRPr="00182EB2">
        <w:t xml:space="preserve">Protiv rješenja nezadovoljna stranka može podnijeti žalbu u roku od 8 dana od dana primitka istog. </w:t>
      </w:r>
      <w:r w:rsidR="007D648F" w:rsidRPr="00DB5FB4">
        <w:t xml:space="preserve">Žalba se podnosi </w:t>
      </w:r>
      <w:r w:rsidR="007D648F">
        <w:t>istekom osmoga dana od dana objave pismena na mrežnoj stranici e-Oglasna ploča suda,</w:t>
      </w:r>
      <w:r w:rsidR="007D648F" w:rsidRPr="00DB5FB4">
        <w:t xml:space="preserve"> a o žalbi odlučuje Visoki trgovački sud Republike Hrvatske. </w:t>
      </w:r>
    </w:p>
    <w:p w:rsidRDefault="002B6CF5" w:rsidP="00E754EC" w:rsidR="002B6CF5" w:rsidRPr="00182EB2">
      <w:pPr>
        <w:jc w:val="both"/>
      </w:pPr>
    </w:p>
    <w:p w:rsidRDefault="00E754EC" w:rsidP="00E754EC" w:rsidR="00E754EC" w:rsidRPr="00052CF3">
      <w:pPr>
        <w:jc w:val="both"/>
        <w:rPr>
          <w:b/>
          <w:sz w:val="20"/>
          <w:szCs w:val="20"/>
        </w:rPr>
      </w:pPr>
      <w:r w:rsidRPr="00052CF3">
        <w:rPr>
          <w:b/>
          <w:sz w:val="20"/>
          <w:szCs w:val="20"/>
        </w:rPr>
        <w:t>DNA</w:t>
      </w:r>
      <w:r w:rsidR="00AA08E2" w:rsidRPr="00052CF3">
        <w:rPr>
          <w:b/>
          <w:sz w:val="20"/>
          <w:szCs w:val="20"/>
        </w:rPr>
        <w:t>:</w:t>
      </w:r>
    </w:p>
    <w:p w:rsidRDefault="00AA08E2" w:rsidP="00E754EC" w:rsidR="00AA08E2">
      <w:pPr>
        <w:rPr>
          <w:sz w:val="20"/>
          <w:szCs w:val="20"/>
        </w:rPr>
      </w:pPr>
      <w:r w:rsidRPr="002B6CF5">
        <w:rPr>
          <w:sz w:val="20"/>
          <w:szCs w:val="20"/>
        </w:rPr>
        <w:t>- predlagatelj</w:t>
      </w:r>
      <w:r w:rsidR="007D648F">
        <w:rPr>
          <w:sz w:val="20"/>
          <w:szCs w:val="20"/>
        </w:rPr>
        <w:t xml:space="preserve">u po zz ŽDO Rijeka </w:t>
      </w:r>
    </w:p>
    <w:p w:rsidRDefault="007F09BF" w:rsidP="00E754EC" w:rsidR="007F09BF">
      <w:pPr>
        <w:rPr>
          <w:sz w:val="20"/>
          <w:szCs w:val="20"/>
        </w:rPr>
      </w:pPr>
      <w:r>
        <w:rPr>
          <w:sz w:val="20"/>
          <w:szCs w:val="20"/>
        </w:rPr>
        <w:t>- e-oglasna ploča</w:t>
      </w:r>
    </w:p>
    <w:p w:rsidRDefault="00AA08E2" w:rsidP="00E754EC" w:rsidR="00AA08E2" w:rsidRPr="002B6CF5">
      <w:pPr>
        <w:rPr>
          <w:sz w:val="20"/>
          <w:szCs w:val="20"/>
        </w:rPr>
      </w:pPr>
    </w:p>
    <w:p w:rsidRDefault="00E754EC" w:rsidP="00E754EC" w:rsidR="00AA08E2" w:rsidRPr="002B6CF5">
      <w:pPr>
        <w:rPr>
          <w:sz w:val="20"/>
          <w:szCs w:val="20"/>
        </w:rPr>
      </w:pPr>
      <w:r w:rsidRPr="002B6CF5">
        <w:rPr>
          <w:sz w:val="20"/>
          <w:szCs w:val="20"/>
        </w:rPr>
        <w:t>U Rijeci,</w:t>
      </w:r>
      <w:r w:rsidR="002D11BC" w:rsidRPr="002B6CF5">
        <w:rPr>
          <w:sz w:val="20"/>
          <w:szCs w:val="20"/>
        </w:rPr>
        <w:t xml:space="preserve"> </w:t>
      </w:r>
      <w:r w:rsidR="00052CF3">
        <w:rPr>
          <w:sz w:val="20"/>
          <w:szCs w:val="20"/>
        </w:rPr>
        <w:t>2</w:t>
      </w:r>
      <w:r w:rsidR="007D648F">
        <w:rPr>
          <w:sz w:val="20"/>
          <w:szCs w:val="20"/>
        </w:rPr>
        <w:t>7</w:t>
      </w:r>
      <w:r w:rsidR="00052CF3">
        <w:rPr>
          <w:sz w:val="20"/>
          <w:szCs w:val="20"/>
        </w:rPr>
        <w:t>.12.2016</w:t>
      </w:r>
      <w:r w:rsidR="00CA662A" w:rsidRPr="002B6CF5">
        <w:rPr>
          <w:sz w:val="20"/>
          <w:szCs w:val="20"/>
        </w:rPr>
        <w:t>.</w:t>
      </w:r>
      <w:r w:rsidR="00052CF3">
        <w:rPr>
          <w:sz w:val="20"/>
          <w:szCs w:val="20"/>
        </w:rPr>
        <w:t xml:space="preserve"> </w:t>
      </w:r>
      <w:r w:rsidR="00CA662A" w:rsidRPr="002B6CF5">
        <w:rPr>
          <w:sz w:val="20"/>
          <w:szCs w:val="20"/>
        </w:rPr>
        <w:t>g.</w:t>
      </w:r>
    </w:p>
    <w:p w:rsidRDefault="00CA662A" w:rsidP="00E754EC" w:rsidR="00CA662A" w:rsidRPr="002B6CF5">
      <w:pPr>
        <w:rPr>
          <w:sz w:val="20"/>
          <w:szCs w:val="20"/>
        </w:rPr>
      </w:pPr>
    </w:p>
    <w:p w:rsidRDefault="0073155B" w:rsidP="00E754EC" w:rsidR="00E754EC" w:rsidRPr="002B6CF5">
      <w:pPr>
        <w:rPr>
          <w:sz w:val="20"/>
          <w:szCs w:val="20"/>
        </w:rPr>
      </w:pPr>
      <w:r>
        <w:rPr>
          <w:sz w:val="20"/>
          <w:szCs w:val="20"/>
        </w:rPr>
        <w:t>S</w:t>
      </w:r>
      <w:r w:rsidR="00E754EC" w:rsidRPr="002B6CF5">
        <w:rPr>
          <w:sz w:val="20"/>
          <w:szCs w:val="20"/>
        </w:rPr>
        <w:t>udac</w:t>
      </w:r>
    </w:p>
    <w:p w:rsidRDefault="00E754EC" w:rsidR="00A50178" w:rsidRPr="002B6CF5">
      <w:pPr>
        <w:rPr>
          <w:sz w:val="20"/>
          <w:szCs w:val="20"/>
        </w:rPr>
      </w:pPr>
      <w:r w:rsidRPr="002B6CF5">
        <w:rPr>
          <w:sz w:val="20"/>
          <w:szCs w:val="20"/>
        </w:rPr>
        <w:t>Daniela Korlević</w:t>
      </w:r>
    </w:p>
    <w:sectPr w:rsidR="00A50178" w:rsidRPr="002B6CF5">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2801" w:rsidR="00772801">
      <w:r>
        <w:separator/>
      </w:r>
    </w:p>
  </w:endnote>
  <w:endnote w:id="0" w:type="continuationSeparator">
    <w:p w:rsidRDefault="00772801" w:rsidR="007728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2589" w:rsidR="00322589">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2589" w:rsidR="0032258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2589" w:rsidR="00322589">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2780">
      <w:rPr>
        <w:rStyle w:val="Brojstranice"/>
        <w:noProof/>
      </w:rPr>
      <w:t>1</w:t>
    </w:r>
    <w:r>
      <w:rPr>
        <w:rStyle w:val="Brojstranice"/>
      </w:rPr>
      <w:fldChar w:fldCharType="end"/>
    </w:r>
  </w:p>
  <w:p w:rsidRDefault="00322589" w:rsidR="0032258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2801" w:rsidR="00772801">
      <w:r>
        <w:separator/>
      </w:r>
    </w:p>
  </w:footnote>
  <w:footnote w:id="0" w:type="continuationSeparator">
    <w:p w:rsidRDefault="00772801" w:rsidR="007728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2589" w:rsidP="00A25755" w:rsidR="00322589" w:rsidRPr="0012569E">
    <w:pPr>
      <w:ind w:firstLine="708" w:left="4956"/>
      <w:jc w:val="right"/>
    </w:pPr>
    <w:r w:rsidRPr="003E5B19">
      <w:rPr>
        <w:rFonts w:cs="Arial" w:hAnsi="Arial" w:ascii="Arial"/>
      </w:rPr>
      <w:tab/>
    </w:r>
    <w:r w:rsidRPr="0012569E">
      <w:t>Posl. br. 15 St-</w:t>
    </w:r>
    <w:r w:rsidR="007D648F">
      <w:t>1374/16-2</w:t>
    </w:r>
  </w:p>
  <w:p w:rsidRDefault="00322589" w:rsidR="0032258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385DC1"/>
    <w:multiLevelType w:val="hybridMultilevel"/>
    <w:tmpl w:val="E2A09F8A"/>
    <w:lvl w:tplc="0C80D60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54EC"/>
    <w:rsid w:val="00025D04"/>
    <w:rsid w:val="00052CF3"/>
    <w:rsid w:val="000A4C0C"/>
    <w:rsid w:val="000F79FA"/>
    <w:rsid w:val="0012569E"/>
    <w:rsid w:val="00136E8A"/>
    <w:rsid w:val="00182EB2"/>
    <w:rsid w:val="001B1DB4"/>
    <w:rsid w:val="001F744B"/>
    <w:rsid w:val="00277B5D"/>
    <w:rsid w:val="002B3FF3"/>
    <w:rsid w:val="002B6CF5"/>
    <w:rsid w:val="002C4AA5"/>
    <w:rsid w:val="002D11BC"/>
    <w:rsid w:val="00305E50"/>
    <w:rsid w:val="00322589"/>
    <w:rsid w:val="0036255A"/>
    <w:rsid w:val="003B662D"/>
    <w:rsid w:val="003C142D"/>
    <w:rsid w:val="00497ED8"/>
    <w:rsid w:val="005A29EB"/>
    <w:rsid w:val="005C30E5"/>
    <w:rsid w:val="005E7F82"/>
    <w:rsid w:val="006228CA"/>
    <w:rsid w:val="0064704D"/>
    <w:rsid w:val="00705321"/>
    <w:rsid w:val="00724C2C"/>
    <w:rsid w:val="00727E64"/>
    <w:rsid w:val="00731157"/>
    <w:rsid w:val="0073155B"/>
    <w:rsid w:val="00772801"/>
    <w:rsid w:val="007D648F"/>
    <w:rsid w:val="007F09BF"/>
    <w:rsid w:val="008519B7"/>
    <w:rsid w:val="008F5956"/>
    <w:rsid w:val="0090218B"/>
    <w:rsid w:val="009062B6"/>
    <w:rsid w:val="009463F4"/>
    <w:rsid w:val="00973E23"/>
    <w:rsid w:val="009A2780"/>
    <w:rsid w:val="009B6014"/>
    <w:rsid w:val="009C2CFB"/>
    <w:rsid w:val="009F07A4"/>
    <w:rsid w:val="00A24D4A"/>
    <w:rsid w:val="00A25755"/>
    <w:rsid w:val="00A50178"/>
    <w:rsid w:val="00A902D1"/>
    <w:rsid w:val="00AA08E2"/>
    <w:rsid w:val="00AC7104"/>
    <w:rsid w:val="00BC4731"/>
    <w:rsid w:val="00C424EB"/>
    <w:rsid w:val="00C85D12"/>
    <w:rsid w:val="00CA1CC3"/>
    <w:rsid w:val="00CA2BA8"/>
    <w:rsid w:val="00CA662A"/>
    <w:rsid w:val="00CC7DF2"/>
    <w:rsid w:val="00CE00AB"/>
    <w:rsid w:val="00CE7092"/>
    <w:rsid w:val="00D13B65"/>
    <w:rsid w:val="00D55B35"/>
    <w:rsid w:val="00D67D02"/>
    <w:rsid w:val="00D73FD8"/>
    <w:rsid w:val="00DE7A11"/>
    <w:rsid w:val="00E57B0B"/>
    <w:rsid w:val="00E754EC"/>
    <w:rsid w:val="00EB16BC"/>
    <w:rsid w:val="00ED2485"/>
    <w:rsid w:val="00EF0824"/>
    <w:rsid w:val="00F01BE9"/>
    <w:rsid w:val="00F73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532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754EC"/>
    <w:pPr>
      <w:tabs>
        <w:tab w:pos="4536" w:val="center"/>
        <w:tab w:pos="9072" w:val="right"/>
      </w:tabs>
    </w:pPr>
  </w:style>
  <w:style w:styleId="Brojstranice" w:type="character">
    <w:name w:val="page number"/>
    <w:basedOn w:val="Zadanifontodlomka"/>
    <w:rsid w:val="00E754EC"/>
  </w:style>
  <w:style w:styleId="Zaglavlje" w:type="paragraph">
    <w:name w:val="header"/>
    <w:basedOn w:val="Normal"/>
    <w:rsid w:val="00E754EC"/>
    <w:pPr>
      <w:tabs>
        <w:tab w:pos="4320" w:val="center"/>
        <w:tab w:pos="8640" w:val="right"/>
      </w:tabs>
    </w:pPr>
  </w:style>
  <w:style w:styleId="Odlomakpopisa" w:type="paragraph">
    <w:name w:val="List Paragraph"/>
    <w:basedOn w:val="Normal"/>
    <w:uiPriority w:val="34"/>
    <w:qFormat/>
    <w:rsid w:val="0036255A"/>
    <w:pPr>
      <w:ind w:left="720"/>
      <w:contextualSpacing/>
    </w:pPr>
  </w:style>
  <w:style w:styleId="Tekstrezerviranogmjesta" w:type="character">
    <w:name w:val="Placeholder Text"/>
    <w:basedOn w:val="Zadanifontodlomka"/>
    <w:uiPriority w:val="99"/>
    <w:semiHidden/>
    <w:rsid w:val="009A2780"/>
    <w:rPr>
      <w:color w:val="808080"/>
      <w:bdr w:space="0" w:sz="0" w:color="auto" w:val="none"/>
      <w:shd w:fill="auto" w:color="auto" w:val="clear"/>
    </w:rPr>
  </w:style>
  <w:style w:customStyle="true" w:styleId="eSPISCCParagraphDefaultFont" w:type="character">
    <w:name w:val="eSPIS_CC_Paragraph Default Font"/>
    <w:basedOn w:val="Zadanifontodlomka"/>
    <w:rsid w:val="009A27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2780"/>
    <w:rPr>
      <w:bdr w:space="0" w:sz="0" w:color="auto" w:val="none"/>
      <w:shd w:fill="FFFFCC" w:color="auto" w:val="clear"/>
      <w:lang w:val="hr-HR"/>
    </w:rPr>
  </w:style>
  <w:style w:customStyle="true" w:styleId="PozadinaSvijetloCrvena" w:type="character">
    <w:name w:val="Pozadina_SvijetloCrvena"/>
    <w:basedOn w:val="eSPISCCParagraphDefaultFont"/>
    <w:rsid w:val="009A27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278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9A2780"/>
    <w:rPr>
      <w:rFonts w:cs="Tahoma" w:hAnsi="Tahoma" w:ascii="Tahoma"/>
      <w:sz w:val="16"/>
      <w:szCs w:val="16"/>
    </w:rPr>
  </w:style>
  <w:style w:customStyle="true" w:styleId="TekstbaloniaChar" w:type="character">
    <w:name w:val="Tekst balončića Char"/>
    <w:basedOn w:val="Zadanifontodlomka"/>
    <w:link w:val="Tekstbalonia"/>
    <w:rsid w:val="009A2780"/>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532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754EC"/>
    <w:pPr>
      <w:tabs>
        <w:tab w:pos="4536" w:val="center"/>
        <w:tab w:pos="9072" w:val="right"/>
      </w:tabs>
    </w:pPr>
  </w:style>
  <w:style w:styleId="Brojstranice" w:type="character">
    <w:name w:val="page number"/>
    <w:basedOn w:val="Zadanifontodlomka"/>
    <w:rsid w:val="00E754EC"/>
  </w:style>
  <w:style w:styleId="Zaglavlje" w:type="paragraph">
    <w:name w:val="header"/>
    <w:basedOn w:val="Normal"/>
    <w:rsid w:val="00E754EC"/>
    <w:pPr>
      <w:tabs>
        <w:tab w:pos="4320" w:val="center"/>
        <w:tab w:pos="8640" w:val="right"/>
      </w:tabs>
    </w:pPr>
  </w:style>
  <w:style w:styleId="Odlomakpopisa" w:type="paragraph">
    <w:name w:val="List Paragraph"/>
    <w:basedOn w:val="Normal"/>
    <w:uiPriority w:val="34"/>
    <w:qFormat/>
    <w:rsid w:val="0036255A"/>
    <w:pPr>
      <w:ind w:left="720"/>
      <w:contextualSpacing/>
    </w:pPr>
  </w:style>
  <w:style w:styleId="Tekstrezerviranogmjesta" w:type="character">
    <w:name w:val="Placeholder Text"/>
    <w:basedOn w:val="Zadanifontodlomka"/>
    <w:uiPriority w:val="99"/>
    <w:semiHidden/>
    <w:rsid w:val="009A2780"/>
    <w:rPr>
      <w:color w:val="808080"/>
      <w:bdr w:color="auto" w:space="0" w:sz="0" w:val="none"/>
      <w:shd w:color="auto" w:fill="auto" w:val="clear"/>
    </w:rPr>
  </w:style>
  <w:style w:customStyle="1" w:styleId="eSPISCCParagraphDefaultFont" w:type="character">
    <w:name w:val="eSPIS_CC_Paragraph Default Font"/>
    <w:basedOn w:val="Zadanifontodlomka"/>
    <w:rsid w:val="009A27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2780"/>
    <w:rPr>
      <w:bdr w:color="auto" w:space="0" w:sz="0" w:val="none"/>
      <w:shd w:color="auto" w:fill="FFFFCC" w:val="clear"/>
      <w:lang w:val="hr-HR"/>
    </w:rPr>
  </w:style>
  <w:style w:customStyle="1" w:styleId="PozadinaSvijetloCrvena" w:type="character">
    <w:name w:val="Pozadina_SvijetloCrvena"/>
    <w:basedOn w:val="eSPISCCParagraphDefaultFont"/>
    <w:rsid w:val="009A27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278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9A2780"/>
    <w:rPr>
      <w:rFonts w:ascii="Tahoma" w:cs="Tahoma" w:hAnsi="Tahoma"/>
      <w:sz w:val="16"/>
      <w:szCs w:val="16"/>
    </w:rPr>
  </w:style>
  <w:style w:customStyle="1" w:styleId="TekstbaloniaChar" w:type="character">
    <w:name w:val="Tekst balončića Char"/>
    <w:basedOn w:val="Zadanifontodlomka"/>
    <w:link w:val="Tekstbalonia"/>
    <w:rsid w:val="009A2780"/>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1374</izvorni_sadrzaj>
    <derivirana_varijabla naziv="DomainObject.Predmet.Broj_1">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St-1374/2016</izvorni_sadrzaj>
    <derivirana_varijabla naziv="DomainObject.Predmet.OznakaBroj_1">St-1374/2016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St-494/16</izvorni_sadrzaj>
    <derivirana_varijabla naziv="DomainObject.Predmet.PrimjedbaSuca_1">Veza St-494/16</derivirana_varijabla>
  </DomainObject.Predmet.PrimjedbaSuca>
  <DomainObject.Predmet.PrimjedbaUpisnicara>
    <izvorni_sadrzaj/>
    <derivirana_varijabla naziv="DomainObject.Predmet.PrimjedbaUpisnicara_1"/>
  </DomainObject.Predmet.PrimjedbaUpisnicara>
  <DomainObject.Predmet.ProtustrankaFormated>
    <izvorni_sadrzaj>  H.R.B. GRUPA d.o.o.</izvorni_sadrzaj>
    <derivirana_varijabla naziv="DomainObject.Predmet.ProtustrankaFormated_1">  H.R.B. GRUPA d.o.o.</derivirana_varijabla>
  </DomainObject.Predmet.ProtustrankaFormated>
  <DomainObject.Predmet.ProtustrankaFormatedOIB>
    <izvorni_sadrzaj>  H.R.B. GRUPA d.o.o., OIB 75129471302</izvorni_sadrzaj>
    <derivirana_varijabla naziv="DomainObject.Predmet.ProtustrankaFormatedOIB_1">  H.R.B. GRUPA d.o.o., OIB 75129471302</derivirana_varijabla>
  </DomainObject.Predmet.ProtustrankaFormatedOIB>
  <DomainObject.Predmet.ProtustrankaFormatedWithAdress>
    <izvorni_sadrzaj> H.R.B. GRUPA d.o.o., Veli Brgud 160d, 51213 Jurdani</izvorni_sadrzaj>
    <derivirana_varijabla naziv="DomainObject.Predmet.ProtustrankaFormatedWithAdress_1"> H.R.B. GRUPA d.o.o., Veli Brgud 160d, 51213 Jurdani</derivirana_varijabla>
  </DomainObject.Predmet.ProtustrankaFormatedWithAdress>
  <DomainObject.Predmet.ProtustrankaFormatedWithAdressOIB>
    <izvorni_sadrzaj> H.R.B. GRUPA d.o.o., OIB 75129471302, Veli Brgud 160d, 51213 Jurdani</izvorni_sadrzaj>
    <derivirana_varijabla naziv="DomainObject.Predmet.ProtustrankaFormatedWithAdressOIB_1"> H.R.B. GRUPA d.o.o., OIB 75129471302, Veli Brgud 160d, 51213 Jurdani</derivirana_varijabla>
  </DomainObject.Predmet.ProtustrankaFormatedWithAdressOIB>
  <DomainObject.Predmet.ProtustrankaWithAdress>
    <izvorni_sadrzaj>H.R.B. GRUPA d.o.o. Veli Brgud 160d, 51213 Jurdani</izvorni_sadrzaj>
    <derivirana_varijabla naziv="DomainObject.Predmet.ProtustrankaWithAdress_1">H.R.B. GRUPA d.o.o. Veli Brgud 160d, 51213 Jurdani</derivirana_varijabla>
  </DomainObject.Predmet.ProtustrankaWithAdress>
  <DomainObject.Predmet.ProtustrankaWithAdressOIB>
    <izvorni_sadrzaj>H.R.B. GRUPA d.o.o., OIB 75129471302, Veli Brgud 160d, 51213 Jurdani</izvorni_sadrzaj>
    <derivirana_varijabla naziv="DomainObject.Predmet.ProtustrankaWithAdressOIB_1">H.R.B. GRUPA d.o.o., OIB 75129471302, Veli Brgud 160d, 51213 Jurdani</derivirana_varijabla>
  </DomainObject.Predmet.ProtustrankaWithAdressOIB>
  <DomainObject.Predmet.ProtustrankaNazivFormated>
    <izvorni_sadrzaj>H.R.B. GRUPA d.o.o.</izvorni_sadrzaj>
    <derivirana_varijabla naziv="DomainObject.Predmet.ProtustrankaNazivFormated_1">H.R.B. GRUPA d.o.o.</derivirana_varijabla>
  </DomainObject.Predmet.ProtustrankaNazivFormated>
  <DomainObject.Predmet.ProtustrankaNazivFormatedOIB>
    <izvorni_sadrzaj>H.R.B. GRUPA d.o.o., OIB 75129471302</izvorni_sadrzaj>
    <derivirana_varijabla naziv="DomainObject.Predmet.ProtustrankaNazivFormatedOIB_1">H.R.B. GRUPA d.o.o., OIB 75129471302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H.R.B. GRUPA d.o.o.</item>
    </izvorni_sadrzaj>
    <derivirana_varijabla naziv="DomainObject.Predmet.ProtuStrankaListFormated_1">
      <item>H.R.B. GRUPA d.o.o.</item>
    </derivirana_varijabla>
  </DomainObject.Predmet.ProtuStrankaListFormated>
  <DomainObject.Predmet.ProtuStrankaListFormatedOIB>
    <izvorni_sadrzaj>
      <item>H.R.B. GRUPA d.o.o., OIB 75129471302</item>
    </izvorni_sadrzaj>
    <derivirana_varijabla naziv="DomainObject.Predmet.ProtuStrankaListFormatedOIB_1">
      <item>H.R.B. GRUPA d.o.o., OIB 75129471302</item>
    </derivirana_varijabla>
  </DomainObject.Predmet.ProtuStrankaListFormatedOIB>
  <DomainObject.Predmet.ProtuStrankaListFormatedWithAdress>
    <izvorni_sadrzaj>
      <item>H.R.B. GRUPA d.o.o., Veli Brgud 160d, 51213 Jurdani</item>
    </izvorni_sadrzaj>
    <derivirana_varijabla naziv="DomainObject.Predmet.ProtuStrankaListFormatedWithAdress_1">
      <item>H.R.B. GRUPA d.o.o., Veli Brgud 160d, 51213 Jurdani</item>
    </derivirana_varijabla>
  </DomainObject.Predmet.ProtuStrankaListFormatedWithAdress>
  <DomainObject.Predmet.ProtuStrankaListFormatedWithAdressOIB>
    <izvorni_sadrzaj>
      <item>H.R.B. GRUPA d.o.o., OIB 75129471302, Veli Brgud 160d, 51213 Jurdani</item>
    </izvorni_sadrzaj>
    <derivirana_varijabla naziv="DomainObject.Predmet.ProtuStrankaListFormatedWithAdressOIB_1">
      <item>H.R.B. GRUPA d.o.o., OIB 75129471302, Veli Brgud 160d, 51213 Jurdani</item>
    </derivirana_varijabla>
  </DomainObject.Predmet.ProtuStrankaListFormatedWithAdressOIB>
  <DomainObject.Predmet.ProtuStrankaListNazivFormated>
    <izvorni_sadrzaj>
      <item>H.R.B. GRUPA d.o.o.</item>
    </izvorni_sadrzaj>
    <derivirana_varijabla naziv="DomainObject.Predmet.ProtuStrankaListNazivFormated_1">
      <item>H.R.B. GRUPA d.o.o.</item>
    </derivirana_varijabla>
  </DomainObject.Predmet.ProtuStrankaListNazivFormated>
  <DomainObject.Predmet.ProtuStrankaListNazivFormatedOIB>
    <izvorni_sadrzaj>
      <item>H.R.B. GRUPA d.o.o., OIB 75129471302</item>
    </izvorni_sadrzaj>
    <derivirana_varijabla naziv="DomainObject.Predmet.ProtuStrankaListNazivFormatedOIB_1">
      <item>H.R.B. GRUPA d.o.o., OIB 75129471302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H.R.B. GRUPA d.o.o.</izvorni_sadrzaj>
    <derivirana_varijabla naziv="DomainObject.Predmet.ProtustrankaIDrugi_1">H.R.B. GRUPA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H.R.B. GRUPA d.o.o., OIB 75129471302, Veli Brgud 160d, 51213 Jurdani</izvorni_sadrzaj>
    <derivirana_varijabla naziv="DomainObject.Predmet.ProtustrankaIDrugiAdressOIB_1">H.R.B. GRUPA d.o.o., OIB 75129471302, Veli Brgud 160d,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H.R.B. GRUPA d.o.o.</item>
    </izvorni_sadrzaj>
    <derivirana_varijabla naziv="DomainObject.Predmet.SudioniciListNaziv_1">
      <item>REPUBLIKA HRVATSKA</item>
      <item>H.R.B. GRUPA d.o.o.</item>
    </derivirana_varijabla>
  </DomainObject.Predmet.SudioniciListNaziv>
  <DomainObject.Predmet.SudioniciListAdressOIB>
    <izvorni_sadrzaj>
      <item>REPUBLIKA HRVATSKA, OIB 52634238587</item>
      <item>H.R.B. GRUPA d.o.o., OIB 75129471302, Veli Brgud 160d,51213 Jurdani</item>
    </izvorni_sadrzaj>
    <derivirana_varijabla naziv="DomainObject.Predmet.SudioniciListAdressOIB_1">
      <item>REPUBLIKA HRVATSKA, OIB 52634238587</item>
      <item>H.R.B. GRUPA d.o.o., OIB 75129471302, Veli Brgud 160d,51213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75129471302</item>
    </izvorni_sadrzaj>
    <derivirana_varijabla naziv="DomainObject.Predmet.SudioniciListNazivOIB_1">
      <item>, OIB 52634238587</item>
      <item>, OIB 75129471302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548</properties:Words>
  <properties:Characters>3066</properties:Characters>
  <properties:Lines>75</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2016-12-27T09:49:00Z</dcterms:created>
  <dc:creator>dcmelik</dc:creator>
  <cp:lastModifiedBy>Jasna Radulović</cp:lastModifiedBy>
  <cp:lastPrinted>2016-12-27T09:48:00Z</cp:lastPrinted>
  <dcterms:modified xmlns:xsi="http://www.w3.org/2001/XMLSchema-instance" xsi:type="dcterms:W3CDTF">2016-12-27T09:49:00Z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