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c1e77" w14:paraId="3ec1e77" w:rsidRDefault="00C72EB2" w:rsidP="00C72EB2" w:rsidR="00C72EB2">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72EB2" w:rsidP="00C72EB2" w:rsidR="00C72EB2">
      <w:pPr>
        <w:pStyle w:val="Tijeloteksta"/>
        <w:jc w:val="both"/>
        <w:outlineLvl w:val="0"/>
        <w:rPr>
          <w:rFonts w:cs="Times New Roman" w:hAnsi="Times New Roman" w:ascii="Times New Roman"/>
          <w:sz w:val="24"/>
        </w:rPr>
      </w:pPr>
      <w:r>
        <w:rPr>
          <w:rFonts w:cs="Times New Roman" w:hAnsi="Times New Roman" w:ascii="Times New Roman"/>
          <w:sz w:val="24"/>
        </w:rPr>
        <w:t>REPUBLIKA HRVATSKA</w:t>
      </w:r>
    </w:p>
    <w:p w:rsidRDefault="00C72EB2" w:rsidP="00C72EB2" w:rsidR="00C72EB2">
      <w:pPr>
        <w:pStyle w:val="Tijeloteksta"/>
        <w:jc w:val="both"/>
        <w:outlineLvl w:val="0"/>
        <w:rPr>
          <w:rFonts w:cs="Times New Roman" w:hAnsi="Times New Roman" w:ascii="Times New Roman"/>
          <w:sz w:val="24"/>
        </w:rPr>
      </w:pPr>
      <w:r>
        <w:rPr>
          <w:rFonts w:cs="Times New Roman" w:hAnsi="Times New Roman" w:ascii="Times New Roman"/>
          <w:sz w:val="24"/>
        </w:rPr>
        <w:t>Trgovački sud u Zagrebu</w:t>
      </w:r>
    </w:p>
    <w:p w:rsidRDefault="00C72EB2" w:rsidP="00C72EB2" w:rsidR="00C72EB2">
      <w:pPr>
        <w:pStyle w:val="Tijeloteksta"/>
        <w:jc w:val="both"/>
        <w:outlineLvl w:val="0"/>
        <w:rPr>
          <w:rFonts w:cs="Times New Roman" w:hAnsi="Times New Roman" w:ascii="Times New Roman"/>
          <w:sz w:val="24"/>
        </w:rPr>
      </w:pPr>
      <w:r>
        <w:rPr>
          <w:rFonts w:cs="Times New Roman" w:hAnsi="Times New Roman" w:ascii="Times New Roman"/>
          <w:sz w:val="24"/>
        </w:rPr>
        <w:t>Zagreb, Amruševa 2/II</w:t>
      </w:r>
    </w:p>
    <w:p w:rsidRDefault="00C72EB2" w:rsidP="00C72EB2" w:rsidR="00C72EB2">
      <w:pPr>
        <w:pStyle w:val="Tijeloteksta"/>
        <w:jc w:val="both"/>
        <w:outlineLvl w:val="0"/>
        <w:rPr>
          <w:rFonts w:cs="Times New Roman" w:hAnsi="Times New Roman" w:ascii="Times New Roman"/>
          <w:sz w:val="24"/>
        </w:rPr>
      </w:pPr>
    </w:p>
    <w:p w:rsidRDefault="00C72EB2" w:rsidP="00C72EB2" w:rsidR="00C72EB2">
      <w:pPr>
        <w:pStyle w:val="Tijeloteksta"/>
        <w:jc w:val="both"/>
        <w:outlineLvl w:val="0"/>
        <w:rPr>
          <w:rFonts w:cs="Times New Roman" w:hAnsi="Times New Roman" w:ascii="Times New Roman"/>
          <w:sz w:val="24"/>
        </w:rPr>
      </w:pPr>
    </w:p>
    <w:p w:rsidRDefault="00C72EB2" w:rsidP="00C72EB2" w:rsidR="00C72EB2">
      <w:pPr>
        <w:tabs>
          <w:tab w:pos="9072" w:val="right"/>
        </w:tabs>
        <w:overflowPunct w:val="false"/>
        <w:jc w:val="center"/>
        <w:rPr>
          <w:bCs/>
          <w:noProof w:val="false"/>
        </w:rPr>
      </w:pPr>
      <w:r>
        <w:rPr>
          <w:bCs/>
          <w:noProof w:val="false"/>
        </w:rPr>
        <w:t>R E P U B L I K A   H R V A T S K A</w:t>
      </w:r>
    </w:p>
    <w:p w:rsidRDefault="00C72EB2" w:rsidP="00C72EB2" w:rsidR="00C72EB2">
      <w:pPr>
        <w:tabs>
          <w:tab w:pos="9072" w:val="right"/>
        </w:tabs>
        <w:overflowPunct w:val="false"/>
        <w:jc w:val="center"/>
        <w:rPr>
          <w:noProof w:val="false"/>
        </w:rPr>
      </w:pPr>
    </w:p>
    <w:p w:rsidRDefault="00C72EB2" w:rsidP="00C72EB2" w:rsidR="00C72EB2">
      <w:pPr>
        <w:overflowPunct w:val="false"/>
        <w:jc w:val="center"/>
        <w:rPr>
          <w:noProof w:val="false"/>
        </w:rPr>
      </w:pPr>
      <w:r>
        <w:rPr>
          <w:bCs/>
          <w:noProof w:val="false"/>
        </w:rPr>
        <w:t>R J E Š E NJ E</w:t>
      </w:r>
    </w:p>
    <w:p w:rsidRDefault="00C72EB2" w:rsidP="00C72EB2" w:rsidR="00C72EB2">
      <w:pPr>
        <w:overflowPunct w:val="false"/>
        <w:jc w:val="center"/>
        <w:rPr>
          <w:bCs/>
          <w:noProof w:val="false"/>
        </w:rPr>
      </w:pPr>
      <w:r>
        <w:rPr>
          <w:bCs/>
          <w:noProof w:val="false"/>
        </w:rPr>
        <w:t> </w:t>
      </w:r>
    </w:p>
    <w:p w:rsidRDefault="00C72EB2" w:rsidP="00C72EB2" w:rsidR="00C72EB2">
      <w:pPr>
        <w:overflowPunct w:val="false"/>
        <w:jc w:val="center"/>
        <w:rPr>
          <w:noProof w:val="false"/>
        </w:rPr>
      </w:pPr>
    </w:p>
    <w:p w:rsidRDefault="00C72EB2" w:rsidP="00C72EB2" w:rsidR="00C72EB2">
      <w:pPr>
        <w:ind w:firstLine="720"/>
        <w:jc w:val="both"/>
      </w:pPr>
      <w:r w:rsidRPr="00C72EB2">
        <w:rPr>
          <w:noProof w:val="false"/>
        </w:rPr>
        <w:t xml:space="preserve">Trgovački sud u Zagrebu po sucu pojedincu Mirjani Chour Hršak, povodom prijedloga dužnika za pokretanje stečajnog postupka nad dužnikom </w:t>
      </w:r>
      <w:r w:rsidRPr="00C72EB2">
        <w:rPr>
          <w:rFonts w:cstheme="minorBidi" w:eastAsiaTheme="minorHAnsi"/>
          <w:noProof w:val="false"/>
          <w:szCs w:val="22"/>
          <w:lang w:eastAsia="en-US"/>
        </w:rPr>
        <w:t>DAKSEDAR d.o.o. sa sjedištem u Zagrebu, Brezovička cesta 27, OIB: 52810214813, MBS: 010073160</w:t>
      </w:r>
      <w:r w:rsidRPr="00C72EB2">
        <w:rPr>
          <w:noProof w:val="false"/>
          <w:szCs w:val="20"/>
        </w:rPr>
        <w:t xml:space="preserve">, </w:t>
      </w:r>
      <w:r w:rsidRPr="00C72EB2">
        <w:rPr>
          <w:noProof w:val="false"/>
        </w:rPr>
        <w:t xml:space="preserve">dana </w:t>
      </w:r>
      <w:r w:rsidR="000A1699">
        <w:rPr>
          <w:noProof w:val="false"/>
        </w:rPr>
        <w:t>04</w:t>
      </w:r>
      <w:r>
        <w:t xml:space="preserve">. </w:t>
      </w:r>
      <w:r w:rsidR="000A1699">
        <w:t>lipnja</w:t>
      </w:r>
      <w:r>
        <w:t xml:space="preserve"> 2018. godine</w:t>
      </w:r>
    </w:p>
    <w:p w:rsidRDefault="00C72EB2" w:rsidP="00C72EB2" w:rsidR="00C72EB2">
      <w:pPr>
        <w:overflowPunct w:val="false"/>
        <w:jc w:val="both"/>
        <w:rPr>
          <w:noProof w:val="false"/>
        </w:rPr>
      </w:pPr>
    </w:p>
    <w:p w:rsidRDefault="00C72EB2" w:rsidP="00C72EB2" w:rsidR="00C72EB2">
      <w:pPr>
        <w:overflowPunct w:val="false"/>
        <w:jc w:val="center"/>
        <w:rPr>
          <w:bCs/>
          <w:noProof w:val="false"/>
        </w:rPr>
      </w:pPr>
      <w:r>
        <w:rPr>
          <w:bCs/>
          <w:noProof w:val="false"/>
        </w:rPr>
        <w:t>r i j e š i o     j e</w:t>
      </w:r>
    </w:p>
    <w:p w:rsidRDefault="00C72EB2" w:rsidP="00C72EB2" w:rsidR="00C72EB2">
      <w:pPr>
        <w:overflowPunct w:val="false"/>
        <w:jc w:val="center"/>
        <w:rPr>
          <w:noProof w:val="false"/>
        </w:rPr>
      </w:pPr>
    </w:p>
    <w:p w:rsidRDefault="00C72EB2" w:rsidP="00C72EB2" w:rsidR="00C72EB2">
      <w:pPr>
        <w:pStyle w:val="Odlomakpopisa"/>
        <w:numPr>
          <w:ilvl w:val="0"/>
          <w:numId w:val="1"/>
        </w:numPr>
        <w:ind w:hanging="720"/>
        <w:jc w:val="both"/>
        <w:rPr>
          <w:bCs/>
        </w:rPr>
      </w:pPr>
      <w:r>
        <w:rPr>
          <w:bCs/>
        </w:rPr>
        <w:t xml:space="preserve">Pozivaju se vjerovnici </w:t>
      </w:r>
      <w:r>
        <w:t xml:space="preserve">stečajnog dužnika </w:t>
      </w:r>
      <w:r w:rsidR="00C37402" w:rsidRPr="00C72EB2">
        <w:rPr>
          <w:rFonts w:cstheme="minorBidi" w:eastAsiaTheme="minorHAnsi"/>
          <w:noProof w:val="false"/>
          <w:szCs w:val="22"/>
          <w:lang w:eastAsia="en-US"/>
        </w:rPr>
        <w:t>DAKSEDAR d.o.o. sa sjedištem u Zagrebu, Brezovička cesta 27, OIB: 52810214813, MBS: 010073160</w:t>
      </w:r>
      <w:r>
        <w:t xml:space="preserve">, </w:t>
      </w:r>
      <w:r>
        <w:rPr>
          <w:bCs/>
        </w:rPr>
        <w:t xml:space="preserve">da u roku od 15 dana predujme iznos od 50.000,00 kuna za pokriće troškova prethodnog i stečajnog postupka na račun Trgovačkog suda Zagreb otvorenog pri Hrvatskoj poštanskoj banci d.d. Zagreb broj IBAN: </w:t>
      </w:r>
      <w:r>
        <w:t xml:space="preserve">HR9223900011300000460, </w:t>
      </w:r>
      <w:r>
        <w:rPr>
          <w:bCs/>
        </w:rPr>
        <w:t>pozivom na broj 05-</w:t>
      </w:r>
      <w:r w:rsidR="00C37402">
        <w:rPr>
          <w:bCs/>
        </w:rPr>
        <w:t>107217</w:t>
      </w:r>
      <w:r>
        <w:rPr>
          <w:bCs/>
        </w:rPr>
        <w:t xml:space="preserve">. </w:t>
      </w:r>
    </w:p>
    <w:p w:rsidRDefault="00C72EB2" w:rsidP="00C72EB2" w:rsidR="00C72EB2">
      <w:pPr>
        <w:jc w:val="both"/>
      </w:pPr>
    </w:p>
    <w:p w:rsidRDefault="00C72EB2" w:rsidP="00C72EB2" w:rsidR="00C72EB2">
      <w:pPr>
        <w:ind w:hanging="705" w:left="705"/>
        <w:jc w:val="both"/>
        <w:rPr>
          <w:bCs/>
        </w:rPr>
      </w:pPr>
      <w:r>
        <w:t>2</w:t>
      </w:r>
      <w:r>
        <w:rPr>
          <w:bCs/>
        </w:rPr>
        <w:tab/>
        <w:t xml:space="preserve">Ukoliko vjerovnici stečajnog dužnika ne postupe u skladu sa točkom 1. ovog rješenja stečajni sudac će donijeti rješenje o otvaranju i zaključenju stečajnog postupka. </w:t>
      </w:r>
    </w:p>
    <w:p w:rsidRDefault="00C72EB2" w:rsidP="00C72EB2" w:rsidR="00C72EB2">
      <w:pPr>
        <w:overflowPunct w:val="false"/>
        <w:ind w:left="1005"/>
        <w:jc w:val="both"/>
        <w:rPr>
          <w:noProof w:val="false"/>
        </w:rPr>
      </w:pPr>
    </w:p>
    <w:p w:rsidRDefault="00C72EB2" w:rsidP="00C72EB2" w:rsidR="00C72EB2">
      <w:pPr>
        <w:overflowPunct w:val="false"/>
        <w:jc w:val="center"/>
        <w:rPr>
          <w:noProof w:val="false"/>
        </w:rPr>
      </w:pPr>
      <w:r>
        <w:rPr>
          <w:noProof w:val="false"/>
        </w:rPr>
        <w:t>Obrazloženje</w:t>
      </w:r>
    </w:p>
    <w:p w:rsidRDefault="00C72EB2" w:rsidP="00C72EB2" w:rsidR="00C72EB2">
      <w:pPr>
        <w:overflowPunct w:val="false"/>
        <w:jc w:val="center"/>
        <w:rPr>
          <w:noProof w:val="false"/>
        </w:rPr>
      </w:pPr>
    </w:p>
    <w:p w:rsidRDefault="000A1699" w:rsidP="00C72EB2" w:rsidR="00C72EB2">
      <w:pPr>
        <w:ind w:firstLine="708"/>
        <w:jc w:val="both"/>
      </w:pPr>
      <w:r>
        <w:t>Dužnik je predložio provođenje predstečajnog postpka nad njim, ali je rješenjem ovog suda od 24. studenog 2017. godine ppstupak nast</w:t>
      </w:r>
      <w:r w:rsidR="00A11550">
        <w:t>avljen kao da je podnesen prije</w:t>
      </w:r>
      <w:r>
        <w:t>d</w:t>
      </w:r>
      <w:r w:rsidR="00A11550">
        <w:t>l</w:t>
      </w:r>
      <w:r>
        <w:t>og za otvaranje steačjnog postupka.</w:t>
      </w:r>
    </w:p>
    <w:p w:rsidRDefault="00A11550" w:rsidP="00C72EB2" w:rsidR="00C72EB2">
      <w:pPr>
        <w:ind w:firstLine="708"/>
        <w:jc w:val="both"/>
      </w:pPr>
      <w:r>
        <w:rPr>
          <w:bCs/>
        </w:rPr>
        <w:t>Rješenjem od 28.veljače 2018</w:t>
      </w:r>
      <w:r w:rsidR="00C72EB2">
        <w:rPr>
          <w:bCs/>
        </w:rPr>
        <w:t>. godine pokrenut je prethodni postupak za utvrđenje uvjeta za otvaranje stečajnog postupka, te određeno ročište za izjašnjenje o prijedlogu za otvaranje stečajnog postupka.</w:t>
      </w:r>
      <w:r w:rsidR="00C72EB2">
        <w:t xml:space="preserve"> </w:t>
      </w:r>
    </w:p>
    <w:p w:rsidRDefault="00A11550" w:rsidP="00C72EB2" w:rsidR="00C72EB2">
      <w:pPr>
        <w:ind w:firstLine="708"/>
        <w:jc w:val="both"/>
      </w:pPr>
      <w:r>
        <w:t>Rješenjem od 19. travnja 2018. godine imenovan je privremeni stečajni upravitelj iz čijeg izvješća proizlazi da imovina dužnika nije dostatna ni za namirenje troškova stečajnog postupka, te predlaže pozvati vjerovnika na uplatu predujma.</w:t>
      </w:r>
    </w:p>
    <w:p w:rsidRDefault="00C72EB2" w:rsidP="00C72EB2" w:rsidR="00C72EB2">
      <w:pPr>
        <w:ind w:firstLine="708"/>
        <w:jc w:val="both"/>
      </w:pPr>
      <w:r>
        <w:t xml:space="preserve">Prema odredbi čl. 132. Stečajnog zakona ako tijekom prethodnog postupka imovina stečajnog dužnika koja bi ušla u stečajnu masu nije dovoljna ni za namirenje troškova stečajnog postupka ili je neznatne vrijednosti, stečajni sudac će donijeti odluku o otvaranju i zaključenju stečajnog postupka. U tom se slučaju stečajni postupak neće provesti i na odgovarajući će se način primijeniti odredbe čl. 286.-292. Stečajnog zakona. </w:t>
      </w:r>
    </w:p>
    <w:p w:rsidRDefault="00C72EB2" w:rsidP="00C72EB2" w:rsidR="00C72EB2">
      <w:pPr>
        <w:ind w:firstLine="708"/>
        <w:jc w:val="both"/>
      </w:pPr>
      <w:r>
        <w:t xml:space="preserve">Postupak se neće zaključiti ako se u roku koji odredi  stečajni sudac predujmi dostatan iznos za pokriće troškova kako prethodnog tako i otvorenog stečajnog postupka. </w:t>
      </w:r>
    </w:p>
    <w:p w:rsidRDefault="00C72EB2" w:rsidP="00C72EB2" w:rsidR="00C72EB2">
      <w:pPr>
        <w:ind w:firstLine="720"/>
        <w:jc w:val="both"/>
      </w:pPr>
      <w:r>
        <w:lastRenderedPageBreak/>
        <w:t>U smislu citirane odredbe članka 132.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 blagajne i ostalih administrativnih poslova mjesečno neto 2.500,00 kn, odnosno bruto 3.546,10 kn, a sve bazirano na trajanju postupka u vremenu od 4 mjeseca.</w:t>
      </w:r>
    </w:p>
    <w:p w:rsidRDefault="00C72EB2" w:rsidP="00C72EB2" w:rsidR="00C72EB2">
      <w:pPr>
        <w:ind w:firstLine="720"/>
        <w:jc w:val="both"/>
      </w:pPr>
      <w:r>
        <w:t xml:space="preserve">Zatraženi iznos i predviđeno trajanje postuka odnose se na nužne troškove i trajanje prethodnog i stečajnog postupka potrebne za utvrđivanje i eventualno unovčenje imovine stečajnog dužnika.   </w:t>
      </w:r>
    </w:p>
    <w:p w:rsidRDefault="00C72EB2" w:rsidP="00C72EB2" w:rsidR="00C72EB2">
      <w:pPr>
        <w:ind w:firstLine="708"/>
        <w:jc w:val="both"/>
      </w:pPr>
      <w:r>
        <w:t xml:space="preserve">Ukoliko vjerovnici ne uplate iznos naveden u točki 1. stečajni postupak će se otvoriti i zaključiti kako je navedeno u točki 2. ovog rješenja. </w:t>
      </w:r>
    </w:p>
    <w:p w:rsidRDefault="00C72EB2" w:rsidP="00C72EB2" w:rsidR="00C72EB2">
      <w:pPr>
        <w:overflowPunct w:val="false"/>
        <w:jc w:val="both"/>
        <w:rPr>
          <w:noProof w:val="false"/>
        </w:rPr>
      </w:pPr>
    </w:p>
    <w:p w:rsidRDefault="00C72EB2" w:rsidP="00C72EB2" w:rsidR="00C72EB2">
      <w:pPr>
        <w:overflowPunct w:val="false"/>
        <w:jc w:val="center"/>
        <w:rPr>
          <w:noProof w:val="false"/>
        </w:rPr>
      </w:pPr>
      <w:r>
        <w:rPr>
          <w:noProof w:val="false"/>
        </w:rPr>
        <w:t xml:space="preserve">Zagreb, </w:t>
      </w:r>
      <w:r w:rsidR="000A1699">
        <w:rPr>
          <w:noProof w:val="false"/>
        </w:rPr>
        <w:t>04. lipnja 2018</w:t>
      </w:r>
      <w:r>
        <w:rPr>
          <w:noProof w:val="false"/>
        </w:rPr>
        <w:t xml:space="preserve">.  </w:t>
      </w:r>
    </w:p>
    <w:p w:rsidRDefault="00C72EB2" w:rsidP="00C72EB2" w:rsidR="00C72EB2">
      <w:pPr>
        <w:overflowPunct w:val="false"/>
        <w:jc w:val="center"/>
        <w:rPr>
          <w:noProof w:val="false"/>
        </w:rPr>
      </w:pPr>
    </w:p>
    <w:p w:rsidRDefault="00C72EB2" w:rsidP="00C72EB2" w:rsidR="00C72EB2">
      <w:pPr>
        <w:tabs>
          <w:tab w:pos="7530" w:val="left"/>
        </w:tabs>
        <w:overflowPunct w:val="false"/>
        <w:ind w:firstLine="708" w:left="4956"/>
        <w:jc w:val="both"/>
        <w:rPr>
          <w:noProof w:val="false"/>
        </w:rPr>
      </w:pPr>
      <w:r>
        <w:rPr>
          <w:noProof w:val="false"/>
        </w:rPr>
        <w:t xml:space="preserve">                 </w:t>
      </w:r>
      <w:r w:rsidR="000A1699">
        <w:rPr>
          <w:noProof w:val="false"/>
        </w:rPr>
        <w:t xml:space="preserve">    </w:t>
      </w:r>
      <w:r>
        <w:rPr>
          <w:noProof w:val="false"/>
        </w:rPr>
        <w:t xml:space="preserve"> S U D A C :</w:t>
      </w:r>
    </w:p>
    <w:p w:rsidRDefault="00C72EB2" w:rsidP="00C72EB2" w:rsidR="00C72EB2">
      <w:pPr>
        <w:tabs>
          <w:tab w:pos="7530" w:val="left"/>
        </w:tabs>
        <w:overflowPunct w:val="false"/>
        <w:ind w:firstLine="708" w:left="4956"/>
        <w:jc w:val="both"/>
        <w:rPr>
          <w:noProof w:val="false"/>
        </w:rPr>
      </w:pPr>
    </w:p>
    <w:p w:rsidRDefault="00C72EB2" w:rsidP="00C72EB2" w:rsidR="00C72EB2">
      <w:pPr>
        <w:tabs>
          <w:tab w:pos="7530" w:val="left"/>
        </w:tabs>
        <w:overflowPunct w:val="false"/>
        <w:ind w:firstLine="708" w:left="4956"/>
        <w:jc w:val="right"/>
        <w:rPr>
          <w:noProof w:val="false"/>
        </w:rPr>
      </w:pPr>
      <w:r>
        <w:rPr>
          <w:noProof w:val="false"/>
        </w:rPr>
        <w:t>MIRJANA CHOUR HRŠAK</w:t>
      </w:r>
      <w:r w:rsidR="003B58D5">
        <w:rPr>
          <w:noProof w:val="false"/>
        </w:rPr>
        <w:t>, v.r.</w:t>
      </w:r>
    </w:p>
    <w:p w:rsidRDefault="00C72EB2" w:rsidP="00C72EB2" w:rsidR="00C72EB2">
      <w:pPr>
        <w:tabs>
          <w:tab w:pos="7530" w:val="left"/>
        </w:tabs>
        <w:overflowPunct w:val="false"/>
        <w:ind w:firstLine="708" w:left="4956"/>
        <w:jc w:val="right"/>
        <w:rPr>
          <w:noProof w:val="false"/>
        </w:rPr>
      </w:pPr>
    </w:p>
    <w:p w:rsidRDefault="00C72EB2" w:rsidP="00C72EB2" w:rsidR="00C72EB2">
      <w:pPr>
        <w:overflowPunct w:val="false"/>
        <w:jc w:val="both"/>
        <w:rPr>
          <w:noProof w:val="false"/>
        </w:rPr>
      </w:pPr>
      <w:r>
        <w:rPr>
          <w:noProof w:val="false"/>
        </w:rPr>
        <w:t>UPUTA O PRAVNOM LIJEKU:</w:t>
      </w:r>
    </w:p>
    <w:p w:rsidRDefault="00C72EB2" w:rsidP="00C72EB2" w:rsidR="00C72EB2">
      <w:pPr>
        <w:overflowPunct w:val="false"/>
        <w:jc w:val="both"/>
        <w:rPr>
          <w:noProof w:val="false"/>
        </w:rPr>
      </w:pPr>
      <w:r>
        <w:rPr>
          <w:noProof w:val="false"/>
        </w:rPr>
        <w:t>Protiv ovog rješenja može se izjaviti žalba. Žalba se podnosi ovom sudu u 2 primjerka za Visoki trgovački sud RH u roku od 8 dana, od dana dostave rješenja.</w:t>
      </w:r>
    </w:p>
    <w:p w:rsidRDefault="00C72EB2" w:rsidP="00C72EB2" w:rsidR="00C72EB2">
      <w:pPr>
        <w:overflowPunct w:val="false"/>
        <w:jc w:val="both"/>
        <w:rPr>
          <w:noProof w:val="false"/>
        </w:rPr>
      </w:pPr>
    </w:p>
    <w:p w:rsidRDefault="00C72EB2" w:rsidP="00C72EB2" w:rsidR="00C72EB2">
      <w:r>
        <w:tab/>
      </w:r>
      <w:r>
        <w:tab/>
      </w:r>
      <w:r>
        <w:tab/>
      </w:r>
      <w:r>
        <w:tab/>
      </w:r>
      <w:r>
        <w:tab/>
      </w:r>
      <w:r>
        <w:tab/>
      </w:r>
      <w:r>
        <w:tab/>
      </w:r>
    </w:p>
    <w:p w:rsidRDefault="003B58D5" w:rsidP="00E40762" w:rsidR="003B58D5">
      <w:pPr>
        <w:jc w:val="right"/>
      </w:pPr>
      <w:r>
        <w:t>Za točnost otpravka – ovlašteni službenik:</w:t>
      </w:r>
    </w:p>
    <w:p w:rsidRDefault="003B58D5" w:rsidP="00E40762" w:rsidR="003B58D5">
      <w:pPr>
        <w:ind w:firstLine="708" w:left="3540"/>
        <w:jc w:val="center"/>
      </w:pPr>
      <w:r>
        <w:t xml:space="preserve">             Vlasta Bogović Milisavljević</w:t>
      </w:r>
    </w:p>
    <w:p w:rsidRDefault="00C72EB2" w:rsidP="00C72EB2" w:rsidR="00C72EB2">
      <w:pPr>
        <w:overflowPunct w:val="false"/>
        <w:jc w:val="both"/>
        <w:rPr>
          <w:noProof w:val="false"/>
        </w:rPr>
      </w:pPr>
    </w:p>
    <w:p w:rsidRDefault="00C72EB2" w:rsidP="00C72EB2" w:rsidR="00C72EB2"/>
    <w:p w:rsidRDefault="00C72EB2" w:rsidP="00C72EB2" w:rsidR="00C72EB2"/>
    <w:p w:rsidRDefault="00C72EB2" w:rsidP="00C72EB2" w:rsidR="00C72EB2"/>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2EB2" w:rsidP="00C72EB2" w:rsidR="00C72EB2">
      <w:r>
        <w:separator/>
      </w:r>
    </w:p>
  </w:endnote>
  <w:endnote w:id="0" w:type="continuationSeparator">
    <w:p w:rsidRDefault="00C72EB2" w:rsidP="00C72EB2" w:rsidR="00C72E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2EB2" w:rsidP="00C72EB2" w:rsidR="00C72EB2">
      <w:r>
        <w:separator/>
      </w:r>
    </w:p>
  </w:footnote>
  <w:footnote w:id="0" w:type="continuationSeparator">
    <w:p w:rsidRDefault="00C72EB2" w:rsidP="00C72EB2" w:rsidR="00C72E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2598512"/>
      <w:docPartObj>
        <w:docPartGallery w:val="Page Numbers (Top of Page)"/>
        <w:docPartUnique/>
      </w:docPartObj>
    </w:sdtPr>
    <w:sdtEndPr/>
    <w:sdtContent>
      <w:p w:rsidRDefault="00C72EB2" w:rsidR="00C72EB2">
        <w:pPr>
          <w:pStyle w:val="Zaglavlje"/>
          <w:jc w:val="center"/>
        </w:pPr>
        <w:r>
          <w:fldChar w:fldCharType="begin"/>
        </w:r>
        <w:r>
          <w:instrText>PAGE   \* MERGEFORMAT</w:instrText>
        </w:r>
        <w:r>
          <w:fldChar w:fldCharType="separate"/>
        </w:r>
        <w:r w:rsidR="003B58D5">
          <w:t>1</w:t>
        </w:r>
        <w:r>
          <w:fldChar w:fldCharType="end"/>
        </w:r>
      </w:p>
    </w:sdtContent>
  </w:sdt>
  <w:p w:rsidRDefault="00C72EB2" w:rsidP="00C72EB2" w:rsidR="00C72EB2">
    <w:pPr>
      <w:pStyle w:val="Zaglavlje"/>
      <w:jc w:val="right"/>
    </w:pPr>
    <w:r>
      <w:t>34. St-1072/2017-19</w:t>
    </w:r>
  </w:p>
  <w:p w:rsidRDefault="00C72EB2" w:rsidP="00C72EB2" w:rsidR="00C72EB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B901BF"/>
    <w:multiLevelType w:val="hybridMultilevel"/>
    <w:tmpl w:val="F5BCC87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11D27F7"/>
    <w:multiLevelType w:val="hybridMultilevel"/>
    <w:tmpl w:val="560C7D16"/>
    <w:lvl w:tplc="DAD49D98"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2EB2"/>
    <w:rsid w:val="000434F1"/>
    <w:rsid w:val="00045FAF"/>
    <w:rsid w:val="0005710B"/>
    <w:rsid w:val="00096970"/>
    <w:rsid w:val="000A1699"/>
    <w:rsid w:val="001033F0"/>
    <w:rsid w:val="00117BC5"/>
    <w:rsid w:val="00193FB6"/>
    <w:rsid w:val="001E1F87"/>
    <w:rsid w:val="002A523F"/>
    <w:rsid w:val="002F1388"/>
    <w:rsid w:val="00380484"/>
    <w:rsid w:val="003A5CA7"/>
    <w:rsid w:val="003B58D5"/>
    <w:rsid w:val="003C05E2"/>
    <w:rsid w:val="00431B33"/>
    <w:rsid w:val="004A164D"/>
    <w:rsid w:val="004E5A94"/>
    <w:rsid w:val="00586C62"/>
    <w:rsid w:val="005C31AA"/>
    <w:rsid w:val="00624600"/>
    <w:rsid w:val="0067411A"/>
    <w:rsid w:val="00697A50"/>
    <w:rsid w:val="006B087F"/>
    <w:rsid w:val="00712582"/>
    <w:rsid w:val="0073291F"/>
    <w:rsid w:val="0078397D"/>
    <w:rsid w:val="007F726F"/>
    <w:rsid w:val="008064D1"/>
    <w:rsid w:val="00854CB5"/>
    <w:rsid w:val="0085732A"/>
    <w:rsid w:val="0086702C"/>
    <w:rsid w:val="0087609D"/>
    <w:rsid w:val="008E6B30"/>
    <w:rsid w:val="009035D9"/>
    <w:rsid w:val="009461D1"/>
    <w:rsid w:val="00A11550"/>
    <w:rsid w:val="00AF40C4"/>
    <w:rsid w:val="00BA536C"/>
    <w:rsid w:val="00C37402"/>
    <w:rsid w:val="00C60B87"/>
    <w:rsid w:val="00C72EB2"/>
    <w:rsid w:val="00CD0023"/>
    <w:rsid w:val="00CF6257"/>
    <w:rsid w:val="00E37745"/>
    <w:rsid w:val="00EB7BCA"/>
    <w:rsid w:val="00ED46BF"/>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2EB2"/>
    <w:rPr>
      <w:rFonts w:cs="Times New Roman" w:eastAsia="Times New Roman"/>
      <w:noProof/>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C72EB2"/>
    <w:rPr>
      <w:rFonts w:cs="Arial" w:hAnsi="Arial" w:ascii="Arial"/>
      <w:noProof w:val="false"/>
      <w:sz w:val="22"/>
    </w:rPr>
  </w:style>
  <w:style w:customStyle="true" w:styleId="TijelotekstaChar" w:type="character">
    <w:name w:val="Tijelo teksta Char"/>
    <w:basedOn w:val="Zadanifontodlomka"/>
    <w:link w:val="Tijeloteksta"/>
    <w:semiHidden/>
    <w:rsid w:val="00C72EB2"/>
    <w:rPr>
      <w:rFonts w:cs="Arial" w:eastAsia="Times New Roman" w:hAnsi="Arial" w:ascii="Arial"/>
      <w:sz w:val="22"/>
      <w:szCs w:val="24"/>
      <w:lang w:eastAsia="hr-HR"/>
    </w:rPr>
  </w:style>
  <w:style w:styleId="Odlomakpopisa" w:type="paragraph">
    <w:name w:val="List Paragraph"/>
    <w:basedOn w:val="Normal"/>
    <w:uiPriority w:val="34"/>
    <w:qFormat/>
    <w:rsid w:val="00C72EB2"/>
    <w:pPr>
      <w:ind w:left="720"/>
      <w:contextualSpacing/>
    </w:pPr>
  </w:style>
  <w:style w:styleId="Tekstbalonia" w:type="paragraph">
    <w:name w:val="Balloon Text"/>
    <w:basedOn w:val="Normal"/>
    <w:link w:val="TekstbaloniaChar"/>
    <w:uiPriority w:val="99"/>
    <w:semiHidden/>
    <w:unhideWhenUsed/>
    <w:rsid w:val="00C72E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2EB2"/>
    <w:rPr>
      <w:rFonts w:cs="Tahoma" w:eastAsia="Times New Roman" w:hAnsi="Tahoma" w:ascii="Tahoma"/>
      <w:noProof/>
      <w:sz w:val="16"/>
      <w:szCs w:val="16"/>
      <w:lang w:eastAsia="hr-HR"/>
    </w:rPr>
  </w:style>
  <w:style w:styleId="Zaglavlje" w:type="paragraph">
    <w:name w:val="header"/>
    <w:basedOn w:val="Normal"/>
    <w:link w:val="ZaglavljeChar"/>
    <w:uiPriority w:val="99"/>
    <w:unhideWhenUsed/>
    <w:rsid w:val="00C72EB2"/>
    <w:pPr>
      <w:tabs>
        <w:tab w:pos="4536" w:val="center"/>
        <w:tab w:pos="9072" w:val="right"/>
      </w:tabs>
    </w:pPr>
  </w:style>
  <w:style w:customStyle="true" w:styleId="ZaglavljeChar" w:type="character">
    <w:name w:val="Zaglavlje Char"/>
    <w:basedOn w:val="Zadanifontodlomka"/>
    <w:link w:val="Zaglavlje"/>
    <w:uiPriority w:val="99"/>
    <w:rsid w:val="00C72EB2"/>
    <w:rPr>
      <w:rFonts w:cs="Times New Roman" w:eastAsia="Times New Roman"/>
      <w:noProof/>
      <w:szCs w:val="24"/>
      <w:lang w:eastAsia="hr-HR"/>
    </w:rPr>
  </w:style>
  <w:style w:styleId="Podnoje" w:type="paragraph">
    <w:name w:val="footer"/>
    <w:basedOn w:val="Normal"/>
    <w:link w:val="PodnojeChar"/>
    <w:uiPriority w:val="99"/>
    <w:unhideWhenUsed/>
    <w:rsid w:val="00C72EB2"/>
    <w:pPr>
      <w:tabs>
        <w:tab w:pos="4536" w:val="center"/>
        <w:tab w:pos="9072" w:val="right"/>
      </w:tabs>
    </w:pPr>
  </w:style>
  <w:style w:customStyle="true" w:styleId="PodnojeChar" w:type="character">
    <w:name w:val="Podnožje Char"/>
    <w:basedOn w:val="Zadanifontodlomka"/>
    <w:link w:val="Podnoje"/>
    <w:uiPriority w:val="99"/>
    <w:rsid w:val="00C72EB2"/>
    <w:rPr>
      <w:rFonts w:cs="Times New Roman" w:eastAsia="Times New Roman"/>
      <w:noProof/>
      <w:szCs w:val="24"/>
      <w:lang w:eastAsia="hr-HR"/>
    </w:rPr>
  </w:style>
  <w:style w:styleId="Tekstrezerviranogmjesta" w:type="character">
    <w:name w:val="Placeholder Text"/>
    <w:basedOn w:val="Zadanifontodlomka"/>
    <w:uiPriority w:val="99"/>
    <w:semiHidden/>
    <w:rsid w:val="003B58D5"/>
    <w:rPr>
      <w:color w:val="808080"/>
      <w:bdr w:space="0" w:sz="0" w:color="auto" w:val="none"/>
      <w:shd w:fill="auto" w:color="auto" w:val="clear"/>
    </w:rPr>
  </w:style>
  <w:style w:customStyle="true" w:styleId="eSPISCCParagraphDefaultFont" w:type="character">
    <w:name w:val="eSPIS_CC_Paragraph Default Font"/>
    <w:basedOn w:val="Zadanifontodlomka"/>
    <w:rsid w:val="003B58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58D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B58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58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2EB2"/>
    <w:rPr>
      <w:rFonts w:cs="Times New Roman" w:eastAsia="Times New Roman"/>
      <w:noProof/>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C72EB2"/>
    <w:rPr>
      <w:rFonts w:ascii="Arial" w:cs="Arial" w:hAnsi="Arial"/>
      <w:noProof w:val="0"/>
      <w:sz w:val="22"/>
    </w:rPr>
  </w:style>
  <w:style w:customStyle="1" w:styleId="TijelotekstaChar" w:type="character">
    <w:name w:val="Tijelo teksta Char"/>
    <w:basedOn w:val="Zadanifontodlomka"/>
    <w:link w:val="Tijeloteksta"/>
    <w:semiHidden/>
    <w:rsid w:val="00C72EB2"/>
    <w:rPr>
      <w:rFonts w:ascii="Arial" w:cs="Arial" w:eastAsia="Times New Roman" w:hAnsi="Arial"/>
      <w:sz w:val="22"/>
      <w:szCs w:val="24"/>
      <w:lang w:eastAsia="hr-HR"/>
    </w:rPr>
  </w:style>
  <w:style w:styleId="Odlomakpopisa" w:type="paragraph">
    <w:name w:val="List Paragraph"/>
    <w:basedOn w:val="Normal"/>
    <w:uiPriority w:val="34"/>
    <w:qFormat/>
    <w:rsid w:val="00C72EB2"/>
    <w:pPr>
      <w:ind w:left="720"/>
      <w:contextualSpacing/>
    </w:pPr>
  </w:style>
  <w:style w:styleId="Tekstbalonia" w:type="paragraph">
    <w:name w:val="Balloon Text"/>
    <w:basedOn w:val="Normal"/>
    <w:link w:val="TekstbaloniaChar"/>
    <w:uiPriority w:val="99"/>
    <w:semiHidden/>
    <w:unhideWhenUsed/>
    <w:rsid w:val="00C72EB2"/>
    <w:rPr>
      <w:rFonts w:ascii="Tahoma" w:cs="Tahoma" w:hAnsi="Tahoma"/>
      <w:sz w:val="16"/>
      <w:szCs w:val="16"/>
    </w:rPr>
  </w:style>
  <w:style w:customStyle="1" w:styleId="TekstbaloniaChar" w:type="character">
    <w:name w:val="Tekst balončića Char"/>
    <w:basedOn w:val="Zadanifontodlomka"/>
    <w:link w:val="Tekstbalonia"/>
    <w:uiPriority w:val="99"/>
    <w:semiHidden/>
    <w:rsid w:val="00C72EB2"/>
    <w:rPr>
      <w:rFonts w:ascii="Tahoma" w:cs="Tahoma" w:eastAsia="Times New Roman" w:hAnsi="Tahoma"/>
      <w:noProof/>
      <w:sz w:val="16"/>
      <w:szCs w:val="16"/>
      <w:lang w:eastAsia="hr-HR"/>
    </w:rPr>
  </w:style>
  <w:style w:styleId="Zaglavlje" w:type="paragraph">
    <w:name w:val="header"/>
    <w:basedOn w:val="Normal"/>
    <w:link w:val="ZaglavljeChar"/>
    <w:uiPriority w:val="99"/>
    <w:unhideWhenUsed/>
    <w:rsid w:val="00C72EB2"/>
    <w:pPr>
      <w:tabs>
        <w:tab w:pos="4536" w:val="center"/>
        <w:tab w:pos="9072" w:val="right"/>
      </w:tabs>
    </w:pPr>
  </w:style>
  <w:style w:customStyle="1" w:styleId="ZaglavljeChar" w:type="character">
    <w:name w:val="Zaglavlje Char"/>
    <w:basedOn w:val="Zadanifontodlomka"/>
    <w:link w:val="Zaglavlje"/>
    <w:uiPriority w:val="99"/>
    <w:rsid w:val="00C72EB2"/>
    <w:rPr>
      <w:rFonts w:cs="Times New Roman" w:eastAsia="Times New Roman"/>
      <w:noProof/>
      <w:szCs w:val="24"/>
      <w:lang w:eastAsia="hr-HR"/>
    </w:rPr>
  </w:style>
  <w:style w:styleId="Podnoje" w:type="paragraph">
    <w:name w:val="footer"/>
    <w:basedOn w:val="Normal"/>
    <w:link w:val="PodnojeChar"/>
    <w:uiPriority w:val="99"/>
    <w:unhideWhenUsed/>
    <w:rsid w:val="00C72EB2"/>
    <w:pPr>
      <w:tabs>
        <w:tab w:pos="4536" w:val="center"/>
        <w:tab w:pos="9072" w:val="right"/>
      </w:tabs>
    </w:pPr>
  </w:style>
  <w:style w:customStyle="1" w:styleId="PodnojeChar" w:type="character">
    <w:name w:val="Podnožje Char"/>
    <w:basedOn w:val="Zadanifontodlomka"/>
    <w:link w:val="Podnoje"/>
    <w:uiPriority w:val="99"/>
    <w:rsid w:val="00C72EB2"/>
    <w:rPr>
      <w:rFonts w:cs="Times New Roman" w:eastAsia="Times New Roman"/>
      <w:noProof/>
      <w:szCs w:val="24"/>
      <w:lang w:eastAsia="hr-HR"/>
    </w:rPr>
  </w:style>
  <w:style w:styleId="Tekstrezerviranogmjesta" w:type="character">
    <w:name w:val="Placeholder Text"/>
    <w:basedOn w:val="Zadanifontodlomka"/>
    <w:uiPriority w:val="99"/>
    <w:semiHidden/>
    <w:rsid w:val="003B58D5"/>
    <w:rPr>
      <w:color w:val="808080"/>
      <w:bdr w:color="auto" w:space="0" w:sz="0" w:val="none"/>
      <w:shd w:color="auto" w:fill="auto" w:val="clear"/>
    </w:rPr>
  </w:style>
  <w:style w:customStyle="1" w:styleId="eSPISCCParagraphDefaultFont" w:type="character">
    <w:name w:val="eSPIS_CC_Paragraph Default Font"/>
    <w:basedOn w:val="Zadanifontodlomka"/>
    <w:rsid w:val="003B58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58D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B58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58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98806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lipnja 2018.</izvorni_sadrzaj>
    <derivirana_varijabla naziv="DomainObject.DatumDonosenjaOdluke_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1072</izvorni_sadrzaj>
    <derivirana_varijabla naziv="DomainObject.Predmet.Broj_1">1072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2017.</izvorni_sadrzaj>
    <derivirana_varijabla naziv="DomainObject.Predmet.DatumOsnivanja_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St-1072/2017</izvorni_sadrzaj>
    <derivirana_varijabla naziv="DomainObject.Predmet.OznakaBroj_1">St-1072/2017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za pun.predlagatelja nije dostavljena punomoć</izvorni_sadrzaj>
    <derivirana_varijabla naziv="DomainObject.Predmet.PrimjedbaSuca_1">za pun.predlagatelja nije dostavljena punomoć</derivirana_varijabla>
  </DomainObject.Predmet.PrimjedbaSuca>
  <DomainObject.Predmet.ProtustrankaFormated>
    <izvorni_sadrzaj>  DAKSEDAR d.o.o. za proizvodnju, trgovinu i usluge zastupanog po punomoćniku Damir Đegerec; Đurica Lacković; Jerko-Duško Suić</izvorni_sadrzaj>
    <derivirana_varijabla naziv="DomainObject.Predmet.ProtustrankaFormated_1">  DAKSEDAR d.o.o. za proizvodnju, trgovinu i usluge zastupanog po punomoćniku Damir Đegerec; Đurica Lacković; Jerko-Duško Suić</derivirana_varijabla>
  </DomainObject.Predmet.ProtustrankaFormated>
  <DomainObject.Predmet.ProtustrankaFormatedOIB>
    <izvorni_sadrzaj>  DAKSEDAR d.o.o. za proizvodnju, trgovinu i usluge, OIB 52810214813 zastupanog po punomoćniku Damir Đegerec; Đurica Lacković; Jerko-Duško Suić</izvorni_sadrzaj>
    <derivirana_varijabla naziv="DomainObject.Predmet.ProtustrankaFormatedOIB_1">  DAKSEDAR d.o.o. za proizvodnju, trgovinu i usluge, OIB 52810214813 zastupanog po punomoćniku Damir Đegerec; Đurica Lacković; Jerko-Duško Suić</derivirana_varijabla>
  </DomainObject.Predmet.ProtustrankaFormatedOIB>
  <DomainObject.Predmet.ProtustrankaFormatedWithAdress>
    <izvorni_sadrzaj> DAKSEDAR d.o.o. za proizvodnju, trgovinu i usluge, Brezovička cesta 27, 10000 Zagreb zastupanog po punomoćniku Damir Đegerec; Đurica Lacković; Jerko-Duško Suić</izvorni_sadrzaj>
    <derivirana_varijabla naziv="DomainObject.Predmet.ProtustrankaFormatedWithAdress_1"> DAKSEDAR d.o.o. za proizvodnju, trgovinu i usluge, Brezovička cesta 27, 10000 Zagreb zastupanog po punomoćniku Damir Đegerec; Đurica Lacković; Jerko-Duško Suić</derivirana_varijabla>
  </DomainObject.Predmet.ProtustrankaFormatedWithAdress>
  <DomainObject.Predmet.ProtustrankaFormatedWithAdressOIB>
    <izvorni_sadrzaj> DAKSEDAR d.o.o. za proizvodnju, trgovinu i usluge, OIB 52810214813, Brezovička cesta 27, 10000 Zagreb zastupanog po punomoćniku Damir Đegerec; Đurica Lacković; Jerko-Duško Suić</izvorni_sadrzaj>
    <derivirana_varijabla naziv="DomainObject.Predmet.ProtustrankaFormatedWithAdressOIB_1"> DAKSEDAR d.o.o. za proizvodnju, trgovinu i usluge, OIB 52810214813, Brezovička cesta 27, 10000 Zagreb zastupanog po punomoćniku Damir Đegerec; Đurica Lacković; Jerko-Duško Suić</derivirana_varijabla>
  </DomainObject.Predmet.ProtustrankaFormatedWithAdressOIB>
  <DomainObject.Predmet.ProtustrankaWithAdress>
    <izvorni_sadrzaj>DAKSEDAR d.o.o. za proizvodnju, trgovinu i usluge Brezovička cesta 27, 10000 Zagreb</izvorni_sadrzaj>
    <derivirana_varijabla naziv="DomainObject.Predmet.ProtustrankaWithAdress_1">DAKSEDAR d.o.o. za proizvodnju, trgovinu i usluge Brezovička cesta 27, 10000 Zagreb</derivirana_varijabla>
  </DomainObject.Predmet.ProtustrankaWithAdress>
  <DomainObject.Predmet.ProtustrankaWithAdressOIB>
    <izvorni_sadrzaj>DAKSEDAR d.o.o. za proizvodnju, trgovinu i usluge, OIB 52810214813, Brezovička cesta 27, 10000 Zagreb</izvorni_sadrzaj>
    <derivirana_varijabla naziv="DomainObject.Predmet.ProtustrankaWithAdressOIB_1">DAKSEDAR d.o.o. za proizvodnju, trgovinu i usluge, OIB 52810214813, Brezovička cesta 27, 10000 Zagreb</derivirana_varijabla>
  </DomainObject.Predmet.ProtustrankaWithAdressOIB>
  <DomainObject.Predmet.ProtustrankaNazivFormated>
    <izvorni_sadrzaj>DAKSEDAR d.o.o. za proizvodnju, trgovinu i usluge</izvorni_sadrzaj>
    <derivirana_varijabla naziv="DomainObject.Predmet.ProtustrankaNazivFormated_1">DAKSEDAR d.o.o. za proizvodnju, trgovinu i usluge</derivirana_varijabla>
  </DomainObject.Predmet.ProtustrankaNazivFormated>
  <DomainObject.Predmet.ProtustrankaNazivFormatedOIB>
    <izvorni_sadrzaj>DAKSEDAR d.o.o. za proizvodnju, trgovinu i usluge, OIB 52810214813</izvorni_sadrzaj>
    <derivirana_varijabla naziv="DomainObject.Predmet.ProtustrankaNazivFormatedOIB_1">DAKSEDAR d.o.o. za proizvodnju, trgovinu i usluge, OIB 52810214813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DAKSEDAR d.o.o. za proizvodnju, trgovinu i usluge; ZLATNA DINJA društvo s ograničenom odgovornošću za proizvodnju, trgovinu i usluge</izvorni_sadrzaj>
    <derivirana_varijabla naziv="DomainObject.Predmet.StrankaFormated_1">  DAKSEDAR d.o.o. za proizvodnju, trgovinu i usluge; ZLATNA DINJA društvo s ograničenom odgovornošću za proizvodnju, trgovinu i usluge</derivirana_varijabla>
  </DomainObject.Predmet.StrankaFormated>
  <DomainObject.Predmet.StrankaFormatedOIB>
    <izvorni_sadrzaj>  DAKSEDAR d.o.o. za proizvodnju, trgovinu i usluge, OIB 52810214813; ZLATNA DINJA društvo s ograničenom odgovornošću za proizvodnju, trgovinu i usluge, OIB 56489011493</izvorni_sadrzaj>
    <derivirana_varijabla naziv="DomainObject.Predmet.StrankaFormatedOIB_1">  DAKSEDAR d.o.o. za proizvodnju, trgovinu i usluge, OIB 52810214813; ZLATNA DINJA društvo s ograničenom odgovornošću za proizvodnju, trgovinu i usluge, OIB 56489011493</derivirana_varijabla>
  </DomainObject.Predmet.StrankaFormatedOIB>
  <DomainObject.Predmet.StrankaFormatedWithAdress>
    <izvorni_sadrzaj> DAKSEDAR d.o.o. za proizvodnju, trgovinu i usluge, Brezovička cesta 27, 10000 Zagreb; ZLATNA DINJA društvo s ograničenom odgovornošću za proizvodnju, trgovinu i usluge, Pere Pirkera II odv. br. 26, 10360 Sesvete</izvorni_sadrzaj>
    <derivirana_varijabla naziv="DomainObject.Predmet.StrankaFormatedWithAdress_1"> DAKSEDAR d.o.o. za proizvodnju, trgovinu i usluge, Brezovička cesta 27, 10000 Zagreb; ZLATNA DINJA društvo s ograničenom odgovornošću za proizvodnju, trgovinu i usluge, Pere Pirkera II odv. br. 26, 10360 Sesvete</derivirana_varijabla>
  </DomainObject.Predmet.StrankaFormatedWithAdress>
  <DomainObject.Predmet.StrankaFormatedWithAdressOIB>
    <izvorni_sadrzaj> DAKSEDAR d.o.o. za proizvodnju, trgovinu i usluge, OIB 52810214813, Brezovička cesta 27, 10000 Zagreb; ZLATNA DINJA društvo s ograničenom odgovornošću za proizvodnju, trgovinu i usluge, OIB 56489011493, Pere Pirkera II odv. br. 26, 10360 Sesvete</izvorni_sadrzaj>
    <derivirana_varijabla naziv="DomainObject.Predmet.StrankaFormatedWithAdressOIB_1"> DAKSEDAR d.o.o. za proizvodnju, trgovinu i usluge, OIB 52810214813, Brezovička cesta 27, 10000 Zagreb; ZLATNA DINJA društvo s ograničenom odgovornošću za proizvodnju, trgovinu i usluge, OIB 56489011493, Pere Pirkera II odv. br. 26, 10360 Sesvete</derivirana_varijabla>
  </DomainObject.Predmet.StrankaFormatedWithAdressOIB>
  <DomainObject.Predmet.StrankaWithAdress>
    <izvorni_sadrzaj>DAKSEDAR d.o.o. za proizvodnju, trgovinu i usluge Brezovička cesta 27,10000 Zagreb,ZLATNA DINJA društvo s ograničenom odgovornošću za proizvodnju, trgovinu i usluge Pere Pirkera II odv. br. 26,10360 Sesvete</izvorni_sadrzaj>
    <derivirana_varijabla naziv="DomainObject.Predmet.StrankaWithAdress_1">DAKSEDAR d.o.o. za proizvodnju, trgovinu i usluge Brezovička cesta 27,10000 Zagreb,ZLATNA DINJA društvo s ograničenom odgovornošću za proizvodnju, trgovinu i usluge Pere Pirkera II odv. br. 26,10360 Sesvete</derivirana_varijabla>
  </DomainObject.Predmet.StrankaWithAdress>
  <DomainObject.Predmet.StrankaWithAdressOIB>
    <izvorni_sadrzaj>DAKSEDAR d.o.o. za proizvodnju, trgovinu i usluge, OIB 52810214813, Brezovička cesta 27,10000 Zagreb,ZLATNA DINJA društvo s ograničenom odgovornošću za proizvodnju, trgovinu i usluge, OIB 56489011493, Pere Pirkera II odv. br. 26,10360 Sesvete</izvorni_sadrzaj>
    <derivirana_varijabla naziv="DomainObject.Predmet.StrankaWithAdressOIB_1">DAKSEDAR d.o.o. za proizvodnju, trgovinu i usluge, OIB 52810214813, Brezovička cesta 27,10000 Zagreb,ZLATNA DINJA društvo s ograničenom odgovornošću za proizvodnju, trgovinu i usluge, OIB 56489011493, Pere Pirkera II odv. br. 26,10360 Sesvete</derivirana_varijabla>
  </DomainObject.Predmet.StrankaWithAdressOIB>
  <DomainObject.Predmet.StrankaNazivFormated>
    <izvorni_sadrzaj>DAKSEDAR d.o.o. za proizvodnju, trgovinu i usluge,ZLATNA DINJA društvo s ograničenom odgovornošću za proizvodnju, trgovinu i usluge</izvorni_sadrzaj>
    <derivirana_varijabla naziv="DomainObject.Predmet.StrankaNazivFormated_1">DAKSEDAR d.o.o. za proizvodnju, trgovinu i usluge,ZLATNA DINJA društvo s ograničenom odgovornošću za proizvodnju, trgovinu i usluge</derivirana_varijabla>
  </DomainObject.Predmet.StrankaNazivFormated>
  <DomainObject.Predmet.StrankaNazivFormatedOIB>
    <izvorni_sadrzaj>DAKSEDAR d.o.o. za proizvodnju, trgovinu i usluge, OIB 52810214813,ZLATNA DINJA društvo s ograničenom odgovornošću za proizvodnju, trgovinu i usluge, OIB 56489011493</izvorni_sadrzaj>
    <derivirana_varijabla naziv="DomainObject.Predmet.StrankaNazivFormatedOIB_1">DAKSEDAR d.o.o. za proizvodnju, trgovinu i usluge, OIB 52810214813,ZLATNA DINJA društvo s ograničenom odgovornošću za proizvodnju, trgovinu i usluge, OIB 56489011493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DAKSEDAR d.o.o. za proizvodnju, trgovinu i usluge</item>
      <item>ZLATNA DINJA društvo s ograničenom odgovornošću za proizvodnju, trgovinu i usluge</item>
    </izvorni_sadrzaj>
    <derivirana_varijabla naziv="DomainObject.Predmet.StrankaListFormated_1">
      <item>DAKSEDAR d.o.o. za proizvodnju, trgovinu i usluge</item>
      <item>ZLATNA DINJA društvo s ograničenom odgovornošću za proizvodnju, trgovinu i usluge</item>
    </derivirana_varijabla>
  </DomainObject.Predmet.StrankaListFormated>
  <DomainObject.Predmet.StrankaListFormatedOIB>
    <izvorni_sadrzaj>
      <item>DAKSEDAR d.o.o. za proizvodnju, trgovinu i usluge, OIB 52810214813</item>
      <item>ZLATNA DINJA društvo s ograničenom odgovornošću za proizvodnju, trgovinu i usluge, OIB 56489011493</item>
    </izvorni_sadrzaj>
    <derivirana_varijabla naziv="DomainObject.Predmet.StrankaListFormatedOIB_1">
      <item>DAKSEDAR d.o.o. za proizvodnju, trgovinu i usluge, OIB 52810214813</item>
      <item>ZLATNA DINJA društvo s ograničenom odgovornošću za proizvodnju, trgovinu i usluge, OIB 56489011493</item>
    </derivirana_varijabla>
  </DomainObject.Predmet.StrankaListFormatedOIB>
  <DomainObject.Predmet.StrankaListFormatedWithAdress>
    <izvorni_sadrzaj>
      <item>DAKSEDAR d.o.o. za proizvodnju, trgovinu i usluge, Brezovička cesta 27, 10000 Zagreb</item>
      <item>ZLATNA DINJA društvo s ograničenom odgovornošću za proizvodnju, trgovinu i usluge, Pere Pirkera II odv. br. 26, 10360 Sesvete</item>
    </izvorni_sadrzaj>
    <derivirana_varijabla naziv="DomainObject.Predmet.StrankaListFormatedWithAdress_1">
      <item>DAKSEDAR d.o.o. za proizvodnju, trgovinu i usluge, Brezovička cesta 27, 10000 Zagreb</item>
      <item>ZLATNA DINJA društvo s ograničenom odgovornošću za proizvodnju, trgovinu i usluge, Pere Pirkera II odv. br. 26, 10360 Sesvete</item>
    </derivirana_varijabla>
  </DomainObject.Predmet.StrankaListFormatedWithAdress>
  <DomainObject.Predmet.StrankaListFormatedWithAdressOIB>
    <izvorni_sadrzaj>
      <item>DAKSEDAR d.o.o. za proizvodnju, trgovinu i usluge, OIB 52810214813, Brezovička cesta 27, 10000 Zagreb</item>
      <item>ZLATNA DINJA društvo s ograničenom odgovornošću za proizvodnju, trgovinu i usluge, OIB 56489011493, Pere Pirkera II odv. br. 26, 10360 Sesvete</item>
    </izvorni_sadrzaj>
    <derivirana_varijabla naziv="DomainObject.Predmet.StrankaListFormatedWithAdressOIB_1">
      <item>DAKSEDAR d.o.o. za proizvodnju, trgovinu i usluge, OIB 52810214813, Brezovička cesta 27, 10000 Zagreb</item>
      <item>ZLATNA DINJA društvo s ograničenom odgovornošću za proizvodnju, trgovinu i usluge, OIB 56489011493, Pere Pirkera II odv. br. 26, 10360 Sesvete</item>
    </derivirana_varijabla>
  </DomainObject.Predmet.StrankaListFormatedWithAdressOIB>
  <DomainObject.Predmet.StrankaListNazivFormated>
    <izvorni_sadrzaj>
      <item>DAKSEDAR d.o.o. za proizvodnju, trgovinu i usluge</item>
      <item>ZLATNA DINJA društvo s ograničenom odgovornošću za proizvodnju, trgovinu i usluge</item>
    </izvorni_sadrzaj>
    <derivirana_varijabla naziv="DomainObject.Predmet.StrankaListNazivFormated_1">
      <item>DAKSEDAR d.o.o. za proizvodnju, trgovinu i usluge</item>
      <item>ZLATNA DINJA društvo s ograničenom odgovornošću za proizvodnju, trgovinu i usluge</item>
    </derivirana_varijabla>
  </DomainObject.Predmet.StrankaListNazivFormated>
  <DomainObject.Predmet.StrankaListNazivFormatedOIB>
    <izvorni_sadrzaj>
      <item>DAKSEDAR d.o.o. za proizvodnju, trgovinu i usluge, OIB 52810214813</item>
      <item>ZLATNA DINJA društvo s ograničenom odgovornošću za proizvodnju, trgovinu i usluge, OIB 56489011493</item>
    </izvorni_sadrzaj>
    <derivirana_varijabla naziv="DomainObject.Predmet.StrankaListNazivFormatedOIB_1">
      <item>DAKSEDAR d.o.o. za proizvodnju, trgovinu i usluge, OIB 52810214813</item>
      <item>ZLATNA DINJA društvo s ograničenom odgovornošću za proizvodnju, trgovinu i usluge, OIB 56489011493</item>
    </derivirana_varijabla>
  </DomainObject.Predmet.StrankaListNazivFormatedOIB>
  <DomainObject.Predmet.ProtuStrankaListFormated>
    <izvorni_sadrzaj>
      <item>DAKSEDAR d.o.o. za proizvodnju, trgovinu i usluge zastupanog po punomoćniku Damir Đegerec; Đurica Lacković; Jerko-Duško Suić</item>
    </izvorni_sadrzaj>
    <derivirana_varijabla naziv="DomainObject.Predmet.ProtuStrankaListFormated_1">
      <item>DAKSEDAR d.o.o. za proizvodnju, trgovinu i usluge zastupanog po punomoćniku Damir Đegerec; Đurica Lacković; Jerko-Duško Suić</item>
    </derivirana_varijabla>
  </DomainObject.Predmet.ProtuStrankaListFormated>
  <DomainObject.Predmet.ProtuStrankaListFormatedOIB>
    <izvorni_sadrzaj>
      <item>DAKSEDAR d.o.o. za proizvodnju, trgovinu i usluge, OIB 52810214813 zastupanog po punomoćniku Damir Đegerec; Đurica Lacković; Jerko-Duško Suić</item>
    </izvorni_sadrzaj>
    <derivirana_varijabla naziv="DomainObject.Predmet.ProtuStrankaListFormatedOIB_1">
      <item>DAKSEDAR d.o.o. za proizvodnju, trgovinu i usluge, OIB 52810214813 zastupanog po punomoćniku Damir Đegerec; Đurica Lacković; Jerko-Duško Suić</item>
    </derivirana_varijabla>
  </DomainObject.Predmet.ProtuStrankaListFormatedOIB>
  <DomainObject.Predmet.ProtuStrankaListFormatedWithAdress>
    <izvorni_sadrzaj>
      <item>DAKSEDAR d.o.o. za proizvodnju, trgovinu i usluge, Brezovička cesta 27, 10000 Zagreb zastupanog po punomoćniku Damir Đegerec; Đurica Lacković; Jerko-Duško Suić</item>
    </izvorni_sadrzaj>
    <derivirana_varijabla naziv="DomainObject.Predmet.ProtuStrankaListFormatedWithAdress_1">
      <item>DAKSEDAR d.o.o. za proizvodnju, trgovinu i usluge, Brezovička cesta 27, 10000 Zagreb zastupanog po punomoćniku Damir Đegerec; Đurica Lacković; Jerko-Duško Suić</item>
    </derivirana_varijabla>
  </DomainObject.Predmet.ProtuStrankaListFormatedWithAdress>
  <DomainObject.Predmet.ProtuStrankaListFormatedWithAdressOIB>
    <izvorni_sadrzaj>
      <item>DAKSEDAR d.o.o. za proizvodnju, trgovinu i usluge, OIB 52810214813, Brezovička cesta 27, 10000 Zagreb zastupanog po punomoćniku Damir Đegerec; Đurica Lacković; Jerko-Duško Suić</item>
    </izvorni_sadrzaj>
    <derivirana_varijabla naziv="DomainObject.Predmet.ProtuStrankaListFormatedWithAdressOIB_1">
      <item>DAKSEDAR d.o.o. za proizvodnju, trgovinu i usluge, OIB 52810214813, Brezovička cesta 27, 10000 Zagreb zastupanog po punomoćniku Damir Đegerec; Đurica Lacković; Jerko-Duško Suić</item>
    </derivirana_varijabla>
  </DomainObject.Predmet.ProtuStrankaListFormatedWithAdressOIB>
  <DomainObject.Predmet.ProtuStrankaListNazivFormated>
    <izvorni_sadrzaj>
      <item>DAKSEDAR d.o.o. za proizvodnju, trgovinu i usluge</item>
    </izvorni_sadrzaj>
    <derivirana_varijabla naziv="DomainObject.Predmet.ProtuStrankaListNazivFormated_1">
      <item>DAKSEDAR d.o.o. za proizvodnju, trgovinu i usluge</item>
    </derivirana_varijabla>
  </DomainObject.Predmet.ProtuStrankaListNazivFormated>
  <DomainObject.Predmet.ProtuStrankaListNazivFormatedOIB>
    <izvorni_sadrzaj>
      <item>DAKSEDAR d.o.o. za proizvodnju, trgovinu i usluge, OIB 52810214813</item>
    </izvorni_sadrzaj>
    <derivirana_varijabla naziv="DomainObject.Predmet.ProtuStrankaListNazivFormatedOIB_1">
      <item>DAKSEDAR d.o.o. za proizvodnju, trgovinu i usluge, OIB 52810214813</item>
    </derivirana_varijabla>
  </DomainObject.Predmet.ProtuStrankaListNazivFormatedOIB>
  <DomainObject.Predmet.OstaliListFormated>
    <izvorni_sadrzaj>
      <item>Damir Đegerec punomoćnik sudionika u postupku DAKSEDAR d.o.o. za proizvodnju, trgovinu i usluge</item>
      <item>Đurica Lacković punomoćnik sudionika u postupku DAKSEDAR d.o.o. za proizvodnju, trgovinu i usluge</item>
      <item>Jerko-Duško Suić punomoćnik sudionika u postupku DAKSEDAR d.o.o. za proizvodnju, trgovinu i usluge</item>
    </izvorni_sadrzaj>
    <derivirana_varijabla naziv="DomainObject.Predmet.OstaliListFormated_1">
      <item>Damir Đegerec punomoćnik sudionika u postupku DAKSEDAR d.o.o. za proizvodnju, trgovinu i usluge</item>
      <item>Đurica Lacković punomoćnik sudionika u postupku DAKSEDAR d.o.o. za proizvodnju, trgovinu i usluge</item>
      <item>Jerko-Duško Suić punomoćnik sudionika u postupku DAKSEDAR d.o.o. za proizvodnju, trgovinu i usluge</item>
    </derivirana_varijabla>
  </DomainObject.Predmet.OstaliListFormated>
  <DomainObject.Predmet.OstaliListFormatedOIB>
    <izvorni_sadrzaj>
      <item>Damir Đegerec punomoćnik sudionika u postupku DAKSEDAR d.o.o. za proizvodnju, trgovinu i usluge</item>
      <item>Đurica Lacković, OIB 85576318748 punomoćnik sudionika u postupku DAKSEDAR d.o.o. za proizvodnju, trgovinu i usluge</item>
      <item>Jerko-Duško Suić, OIB 53510817959 punomoćnik sudionika u postupku DAKSEDAR d.o.o. za proizvodnju, trgovinu i usluge</item>
    </izvorni_sadrzaj>
    <derivirana_varijabla naziv="DomainObject.Predmet.OstaliListFormatedOIB_1">
      <item>Damir Đegerec punomoćnik sudionika u postupku DAKSEDAR d.o.o. za proizvodnju, trgovinu i usluge</item>
      <item>Đurica Lacković, OIB 85576318748 punomoćnik sudionika u postupku DAKSEDAR d.o.o. za proizvodnju, trgovinu i usluge</item>
      <item>Jerko-Duško Suić, OIB 53510817959 punomoćnik sudionika u postupku DAKSEDAR d.o.o. za proizvodnju, trgovinu i usluge</item>
    </derivirana_varijabla>
  </DomainObject.Predmet.OstaliListFormatedOIB>
  <DomainObject.Predmet.OstaliListFormatedWithAdress>
    <izvorni_sadrzaj>
      <item>Damir Đegerec, Nemčićeva 4a, 48000 Koprivnica punomoćnik sudionika u postupku DAKSEDAR d.o.o. za proizvodnju, trgovinu i usluge</item>
      <item>Đurica Lacković, Brezovička Cesta 27, 10000 Zagreb punomoćnik sudionika u postupku DAKSEDAR d.o.o. za proizvodnju, trgovinu i usluge</item>
      <item>Jerko-Duško Suić, Hegedušićeva 10, 10000 Zagreb punomoćnik sudionika u postupku DAKSEDAR d.o.o. za proizvodnju, trgovinu i usluge</item>
    </izvorni_sadrzaj>
    <derivirana_varijabla naziv="DomainObject.Predmet.OstaliListFormatedWithAdress_1">
      <item>Damir Đegerec, Nemčićeva 4a, 48000 Koprivnica punomoćnik sudionika u postupku DAKSEDAR d.o.o. za proizvodnju, trgovinu i usluge</item>
      <item>Đurica Lacković, Brezovička Cesta 27, 10000 Zagreb punomoćnik sudionika u postupku DAKSEDAR d.o.o. za proizvodnju, trgovinu i usluge</item>
      <item>Jerko-Duško Suić, Hegedušićeva 10, 10000 Zagreb punomoćnik sudionika u postupku DAKSEDAR d.o.o. za proizvodnju, trgovinu i usluge</item>
    </derivirana_varijabla>
  </DomainObject.Predmet.OstaliListFormatedWithAdress>
  <DomainObject.Predmet.OstaliListFormatedWithAdressOIB>
    <izvorni_sadrzaj>
      <item>Damir Đegerec, Nemčićeva 4a, 48000 Koprivnica punomoćnik sudionika u postupku DAKSEDAR d.o.o. za proizvodnju, trgovinu i usluge</item>
      <item>Đurica Lacković, OIB 85576318748, Brezovička Cesta 27, 10000 Zagreb punomoćnik sudionika u postupku DAKSEDAR d.o.o. za proizvodnju, trgovinu i usluge</item>
      <item>Jerko-Duško Suić, OIB 53510817959, Hegedušićeva 10, 10000 Zagreb punomoćnik sudionika u postupku DAKSEDAR d.o.o. za proizvodnju, trgovinu i usluge</item>
    </izvorni_sadrzaj>
    <derivirana_varijabla naziv="DomainObject.Predmet.OstaliListFormatedWithAdressOIB_1">
      <item>Damir Đegerec, Nemčićeva 4a, 48000 Koprivnica punomoćnik sudionika u postupku DAKSEDAR d.o.o. za proizvodnju, trgovinu i usluge</item>
      <item>Đurica Lacković, OIB 85576318748, Brezovička Cesta 27, 10000 Zagreb punomoćnik sudionika u postupku DAKSEDAR d.o.o. za proizvodnju, trgovinu i usluge</item>
      <item>Jerko-Duško Suić, OIB 53510817959, Hegedušićeva 10, 10000 Zagreb punomoćnik sudionika u postupku DAKSEDAR d.o.o. za proizvodnju, trgovinu i usluge</item>
    </derivirana_varijabla>
  </DomainObject.Predmet.OstaliListFormatedWithAdressOIB>
  <DomainObject.Predmet.OstaliListNazivFormated>
    <izvorni_sadrzaj>
      <item>Damir Đegerec</item>
      <item>Đurica Lacković</item>
      <item>Jerko-Duško Suić</item>
    </izvorni_sadrzaj>
    <derivirana_varijabla naziv="DomainObject.Predmet.OstaliListNazivFormated_1">
      <item>Damir Đegerec</item>
      <item>Đurica Lacković</item>
      <item>Jerko-Duško Suić</item>
    </derivirana_varijabla>
  </DomainObject.Predmet.OstaliListNazivFormated>
  <DomainObject.Predmet.OstaliListNazivFormatedOIB>
    <izvorni_sadrzaj>
      <item>Damir Đegerec</item>
      <item>Đurica Lacković, OIB 85576318748</item>
      <item>Jerko-Duško Suić, OIB 53510817959</item>
    </izvorni_sadrzaj>
    <derivirana_varijabla naziv="DomainObject.Predmet.OstaliListNazivFormatedOIB_1">
      <item>Damir Đegerec</item>
      <item>Đurica Lacković, OIB 85576318748</item>
      <item>Jerko-Duško Suić, OIB 53510817959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2018.</izvorni_sadrzaj>
    <derivirana_varijabla naziv="DomainObject.Datum_1">4. lipnja 2018.</derivirana_varijabla>
  </DomainObject.Datum>
  <DomainObject.PoslovniBrojDokumenta>
    <izvorni_sadrzaj/>
    <derivirana_varijabla naziv="DomainObject.PoslovniBrojDokumenta_1"/>
  </DomainObject.PoslovniBrojDokumenta>
  <DomainObject.Predmet.StrankaIDrugi>
    <izvorni_sadrzaj>DAKSEDAR d.o.o. za proizvodnju, trgovinu i usluge i dr.</izvorni_sadrzaj>
    <derivirana_varijabla naziv="DomainObject.Predmet.StrankaIDrugi_1">DAKSEDAR d.o.o. za proizvodnju, trgovinu i usluge i dr.</derivirana_varijabla>
  </DomainObject.Predmet.StrankaIDrugi>
  <DomainObject.Predmet.ProtustrankaIDrugi>
    <izvorni_sadrzaj>DAKSEDAR d.o.o. za proizvodnju, trgovinu i usluge</izvorni_sadrzaj>
    <derivirana_varijabla naziv="DomainObject.Predmet.ProtustrankaIDrugi_1">DAKSEDAR d.o.o. za proizvodnju, trgovinu i usluge</derivirana_varijabla>
  </DomainObject.Predmet.ProtustrankaIDrugi>
  <DomainObject.Predmet.StrankaIDrugiAdressOIB>
    <izvorni_sadrzaj>DAKSEDAR d.o.o. za proizvodnju, trgovinu i usluge, OIB 52810214813, Brezovička cesta 27, 10000 Zagreb i dr.</izvorni_sadrzaj>
    <derivirana_varijabla naziv="DomainObject.Predmet.StrankaIDrugiAdressOIB_1">DAKSEDAR d.o.o. za proizvodnju, trgovinu i usluge, OIB 52810214813, Brezovička cesta 27, 10000 Zagreb i dr.</derivirana_varijabla>
  </DomainObject.Predmet.StrankaIDrugiAdressOIB>
  <DomainObject.Predmet.ProtustrankaIDrugiAdressOIB>
    <izvorni_sadrzaj>DAKSEDAR d.o.o. za proizvodnju, trgovinu i usluge, OIB 52810214813, Brezovička cesta 27, 10000 Zagreb</izvorni_sadrzaj>
    <derivirana_varijabla naziv="DomainObject.Predmet.ProtustrankaIDrugiAdressOIB_1">DAKSEDAR d.o.o. za proizvodnju, trgovinu i usluge, OIB 52810214813, Brezovička cesta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DAKSEDAR d.o.o. za proizvodnju, trgovinu i usluge</item>
      <item>DAKSEDAR d.o.o. za proizvodnju, trgovinu i usluge</item>
      <item>Damir Đegerec</item>
      <item>ZLATNA DINJA društvo s ograničenom odgovornošću za proizvodnju, trgovinu i usluge</item>
      <item>Đurica Lacković</item>
      <item>Jerko-Duško Suić</item>
    </izvorni_sadrzaj>
    <derivirana_varijabla naziv="DomainObject.Predmet.SudioniciListNaziv_1">
      <item>DAKSEDAR d.o.o. za proizvodnju, trgovinu i usluge</item>
      <item>DAKSEDAR d.o.o. za proizvodnju, trgovinu i usluge</item>
      <item>Damir Đegerec</item>
      <item>ZLATNA DINJA društvo s ograničenom odgovornošću za proizvodnju, trgovinu i usluge</item>
      <item>Đurica Lacković</item>
      <item>Jerko-Duško Suić</item>
    </derivirana_varijabla>
  </DomainObject.Predmet.SudioniciListNaziv>
  <DomainObject.Predmet.SudioniciListAdressOIB>
    <izvorni_sadrzaj>
      <item>DAKSEDAR d.o.o. za proizvodnju, trgovinu i usluge, OIB 52810214813, Brezovička cesta 27,10000 Zagreb</item>
      <item>DAKSEDAR d.o.o. za proizvodnju, trgovinu i usluge, OIB 52810214813, Brezovička cesta 27,10000 Zagreb</item>
      <item>Damir Đegerec, Nemčićeva 4a,48000 Koprivnica</item>
      <item>ZLATNA DINJA društvo s ograničenom odgovornošću za proizvodnju, trgovinu i usluge, OIB 56489011493, Pere Pirkera II odv. br. 26,10360 Sesvete</item>
      <item>Đurica Lacković, OIB 85576318748, Brezovička Cesta 27,10000 Zagreb</item>
      <item>Jerko-Duško Suić, OIB 53510817959, Hegedušićeva 10,10000 Zagreb</item>
    </izvorni_sadrzaj>
    <derivirana_varijabla naziv="DomainObject.Predmet.SudioniciListAdressOIB_1">
      <item>DAKSEDAR d.o.o. za proizvodnju, trgovinu i usluge, OIB 52810214813, Brezovička cesta 27,10000 Zagreb</item>
      <item>DAKSEDAR d.o.o. za proizvodnju, trgovinu i usluge, OIB 52810214813, Brezovička cesta 27,10000 Zagreb</item>
      <item>Damir Đegerec, Nemčićeva 4a,48000 Koprivnica</item>
      <item>ZLATNA DINJA društvo s ograničenom odgovornošću za proizvodnju, trgovinu i usluge, OIB 56489011493, Pere Pirkera II odv. br. 26,10360 Sesvete</item>
      <item>Đurica Lacković, OIB 85576318748, Brezovička Cesta 27,10000 Zagreb</item>
      <item>Jerko-Duško Suić, OIB 53510817959, Hegedušićeva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52810214813</item>
      <item>, OIB 52810214813</item>
      <item>, OIB null</item>
      <item>, OIB 56489011493</item>
      <item>, OIB 85576318748</item>
      <item>, OIB 53510817959</item>
    </izvorni_sadrzaj>
    <derivirana_varijabla naziv="DomainObject.Predmet.SudioniciListNazivOIB_1">
      <item>, OIB 52810214813</item>
      <item>, OIB 52810214813</item>
      <item>, OIB null</item>
      <item>, OIB 56489011493</item>
      <item>, OIB 85576318748</item>
      <item>, OIB 53510817959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518</properties:Words>
  <properties:Characters>2847</properties:Characters>
  <properties:Lines>74</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2018-05-30T09:51:00Z</dcterms:created>
  <dc:creator>Vlasta Bogović Milisavljević</dc:creator>
  <cp:lastModifiedBy>Vlasta Bogović Milisavljević</cp:lastModifiedBy>
  <dcterms:modified xmlns:xsi="http://www.w3.org/2001/XMLSchema-instance" xsi:type="dcterms:W3CDTF">2018-06-04T08:55:00Z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 plaćanje predujma za pokriće troškova prethodnog postupka/stečajnog postupka (predujam 04.06.2018..docx)</vt:lpwstr>
  </prop:property>
  <prop:property name="CC_coloring" pid="4" fmtid="{D5CDD505-2E9C-101B-9397-08002B2CF9AE}">
    <vt:bool>false</vt:bool>
  </prop:property>
  <prop:property name="BrojStranica" pid="5" fmtid="{D5CDD505-2E9C-101B-9397-08002B2CF9AE}">
    <vt:i4>2</vt:i4>
  </prop:property>
</prop:Properties>
</file>