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a7c7" w14:paraId="1a9a7c7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A9562D">
        <w:rPr>
          <w:lang w:val="hr-HR"/>
        </w:rPr>
        <w:t>St-534/15-5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A9562D">
        <w:t>VIPOGRADNJA  ZANATSKA ZADRUGA ZA PROIZVODNJU I USLUGE, OIB: 62139377169 sa sjedištem u Ante Starčevića 64, 48326 Virje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A9562D">
        <w:t>VIPOGRADNJA  ZANATSKA ZADRUGA ZA PROIZVODNJU I USLUGE, OIB: 62139377169 sa sjedištem u Ante Starčevića 64, 48326 Virje</w:t>
      </w:r>
      <w:r w:rsidR="00830E49">
        <w:t xml:space="preserve">, iznosi </w:t>
      </w:r>
      <w:r w:rsidR="00A9562D">
        <w:t>137.117,79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A9562D">
        <w:t>upravitelj</w:t>
      </w:r>
      <w:r w:rsidR="002E00D7">
        <w:t xml:space="preserve"> dužnika </w:t>
      </w:r>
      <w:r w:rsidR="00A9562D">
        <w:t>Goran Španiček, OIB: 35500021860, Virje, Ante Starčevića 64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A9562D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A9562D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A9562D">
        <w:t>VIPOGRADNJA  ZANATSKA ZADRUGA ZA PROIZVODNJU I USLUGE, OIB: 62139377169 sa sjedištem u Ante Starčevića 64, 48326 Virje</w:t>
      </w:r>
      <w:r>
        <w:t>, navodeći da du</w:t>
      </w:r>
      <w:r w:rsidR="00715C85">
        <w:t xml:space="preserve">žnik na dan </w:t>
      </w:r>
      <w:r w:rsidR="00A9562D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A9562D">
        <w:t>137.117,79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8FA" w:rsidP="007F64E0" w:rsidR="009078FA">
      <w:r>
        <w:separator/>
      </w:r>
    </w:p>
  </w:endnote>
  <w:endnote w:id="0" w:type="continuationSeparator">
    <w:p w:rsidRDefault="009078FA" w:rsidP="007F64E0" w:rsidR="00907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8FA" w:rsidP="007F64E0" w:rsidR="009078FA">
      <w:r>
        <w:separator/>
      </w:r>
    </w:p>
  </w:footnote>
  <w:footnote w:id="0" w:type="continuationSeparator">
    <w:p w:rsidRDefault="009078FA" w:rsidP="007F64E0" w:rsidR="009078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B0FC8" w:rsidRPr="00FB0FC8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A9562D">
      <w:rPr>
        <w:lang w:val="hr-HR"/>
      </w:rPr>
      <w:t>St-534/15-5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078FA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9562D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0FC8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St-534/2015</izvorni_sadrzaj>
    <derivirana_varijabla naziv="DomainObject.Predmet.OznakaBroj_1">St-534/2015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VIPOGRADNJA ZANATSKA ZADRUGA ZA PROIZVODNJU I USLUGE</izvorni_sadrzaj>
    <derivirana_varijabla naziv="DomainObject.Predmet.ProtustrankaFormated_1">  VIPOGRADNJA ZANATSKA ZADRUGA ZA PROIZVODNJU I USLUGE</derivirana_varijabla>
  </DomainObject.Predmet.ProtustrankaFormated>
  <DomainObject.Predmet.ProtustrankaFormatedOIB>
    <izvorni_sadrzaj>  VIPOGRADNJA ZANATSKA ZADRUGA ZA PROIZVODNJU I USLUGE, OIB 62139377169</izvorni_sadrzaj>
    <derivirana_varijabla naziv="DomainObject.Predmet.ProtustrankaFormatedOIB_1">  VIPOGRADNJA ZANATSKA ZADRUGA ZA PROIZVODNJU I USLUGE, OIB 62139377169</derivirana_varijabla>
  </DomainObject.Predmet.ProtustrankaFormatedOIB>
  <DomainObject.Predmet.ProtustrankaFormatedWithAdress>
    <izvorni_sadrzaj> VIPOGRADNJA ZANATSKA ZADRUGA ZA PROIZVODNJU I USLUGE, Ante Starčevića 64, 48350 Virje</izvorni_sadrzaj>
    <derivirana_varijabla naziv="DomainObject.Predmet.ProtustrankaFormatedWithAdress_1"> VIPOGRADNJA ZANATSKA ZADRUGA ZA PROIZVODNJU I USLUGE, Ante Starčevića 64, 48350 Virje</derivirana_varijabla>
  </DomainObject.Predmet.ProtustrankaFormatedWithAdress>
  <DomainObject.Predmet.ProtustrankaFormatedWithAdressOIB>
    <izvorni_sadrzaj> VIPOGRADNJA ZANATSKA ZADRUGA ZA PROIZVODNJU I USLUGE, OIB 62139377169, Ante Starčevića 64, 48350 Virje</izvorni_sadrzaj>
    <derivirana_varijabla naziv="DomainObject.Predmet.ProtustrankaFormatedWithAdressOIB_1"> VIPOGRADNJA ZANATSKA ZADRUGA ZA PROIZVODNJU I USLUGE, OIB 62139377169, Ante Starčevića 64, 48350 Virje</derivirana_varijabla>
  </DomainObject.Predmet.ProtustrankaFormatedWithAdressOIB>
  <DomainObject.Predmet.ProtustrankaWithAdress>
    <izvorni_sadrzaj>VIPOGRADNJA ZANATSKA ZADRUGA ZA PROIZVODNJU I USLUGE Ante Starčevića 64, 48350 Virje</izvorni_sadrzaj>
    <derivirana_varijabla naziv="DomainObject.Predmet.ProtustrankaWithAdress_1">VIPOGRADNJA ZANATSKA ZADRUGA ZA PROIZVODNJU I USLUGE Ante Starčevića 64, 48350 Virje</derivirana_varijabla>
  </DomainObject.Predmet.ProtustrankaWithAdress>
  <DomainObject.Predmet.ProtustrankaWithAdressOIB>
    <izvorni_sadrzaj>VIPOGRADNJA ZANATSKA ZADRUGA ZA PROIZVODNJU I USLUGE, OIB 62139377169, Ante Starčevića 64, 48350 Virje</izvorni_sadrzaj>
    <derivirana_varijabla naziv="DomainObject.Predmet.ProtustrankaWithAdressOIB_1">VIPOGRADNJA ZANATSKA ZADRUGA ZA PROIZVODNJU I USLUGE, OIB 62139377169, Ante Starčevića 64, 48350 Virje</derivirana_varijabla>
  </DomainObject.Predmet.ProtustrankaWithAdressOIB>
  <DomainObject.Predmet.ProtustrankaNazivFormated>
    <izvorni_sadrzaj>VIPOGRADNJA ZANATSKA ZADRUGA ZA PROIZVODNJU I USLUGE</izvorni_sadrzaj>
    <derivirana_varijabla naziv="DomainObject.Predmet.ProtustrankaNazivFormated_1">VIPOGRADNJA ZANATSKA ZADRUGA ZA PROIZVODNJU I USLUGE</derivirana_varijabla>
  </DomainObject.Predmet.ProtustrankaNazivFormated>
  <DomainObject.Predmet.ProtustrankaNazivFormatedOIB>
    <izvorni_sadrzaj>VIPOGRADNJA ZANATSKA ZADRUGA ZA PROIZVODNJU I USLUGE, OIB 62139377169</izvorni_sadrzaj>
    <derivirana_varijabla naziv="DomainObject.Predmet.ProtustrankaNazivFormatedOIB_1">VIPOGRADNJA ZANATSKA ZADRUGA ZA PROIZVODNJU I USLUGE, OIB 62139377169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137117.79</izvorni_sadrzaj>
    <derivirana_varijabla naziv="DomainObject.Predmet.TrenutnaVrijednost_1">137117.79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VIPOGRADNJA ZANATSKA ZADRUGA ZA PROIZVODNJU I USLUGE</item>
    </izvorni_sadrzaj>
    <derivirana_varijabla naziv="DomainObject.Predmet.ProtuStrankaListFormated_1">
      <item>VIPOGRADNJA ZANATSKA ZADRUGA ZA PROIZVODNJU I USLUGE</item>
    </derivirana_varijabla>
  </DomainObject.Predmet.ProtuStrankaListFormated>
  <DomainObject.Predmet.ProtuStrankaListFormatedOIB>
    <izvorni_sadrzaj>
      <item>VIPOGRADNJA ZANATSKA ZADRUGA ZA PROIZVODNJU I USLUGE, OIB 62139377169</item>
    </izvorni_sadrzaj>
    <derivirana_varijabla naziv="DomainObject.Predmet.ProtuStrankaListFormatedOIB_1">
      <item>VIPOGRADNJA ZANATSKA ZADRUGA ZA PROIZVODNJU I USLUGE, OIB 62139377169</item>
    </derivirana_varijabla>
  </DomainObject.Predmet.ProtuStrankaListFormatedOIB>
  <DomainObject.Predmet.ProtuStrankaListFormatedWithAdress>
    <izvorni_sadrzaj>
      <item>VIPOGRADNJA ZANATSKA ZADRUGA ZA PROIZVODNJU I USLUGE, Ante Starčevića 64, 48350 Virje</item>
    </izvorni_sadrzaj>
    <derivirana_varijabla naziv="DomainObject.Predmet.ProtuStrankaListFormatedWithAdress_1">
      <item>VIPOGRADNJA ZANATSKA ZADRUGA ZA PROIZVODNJU I USLUGE, Ante Starčevića 64, 48350 Virje</item>
    </derivirana_varijabla>
  </DomainObject.Predmet.ProtuStrankaListFormatedWithAdress>
  <DomainObject.Predmet.ProtuStrankaListFormatedWithAdressOIB>
    <izvorni_sadrzaj>
      <item>VIPOGRADNJA ZANATSKA ZADRUGA ZA PROIZVODNJU I USLUGE, OIB 62139377169, Ante Starčevića 64, 48350 Virje</item>
    </izvorni_sadrzaj>
    <derivirana_varijabla naziv="DomainObject.Predmet.ProtuStrankaListFormatedWithAdressOIB_1">
      <item>VIPOGRADNJA ZANATSKA ZADRUGA ZA PROIZVODNJU I USLUGE, OIB 62139377169, Ante Starčevića 64, 48350 Virje</item>
    </derivirana_varijabla>
  </DomainObject.Predmet.ProtuStrankaListFormatedWithAdressOIB>
  <DomainObject.Predmet.ProtuStrankaListNazivFormated>
    <izvorni_sadrzaj>
      <item>VIPOGRADNJA ZANATSKA ZADRUGA ZA PROIZVODNJU I USLUGE</item>
    </izvorni_sadrzaj>
    <derivirana_varijabla naziv="DomainObject.Predmet.ProtuStrankaListNazivFormated_1">
      <item>VIPOGRADNJA ZANATSKA ZADRUGA ZA PROIZVODNJU I USLUGE</item>
    </derivirana_varijabla>
  </DomainObject.Predmet.ProtuStrankaListNazivFormated>
  <DomainObject.Predmet.ProtuStrankaListNazivFormatedOIB>
    <izvorni_sadrzaj>
      <item>VIPOGRADNJA ZANATSKA ZADRUGA ZA PROIZVODNJU I USLUGE, OIB 62139377169</item>
    </izvorni_sadrzaj>
    <derivirana_varijabla naziv="DomainObject.Predmet.ProtuStrankaListNazivFormatedOIB_1">
      <item>VIPOGRADNJA ZANATSKA ZADRUGA ZA PROIZVODNJU I USLUGE, OIB 62139377169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VIPOGRADNJA ZANATSKA ZADRUGA ZA PROIZVODNJU I USLUGE</izvorni_sadrzaj>
    <derivirana_varijabla naziv="DomainObject.Predmet.ProtustrankaIDrugi_1">VIPOGRADNJA ZANATSKA ZADRUGA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VIPOGRADNJA ZANATSKA ZADRUGA ZA PROIZVODNJU I USLUGE, OIB 62139377169, Ante Starčevića 64, 48350 Virje</izvorni_sadrzaj>
    <derivirana_varijabla naziv="DomainObject.Predmet.ProtustrankaIDrugiAdressOIB_1">VIPOGRADNJA ZANATSKA ZADRUGA ZA PROIZVODNJU I USLUGE, OIB 62139377169, Ante Starčevića 64,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VIPOGRADNJA ZANATSKA ZADRUGA ZA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VIPOGRADNJA ZANATSKA ZADRUGA ZA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VIPOGRADNJA ZANATSKA ZADRUGA ZA PROIZVODNJU I USLUGE, OIB 62139377169, Ante Starčevića 64,48350 Virje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VIPOGRADNJA ZANATSKA ZADRUGA ZA PROIZVODNJU I USLUGE, OIB 62139377169, Ante Starčevića 64,48350 Virje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62139377169</item>
      <item>, OIB null</item>
    </izvorni_sadrzaj>
    <derivirana_varijabla naziv="DomainObject.Predmet.SudioniciListNazivOIB_1">
      <item>, OIB null</item>
      <item>, OIB 85821130368</item>
      <item>, OIB 62139377169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481</properties:Words>
  <properties:Characters>2625</properties:Characters>
  <properties:Lines>73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2015-11-11T08:13:00Z</dcterms:created>
  <dc:creator>user</dc:creator>
  <cp:lastModifiedBy>Marko Makaj</cp:lastModifiedBy>
  <cp:lastPrinted>2015-11-11T08:11:00Z</cp:lastPrinted>
  <dcterms:modified xmlns:xsi="http://www.w3.org/2001/XMLSchema-instance" xsi:type="dcterms:W3CDTF">2015-11-13T11:29:00Z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