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f5c5" w14:paraId="0f0f5c5" w:rsidRDefault="008106C9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8106C9">
        <w:tab/>
      </w:r>
      <w:r w:rsidR="008106C9">
        <w:tab/>
      </w:r>
      <w:r w:rsidR="008106C9">
        <w:tab/>
      </w:r>
      <w:r w:rsidR="008106C9">
        <w:tab/>
      </w:r>
      <w:r w:rsidR="008106C9">
        <w:tab/>
      </w:r>
      <w:r w:rsidR="008106C9">
        <w:tab/>
        <w:t>55. St-</w:t>
      </w:r>
      <w:r w:rsidR="00C51EAC">
        <w:t>1369/15-4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51EAC">
        <w:t>1369</w:t>
      </w:r>
      <w:r w:rsidR="008106C9">
        <w:t>/</w:t>
      </w:r>
      <w:r w:rsidR="008155EE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 w:rsidR="008106C9">
        <w:t xml:space="preserve"> </w:t>
      </w:r>
      <w:r>
        <w:t xml:space="preserve">dana </w:t>
      </w:r>
      <w:r w:rsidR="008106C9">
        <w:t>9. studenoga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8106C9">
      <w:pPr>
        <w:jc w:val="center"/>
      </w:pPr>
      <w:r w:rsidRPr="008106C9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51EAC">
        <w:rPr>
          <w:rFonts w:eastAsia="Calibri"/>
          <w:lang w:eastAsia="en-US"/>
        </w:rPr>
        <w:t xml:space="preserve">POSMRTNA PRIPOMOĆ ZA KUĆNE LJUBIMCE, </w:t>
      </w:r>
      <w:r w:rsidR="00C51EAC">
        <w:t xml:space="preserve">Zagreb, Augusta Šenoe 8, </w:t>
      </w:r>
      <w:r w:rsidR="00C51EAC" w:rsidRPr="008600EF">
        <w:t xml:space="preserve"> </w:t>
      </w:r>
      <w:r w:rsidR="00C51EAC">
        <w:rPr>
          <w:rFonts w:eastAsia="Calibri"/>
          <w:lang w:eastAsia="en-US"/>
        </w:rPr>
        <w:t>OIB 06620562375</w:t>
      </w:r>
      <w:r w:rsidR="008106C9">
        <w:rPr>
          <w:rFonts w:eastAsiaTheme="minorHAnsi"/>
          <w:lang w:eastAsia="en-US"/>
        </w:rPr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51EAC">
        <w:t>1.942,40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8106C9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>
        <w:t>9. studenoga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8106C9" w:rsidP="00572798" w:rsidR="00572798">
      <w:pPr>
        <w:jc w:val="right"/>
      </w:pPr>
      <w:r>
        <w:t>Božena Zajec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3190"/>
    <w:rsid w:val="00114EAD"/>
    <w:rsid w:val="00185571"/>
    <w:rsid w:val="001E50FB"/>
    <w:rsid w:val="001F6933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29D0"/>
    <w:rsid w:val="007B5AFD"/>
    <w:rsid w:val="007D5A5D"/>
    <w:rsid w:val="008106C9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C51EAC"/>
    <w:rsid w:val="00C836B9"/>
    <w:rsid w:val="00C958E9"/>
    <w:rsid w:val="00CE7362"/>
    <w:rsid w:val="00D01B78"/>
    <w:rsid w:val="00D66226"/>
    <w:rsid w:val="00D8726D"/>
    <w:rsid w:val="00EC3302"/>
    <w:rsid w:val="00ED6AA8"/>
    <w:rsid w:val="00EE41B0"/>
    <w:rsid w:val="00EF75E7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2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2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2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2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2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2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2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2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St-1369/2015</izvorni_sadrzaj>
    <derivirana_varijabla naziv="DomainObject.Predmet.OznakaBroj_1">St-1369/2015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POSMRTNA POMOĆ ZA KUĆNE LJUBIMCE</izvorni_sadrzaj>
    <derivirana_varijabla naziv="DomainObject.Predmet.ProtustrankaFormated_1">  POSMRTNA POMOĆ ZA KUĆNE LJUBIMCE</derivirana_varijabla>
  </DomainObject.Predmet.ProtustrankaFormated>
  <DomainObject.Predmet.ProtustrankaFormatedOIB>
    <izvorni_sadrzaj>  POSMRTNA POMOĆ ZA KUĆNE LJUBIMCE, OIB 06620562375</izvorni_sadrzaj>
    <derivirana_varijabla naziv="DomainObject.Predmet.ProtustrankaFormatedOIB_1">  POSMRTNA POMOĆ ZA KUĆNE LJUBIMCE, OIB 06620562375</derivirana_varijabla>
  </DomainObject.Predmet.ProtustrankaFormatedOIB>
  <DomainObject.Predmet.ProtustrankaFormatedWithAdress>
    <izvorni_sadrzaj> POSMRTNA POMOĆ ZA KUĆNE LJUBIMCE, Augusta Šenoe 8, 10000 Zagreb</izvorni_sadrzaj>
    <derivirana_varijabla naziv="DomainObject.Predmet.ProtustrankaFormatedWithAdress_1"> POSMRTNA POMOĆ ZA KUĆNE LJUBIMCE, Augusta Šenoe 8, 10000 Zagreb</derivirana_varijabla>
  </DomainObject.Predmet.ProtustrankaFormatedWithAdress>
  <DomainObject.Predmet.ProtustrankaFormatedWithAdressOIB>
    <izvorni_sadrzaj> POSMRTNA POMOĆ ZA KUĆNE LJUBIMCE, OIB 06620562375, Augusta Šenoe 8, 10000 Zagreb</izvorni_sadrzaj>
    <derivirana_varijabla naziv="DomainObject.Predmet.ProtustrankaFormatedWithAdressOIB_1"> POSMRTNA POMOĆ ZA KUĆNE LJUBIMCE, OIB 06620562375, Augusta Šenoe 8, 10000 Zagreb</derivirana_varijabla>
  </DomainObject.Predmet.ProtustrankaFormatedWithAdressOIB>
  <DomainObject.Predmet.ProtustrankaWithAdress>
    <izvorni_sadrzaj>POSMRTNA POMOĆ ZA KUĆNE LJUBIMCE Augusta Šenoe 8, 10000 Zagreb</izvorni_sadrzaj>
    <derivirana_varijabla naziv="DomainObject.Predmet.ProtustrankaWithAdress_1">POSMRTNA POMOĆ ZA KUĆNE LJUBIMCE Augusta Šenoe 8, 10000 Zagreb</derivirana_varijabla>
  </DomainObject.Predmet.ProtustrankaWithAdress>
  <DomainObject.Predmet.ProtustrankaWithAdressOIB>
    <izvorni_sadrzaj>POSMRTNA POMOĆ ZA KUĆNE LJUBIMCE, OIB 06620562375, Augusta Šenoe 8, 10000 Zagreb</izvorni_sadrzaj>
    <derivirana_varijabla naziv="DomainObject.Predmet.ProtustrankaWithAdressOIB_1">POSMRTNA POMOĆ ZA KUĆNE LJUBIMCE, OIB 06620562375, Augusta Šenoe 8, 10000 Zagreb</derivirana_varijabla>
  </DomainObject.Predmet.ProtustrankaWithAdressOIB>
  <DomainObject.Predmet.ProtustrankaNazivFormated>
    <izvorni_sadrzaj>POSMRTNA POMOĆ ZA KUĆNE LJUBIMCE</izvorni_sadrzaj>
    <derivirana_varijabla naziv="DomainObject.Predmet.ProtustrankaNazivFormated_1">POSMRTNA POMOĆ ZA KUĆNE LJUBIMCE</derivirana_varijabla>
  </DomainObject.Predmet.ProtustrankaNazivFormated>
  <DomainObject.Predmet.ProtustrankaNazivFormatedOIB>
    <izvorni_sadrzaj>POSMRTNA POMOĆ ZA KUĆNE LJUBIMCE, OIB 06620562375</izvorni_sadrzaj>
    <derivirana_varijabla naziv="DomainObject.Predmet.ProtustrankaNazivFormatedOIB_1">POSMRTNA POMOĆ ZA KUĆNE LJUBIMCE, OIB 06620562375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POSMRTNA POMOĆ ZA KUĆNE LJUBIMCE</item>
    </izvorni_sadrzaj>
    <derivirana_varijabla naziv="DomainObject.Predmet.ProtuStrankaListFormated_1">
      <item>POSMRTNA POMOĆ ZA KUĆNE LJUBIMCE</item>
    </derivirana_varijabla>
  </DomainObject.Predmet.ProtuStrankaListFormated>
  <DomainObject.Predmet.ProtuStrankaListFormatedOIB>
    <izvorni_sadrzaj>
      <item>POSMRTNA POMOĆ ZA KUĆNE LJUBIMCE, OIB 06620562375</item>
    </izvorni_sadrzaj>
    <derivirana_varijabla naziv="DomainObject.Predmet.ProtuStrankaListFormatedOIB_1">
      <item>POSMRTNA POMOĆ ZA KUĆNE LJUBIMCE, OIB 06620562375</item>
    </derivirana_varijabla>
  </DomainObject.Predmet.ProtuStrankaListFormatedOIB>
  <DomainObject.Predmet.ProtuStrankaListFormatedWithAdress>
    <izvorni_sadrzaj>
      <item>POSMRTNA POMOĆ ZA KUĆNE LJUBIMCE, Augusta Šenoe 8, 10000 Zagreb</item>
    </izvorni_sadrzaj>
    <derivirana_varijabla naziv="DomainObject.Predmet.ProtuStrankaListFormatedWithAdress_1">
      <item>POSMRTNA POMOĆ ZA KUĆNE LJUBIMCE, Augusta Šenoe 8, 10000 Zagreb</item>
    </derivirana_varijabla>
  </DomainObject.Predmet.ProtuStrankaListFormatedWithAdress>
  <DomainObject.Predmet.ProtuStrankaListFormatedWithAdressOIB>
    <izvorni_sadrzaj>
      <item>POSMRTNA POMOĆ ZA KUĆNE LJUBIMCE, OIB 06620562375, Augusta Šenoe 8, 10000 Zagreb</item>
    </izvorni_sadrzaj>
    <derivirana_varijabla naziv="DomainObject.Predmet.ProtuStrankaListFormatedWithAdressOIB_1">
      <item>POSMRTNA POMOĆ ZA KUĆNE LJUBIMCE, OIB 06620562375, Augusta Šenoe 8, 10000 Zagreb</item>
    </derivirana_varijabla>
  </DomainObject.Predmet.ProtuStrankaListFormatedWithAdressOIB>
  <DomainObject.Predmet.ProtuStrankaListNazivFormated>
    <izvorni_sadrzaj>
      <item>POSMRTNA POMOĆ ZA KUĆNE LJUBIMCE</item>
    </izvorni_sadrzaj>
    <derivirana_varijabla naziv="DomainObject.Predmet.ProtuStrankaListNazivFormated_1">
      <item>POSMRTNA POMOĆ ZA KUĆNE LJUBIMCE</item>
    </derivirana_varijabla>
  </DomainObject.Predmet.ProtuStrankaListNazivFormated>
  <DomainObject.Predmet.ProtuStrankaListNazivFormatedOIB>
    <izvorni_sadrzaj>
      <item>POSMRTNA POMOĆ ZA KUĆNE LJUBIMCE, OIB 06620562375</item>
    </izvorni_sadrzaj>
    <derivirana_varijabla naziv="DomainObject.Predmet.ProtuStrankaListNazivFormatedOIB_1">
      <item>POSMRTNA POMOĆ ZA KUĆNE LJUBIMCE, OIB 06620562375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POSMRTNA POMOĆ ZA KUĆNE LJUBIMCE</izvorni_sadrzaj>
    <derivirana_varijabla naziv="DomainObject.Predmet.ProtustrankaIDrugi_1">POSMRTNA POMOĆ ZA KUĆNE LJUBIMCE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POSMRTNA POMOĆ ZA KUĆNE LJUBIMCE, OIB 06620562375, Augusta Šenoe 8, 10000 Zagreb</izvorni_sadrzaj>
    <derivirana_varijabla naziv="DomainObject.Predmet.ProtustrankaIDrugiAdressOIB_1">POSMRTNA POMOĆ ZA KUĆNE LJUBIMCE, OIB 06620562375, Augusta Šenoe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POSMRTNA POMOĆ ZA KUĆNE LJUBIMCE</item>
    </izvorni_sadrzaj>
    <derivirana_varijabla naziv="DomainObject.Predmet.SudioniciListNaziv_1">
      <item>FINA Regionalni centar Zagreb</item>
      <item>POSMRTNA POMOĆ ZA KUĆNE LJUBIMCE</item>
    </derivirana_varijabla>
  </DomainObject.Predmet.SudioniciListNaziv>
  <DomainObject.Predmet.SudioniciListAdressOIB>
    <izvorni_sadrzaj>
      <item>FINA Regionalni centar Zagreb, OIB 85821130368, Trg svibanjskih žrtava 1995. 1,10000 Zagreb</item>
      <item>POSMRTNA POMOĆ ZA KUĆNE LJUBIMCE, OIB 06620562375, Augusta Šenoe 8,10000 Zagreb</item>
    </izvorni_sadrzaj>
    <derivirana_varijabla naziv="DomainObject.Predmet.SudioniciListAdressOIB_1">
      <item>FINA Regionalni centar Zagreb, OIB 85821130368, Trg svibanjskih žrtava 1995. 1,10000 Zagreb</item>
      <item>POSMRTNA POMOĆ ZA KUĆNE LJUBIMCE, OIB 06620562375, Augusta Šenoe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06620562375</item>
    </izvorni_sadrzaj>
    <derivirana_varijabla naziv="DomainObject.Predmet.SudioniciListNazivOIB_1">
      <item>, OIB 85821130368</item>
      <item>, OIB 06620562375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1296</properties:Characters>
  <properties:Lines>44</properties:Lines>
  <properties:Paragraphs>15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2015-11-09T11:29:00Z</cp:lastPrinted>
  <dcterms:modified xmlns:xsi="http://www.w3.org/2001/XMLSchema-instance" xsi:type="dcterms:W3CDTF">2015-11-09T13:08:00Z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