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5796" w14:paraId="4c8579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952B68" w:rsidR="00AA5237">
      <w:r>
        <w:t xml:space="preserve">Zadar, </w:t>
      </w:r>
      <w:r w:rsidR="00AA5237">
        <w:t>Dr. Franje Tuđmana 35</w:t>
      </w:r>
    </w:p>
    <w:p w:rsidRDefault="00912002" w:rsidP="00952B68" w:rsidR="00912002"/>
    <w:p w:rsidRDefault="00F64652" w:rsidP="00952B68" w:rsidR="00F6465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5A484B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5A484B">
        <w:t>9</w:t>
      </w:r>
      <w:r w:rsidR="00C572D2">
        <w:t xml:space="preserve">. </w:t>
      </w:r>
      <w:r w:rsidR="005A484B">
        <w:t>rujna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417C6" w:rsidRPr="00C417C6">
        <w:t>DEGENIA PLODOVI ZEMLJE d.o.o., sa sjedištem u Zadru, Stjepana Radića 42/A, OIB: 30577199200</w:t>
      </w:r>
      <w:r>
        <w:t>,</w:t>
      </w:r>
      <w:r w:rsidR="00EF3F9E">
        <w:t xml:space="preserve"> </w:t>
      </w:r>
      <w:r w:rsidR="00C417C6">
        <w:t>20</w:t>
      </w:r>
      <w:r w:rsidR="003825AE">
        <w:t xml:space="preserve">. </w:t>
      </w:r>
      <w:r w:rsidR="00BC1860">
        <w:t>prosinca</w:t>
      </w:r>
      <w:r w:rsidR="003825AE">
        <w:t xml:space="preserve"> </w:t>
      </w:r>
      <w:r w:rsidR="00912002">
        <w:t>2016.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F64652" w:rsidP="005440C2" w:rsidR="00F64652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A484B" w:rsidRPr="005A484B">
        <w:t>DEGENIA PLODOVI ZEMLJE  d.o.o. sa sjedištem u Zadru,</w:t>
      </w:r>
      <w:r w:rsidR="00C417C6">
        <w:t xml:space="preserve"> Stjepana Radića 42/</w:t>
      </w:r>
      <w:r w:rsidR="005A484B" w:rsidRPr="005A484B">
        <w:t>A, OIB: 30577199200</w:t>
      </w:r>
      <w:r w:rsidR="005A484B">
        <w:t>,</w:t>
      </w:r>
      <w:r w:rsidR="00C572D2">
        <w:t xml:space="preserve"> </w:t>
      </w:r>
      <w:r>
        <w:t xml:space="preserve">s danom </w:t>
      </w:r>
      <w:r w:rsidR="005A484B">
        <w:t>20</w:t>
      </w:r>
      <w:r w:rsidR="003825AE">
        <w:t xml:space="preserve">. </w:t>
      </w:r>
      <w:r w:rsidR="00BC1860">
        <w:t>prosinca</w:t>
      </w:r>
      <w:r w:rsidR="003825AE">
        <w:t xml:space="preserve"> 2016. </w:t>
      </w:r>
      <w:r>
        <w:t>u</w:t>
      </w:r>
      <w:r w:rsidR="003825AE">
        <w:t xml:space="preserve"> </w:t>
      </w:r>
      <w:r w:rsidR="00EF3F9E" w:rsidRPr="00F64652">
        <w:t>15,00</w:t>
      </w:r>
      <w:r w:rsidR="003825AE" w:rsidRPr="00F64652"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F64652" w:rsidR="00F64652" w:rsidRPr="00F6465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F64652" w:rsidRPr="00F64652">
        <w:t>Hrvoje Kraljičković iz Zagreba, Trg hrvatskih velikana 4, OIB: 63875916042</w:t>
      </w:r>
      <w:r w:rsidR="00F64652">
        <w:t>.</w:t>
      </w:r>
      <w:r w:rsidR="00193657" w:rsidRPr="00F64652">
        <w:rPr>
          <w:b/>
        </w:rPr>
        <w:tab/>
      </w:r>
    </w:p>
    <w:p w:rsidRDefault="00F64652" w:rsidP="00F64652" w:rsidR="00F64652">
      <w:pPr>
        <w:pStyle w:val="Odlomakpopisa"/>
        <w:spacing w:lineRule="auto" w:line="276" w:after="200"/>
        <w:ind w:firstLine="720" w:left="0"/>
        <w:jc w:val="both"/>
        <w:rPr>
          <w:b/>
        </w:rPr>
      </w:pPr>
    </w:p>
    <w:p w:rsidRDefault="007C62EB" w:rsidP="00F64652" w:rsidR="00386298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5A484B" w:rsidRPr="005A484B">
        <w:t>DEGENIA PLODOVI ZEMLJE  d.o.o. sa sjedištem u Zadru,</w:t>
      </w:r>
      <w:r w:rsidR="00C417C6">
        <w:t xml:space="preserve"> </w:t>
      </w:r>
      <w:r w:rsidR="005A484B" w:rsidRPr="005A484B">
        <w:t>Stjepana Ra</w:t>
      </w:r>
      <w:r w:rsidR="00C417C6">
        <w:t>dića 42/</w:t>
      </w:r>
      <w:r w:rsidR="005A484B" w:rsidRPr="005A484B">
        <w:t>A, OIB: 30577199200</w:t>
      </w:r>
      <w:r w:rsidR="005A484B">
        <w:t>.</w:t>
      </w:r>
    </w:p>
    <w:p w:rsidRDefault="005A484B" w:rsidP="00386298" w:rsidR="005A484B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</w:t>
      </w:r>
      <w:r w:rsidRPr="002B5AAE">
        <w:lastRenderedPageBreak/>
        <w:t>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F64652" w:rsidP="00EF3F9E" w:rsidR="00F64652"/>
    <w:p w:rsidRDefault="00193657" w:rsidP="00193657" w:rsidR="00193657">
      <w:pPr>
        <w:jc w:val="center"/>
      </w:pPr>
      <w:r w:rsidRPr="002B5AAE">
        <w:t>Obrazloženje</w:t>
      </w:r>
    </w:p>
    <w:p w:rsidRDefault="00F64652" w:rsidP="00193657" w:rsidR="00F64652" w:rsidRPr="002B5AAE">
      <w:pPr>
        <w:jc w:val="center"/>
      </w:pP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5A484B">
        <w:t>9</w:t>
      </w:r>
      <w:r w:rsidR="00C572D2">
        <w:t xml:space="preserve">. </w:t>
      </w:r>
      <w:r w:rsidR="005A484B">
        <w:t>rujna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A484B">
        <w:t>8</w:t>
      </w:r>
      <w:r w:rsidR="0079567A" w:rsidRPr="00EF3F9E">
        <w:t xml:space="preserve">. </w:t>
      </w:r>
      <w:r w:rsidR="005A484B">
        <w:t>rujna</w:t>
      </w:r>
      <w:r w:rsidR="0079567A" w:rsidRPr="00EF3F9E">
        <w:t xml:space="preserve"> 201</w:t>
      </w:r>
      <w:r w:rsidR="00BC1860" w:rsidRPr="00EF3F9E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E3022A" w:rsidRPr="00EF3F9E">
        <w:t>1</w:t>
      </w:r>
      <w:r w:rsidR="00322087" w:rsidRPr="00EF3F9E">
        <w:t>2</w:t>
      </w:r>
      <w:r w:rsidR="00E3022A" w:rsidRPr="00EF3F9E">
        <w:t>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5A484B">
        <w:t>259.568,93</w:t>
      </w:r>
      <w:r w:rsidR="00193657" w:rsidRPr="00EF3F9E">
        <w:t xml:space="preserve"> kuna, da nema zaposlenih, </w:t>
      </w:r>
      <w:r w:rsidRPr="00EF3F9E">
        <w:t xml:space="preserve">da </w:t>
      </w:r>
      <w:r w:rsidR="005A484B">
        <w:t>ima dva</w:t>
      </w:r>
      <w:r w:rsidR="001E74F1" w:rsidRPr="00EF3F9E">
        <w:t xml:space="preserve"> otvoren</w:t>
      </w:r>
      <w:r w:rsidR="005A484B">
        <w:t>a</w:t>
      </w:r>
      <w:r w:rsidR="001E74F1" w:rsidRPr="00EF3F9E">
        <w:t xml:space="preserve"> račun</w:t>
      </w:r>
      <w:r w:rsidR="00B84B6D" w:rsidRPr="00EF3F9E">
        <w:t>a</w:t>
      </w:r>
      <w:r w:rsidR="007920ED">
        <w:t xml:space="preserve"> i to u OTP Banka Hrvatska d.d. i Banka Kovanica d.d.</w:t>
      </w:r>
      <w:r w:rsidR="00B84B6D" w:rsidRPr="00EF3F9E">
        <w:t xml:space="preserve">, 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A484B">
        <w:t>6</w:t>
      </w:r>
      <w:r w:rsidR="00131DF8">
        <w:t xml:space="preserve">. </w:t>
      </w:r>
      <w:r w:rsidR="005A484B">
        <w:t>listopada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352426" w:rsidP="00C81F50" w:rsidR="00C81F50">
      <w:pPr>
        <w:ind w:firstLine="708"/>
        <w:jc w:val="both"/>
      </w:pPr>
      <w:r>
        <w:t>S obzirom da i</w:t>
      </w:r>
      <w:r w:rsidRPr="00352426">
        <w:t xml:space="preserve">z </w:t>
      </w:r>
      <w:r w:rsidR="00F64652">
        <w:t>javnobilježničkog</w:t>
      </w:r>
      <w:r w:rsidR="0077497F">
        <w:t xml:space="preserve"> ovjerovljenog prokaznog popisa imovine obveza </w:t>
      </w:r>
      <w:r w:rsidRPr="00352426">
        <w:t xml:space="preserve"> </w:t>
      </w:r>
      <w:r w:rsidR="0077497F">
        <w:t xml:space="preserve">kojeg je dužnik dostavio u spis 25. listopada 2016. </w:t>
      </w:r>
      <w:r w:rsidRPr="00352426">
        <w:t xml:space="preserve">proizlazi </w:t>
      </w:r>
      <w:r>
        <w:t>da stečajni dužnik nema imovine</w:t>
      </w:r>
      <w:r w:rsidR="00521AD9">
        <w:t>,</w:t>
      </w:r>
      <w:r>
        <w:t xml:space="preserve"> </w:t>
      </w:r>
      <w:r w:rsidR="0077497F">
        <w:t xml:space="preserve">da </w:t>
      </w:r>
      <w:r>
        <w:t>pozvane osobe</w:t>
      </w:r>
      <w:r w:rsidR="00C81F50">
        <w:t xml:space="preserve"> </w:t>
      </w:r>
      <w:r w:rsidR="0077497F">
        <w:t xml:space="preserve">nisu </w:t>
      </w:r>
      <w:r w:rsidR="00C81F50">
        <w:t xml:space="preserve">predložile </w:t>
      </w:r>
      <w:r w:rsidR="00C81F50" w:rsidRPr="002B5AAE">
        <w:t>otvaranje stečajnoga postupka</w:t>
      </w:r>
      <w:r w:rsidR="00C81F50">
        <w:t xml:space="preserve"> </w:t>
      </w:r>
      <w:r>
        <w:t xml:space="preserve">u </w:t>
      </w:r>
      <w:r w:rsidR="00C81F50">
        <w:t xml:space="preserve">oglasom određenom roku, </w:t>
      </w:r>
      <w:r w:rsidR="00C81F50" w:rsidRPr="00131DF8">
        <w:t xml:space="preserve">te da iz potvrde Financijske agencije od </w:t>
      </w:r>
      <w:r>
        <w:t>19</w:t>
      </w:r>
      <w:r w:rsidR="00C81F50" w:rsidRPr="00131DF8">
        <w:t xml:space="preserve">. </w:t>
      </w:r>
      <w:r w:rsidR="00504A57">
        <w:t>prosinca</w:t>
      </w:r>
      <w:r w:rsidR="00C81F50" w:rsidRPr="00131DF8">
        <w:t xml:space="preserve"> 2016. proizlazi da je račun dužnika </w:t>
      </w:r>
      <w:r w:rsidR="00EE0861">
        <w:t>i dalje u blokadi zbog</w:t>
      </w:r>
      <w:r w:rsidR="00F64652">
        <w:t xml:space="preserve"> neizvršenih osnova za plaćanje</w:t>
      </w:r>
      <w:r w:rsidR="00EF3F9E">
        <w:t xml:space="preserve"> u iznosu od </w:t>
      </w:r>
      <w:r>
        <w:t>270.</w:t>
      </w:r>
      <w:r w:rsidR="007920ED">
        <w:t>208</w:t>
      </w:r>
      <w:r>
        <w:t>,37</w:t>
      </w:r>
      <w:r w:rsidR="00EF3F9E">
        <w:t xml:space="preserve"> kuna </w:t>
      </w:r>
      <w:r w:rsidR="00EE0861">
        <w:t xml:space="preserve">u neprekinutom razdoblju od </w:t>
      </w:r>
      <w:r>
        <w:t>180</w:t>
      </w:r>
      <w:r w:rsidR="00EF3F9E">
        <w:t xml:space="preserve"> </w:t>
      </w:r>
      <w:r w:rsidR="00EE0861">
        <w:t xml:space="preserve">dana, </w:t>
      </w:r>
      <w:r w:rsidR="00C81F50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F64652" w:rsidP="00C81F50" w:rsidR="00F64652">
      <w:pPr>
        <w:ind w:firstLine="708"/>
        <w:jc w:val="both"/>
        <w:rPr>
          <w:rFonts w:hAnsi="HelveticaNeueLT Com 47 LtCn" w:ascii="HelveticaNeueLT Com 47 LtCn"/>
        </w:rPr>
      </w:pPr>
    </w:p>
    <w:p w:rsidRDefault="00F64652" w:rsidP="00C81F50" w:rsidR="00F64652">
      <w:pPr>
        <w:ind w:firstLine="708"/>
        <w:jc w:val="both"/>
        <w:rPr>
          <w:rFonts w:hAnsi="HelveticaNeueLT Com 47 LtCn" w:ascii="HelveticaNeueLT Com 47 LtCn"/>
        </w:rPr>
      </w:pPr>
    </w:p>
    <w:p w:rsidRDefault="00C81F50" w:rsidP="00C81F50" w:rsidR="00C81F50">
      <w:pPr>
        <w:ind w:firstLine="708"/>
        <w:jc w:val="both"/>
      </w:pPr>
      <w:r>
        <w:lastRenderedPageBreak/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F64652" w:rsidR="00C81F50"/>
    <w:p w:rsidRDefault="00C81F50" w:rsidP="00F64652" w:rsidR="00C81F50" w:rsidRPr="00240F6B">
      <w:pPr>
        <w:jc w:val="center"/>
      </w:pPr>
      <w:r>
        <w:t xml:space="preserve">U Zadru </w:t>
      </w:r>
      <w:r w:rsidR="00352426">
        <w:t>20</w:t>
      </w:r>
      <w:r>
        <w:t xml:space="preserve">. </w:t>
      </w:r>
      <w:r w:rsidR="00504A57">
        <w:t>prosinca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EF3F9E" w:rsidR="00C81F50" w:rsidRPr="00EF3F9E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 w:rsidRPr="00240F6B">
        <w:tab/>
      </w:r>
      <w:r w:rsidR="00C81F50">
        <w:tab/>
      </w:r>
      <w:r w:rsidR="00C81F50">
        <w:tab/>
      </w:r>
      <w:r w:rsidR="00C81F50">
        <w:tab/>
      </w:r>
    </w:p>
    <w:p w:rsidRDefault="00C81F50" w:rsidP="00C81F50" w:rsidR="00C81F50" w:rsidRPr="002B5AAE">
      <w:pPr>
        <w:jc w:val="both"/>
        <w:rPr>
          <w:b/>
        </w:rPr>
      </w:pPr>
    </w:p>
    <w:p w:rsidRDefault="00EE0861" w:rsidP="00EE0861" w:rsidR="00EE0861">
      <w:pPr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>FINA, Regionalni centar Split, Podružnica Zadar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Zadru,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>RH, Ministarstvo financija, Porezna uprava Zadar</w:t>
      </w:r>
    </w:p>
    <w:p w:rsidRDefault="00C81F50" w:rsidP="00EF3F9E" w:rsidR="00EF3F9E">
      <w:pPr>
        <w:numPr>
          <w:ilvl w:val="0"/>
          <w:numId w:val="4"/>
        </w:numPr>
      </w:pPr>
      <w:r>
        <w:t>Općinskom sudu u Zadru</w:t>
      </w:r>
    </w:p>
    <w:p w:rsidRDefault="00C81F50" w:rsidP="00EF3F9E" w:rsidR="00C81F50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C81F50" w:rsidP="00C81F50" w:rsidR="00C81F50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>Registru ovog suda 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0ED" w:rsidR="007920ED">
      <w:r>
        <w:separator/>
      </w:r>
    </w:p>
  </w:endnote>
  <w:endnote w:id="0" w:type="continuationSeparator">
    <w:p w:rsidRDefault="007920ED" w:rsidR="00792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0ED" w:rsidR="007920ED">
      <w:r>
        <w:separator/>
      </w:r>
    </w:p>
  </w:footnote>
  <w:footnote w:id="0" w:type="continuationSeparator">
    <w:p w:rsidRDefault="007920ED" w:rsidR="00792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ED" w:rsidP="00E37B9D" w:rsidR="007920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0ED" w:rsidR="007920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ED" w:rsidP="00E37B9D" w:rsidR="007920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20ED" w:rsidP="008C3132" w:rsidR="007920ED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</w:t>
    </w:r>
    <w:r w:rsidRPr="00BE1154">
      <w:t xml:space="preserve"> </w:t>
    </w:r>
    <w:r w:rsidRPr="005A484B">
      <w:t>5 St-1045/16-14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0ED" w:rsidP="00BC1860" w:rsidR="007920ED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1045/16-14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469C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2426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21AD9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A484B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7497F"/>
    <w:rsid w:val="007805A1"/>
    <w:rsid w:val="00785980"/>
    <w:rsid w:val="007920ED"/>
    <w:rsid w:val="0079567A"/>
    <w:rsid w:val="00795905"/>
    <w:rsid w:val="007A4827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405"/>
    <w:rsid w:val="00BE7ADC"/>
    <w:rsid w:val="00BF3D61"/>
    <w:rsid w:val="00C04F94"/>
    <w:rsid w:val="00C1289F"/>
    <w:rsid w:val="00C20CD8"/>
    <w:rsid w:val="00C258BC"/>
    <w:rsid w:val="00C2776D"/>
    <w:rsid w:val="00C417C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561CC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6465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1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DEGENIA PLODOVI ZEMLJE d.o.o. za poljoprivredu, trgovinu i djelatnost turističke agencije</izvorni_sadrzaj>
    <derivirana_varijabla naziv="DomainObject.Predmet.ProtustrankaFormated_1">  DEGENIA PLODOVI ZEMLJE d.o.o. za poljoprivredu, trgovinu i djelatnost turističke agencije</derivirana_varijabla>
  </DomainObject.Predmet.ProtustrankaFormated>
  <DomainObject.Predmet.ProtustrankaFormatedOIB>
    <izvorni_sadrzaj>  DEGENIA PLODOVI ZEMLJE d.o.o. za poljoprivredu, trgovinu i djelatnost turističke agencije, OIB 30577199200</izvorni_sadrzaj>
    <derivirana_varijabla naziv="DomainObject.Predmet.ProtustrankaFormatedOIB_1">  DEGENIA PLODOVI ZEMLJE d.o.o. za poljoprivredu, trgovinu i djelatnost turističke agencije, OIB 30577199200</derivirana_varijabla>
  </DomainObject.Predmet.ProtustrankaFormatedOIB>
  <DomainObject.Predmet.ProtustrankaFormatedWithAdress>
    <izvorni_sadrzaj> DEGENIA PLODOVI ZEMLJE d.o.o. za poljoprivredu, trgovinu i djelatnost turističke agencije, Stjepana Radića 42/A, 23000 Zadar</izvorni_sadrzaj>
    <derivirana_varijabla naziv="DomainObject.Predmet.ProtustrankaFormatedWithAdress_1"> DEGENIA PLODOVI ZEMLJE d.o.o. za poljoprivredu, trgovinu i djelatnost turističke agencije, Stjepana Radića 42/A, 23000 Zadar</derivirana_varijabla>
  </DomainObject.Predmet.ProtustrankaFormatedWithAdress>
  <DomainObject.Predmet.ProtustrankaFormatedWithAdressOIB>
    <izvorni_sadrzaj> DEGENIA PLODOVI ZEMLJE d.o.o. za poljoprivredu, trgovinu i djelatnost turističke agencije, OIB 30577199200, Stjepana Radića 42/A, 23000 Zadar</izvorni_sadrzaj>
    <derivirana_varijabla naziv="DomainObject.Predmet.ProtustrankaFormatedWithAdressOIB_1"> DEGENIA PLODOVI ZEMLJE d.o.o. za poljoprivredu, trgovinu i djelatnost turističke agencije, OIB 30577199200, Stjepana Radića 42/A, 23000 Zadar</derivirana_varijabla>
  </DomainObject.Predmet.ProtustrankaFormatedWithAdressOIB>
  <DomainObject.Predmet.ProtustrankaWithAdress>
    <izvorni_sadrzaj>DEGENIA PLODOVI ZEMLJE d.o.o. za poljoprivredu, trgovinu i djelatnost turističke agencije Stjepana Radića 42/A, 23000 Zadar</izvorni_sadrzaj>
    <derivirana_varijabla naziv="DomainObject.Predmet.ProtustrankaWithAdress_1">DEGENIA PLODOVI ZEMLJE d.o.o. za poljoprivredu, trgovinu i djelatnost turističke agencije Stjepana Radića 42/A, 23000 Zadar</derivirana_varijabla>
  </DomainObject.Predmet.ProtustrankaWithAdress>
  <DomainObject.Predmet.ProtustrankaWithAdressOIB>
    <izvorni_sadrzaj>DEGENIA PLODOVI ZEMLJE d.o.o. za poljoprivredu, trgovinu i djelatnost turističke agencije, OIB 30577199200, Stjepana Radića 42/A, 23000 Zadar</izvorni_sadrzaj>
    <derivirana_varijabla naziv="DomainObject.Predmet.ProtustrankaWithAdressOIB_1">DEGENIA PLODOVI ZEMLJE d.o.o. za poljoprivredu, trgovinu i djelatnost turističke agencije, OIB 30577199200, Stjepana Radića 42/A, 23000 Zadar</derivirana_varijabla>
  </DomainObject.Predmet.ProtustrankaWithAdressOIB>
  <DomainObject.Predmet.ProtustrankaNazivFormated>
    <izvorni_sadrzaj>DEGENIA PLODOVI ZEMLJE d.o.o. za poljoprivredu, trgovinu i djelatnost turističke agencije</izvorni_sadrzaj>
    <derivirana_varijabla naziv="DomainObject.Predmet.ProtustrankaNazivFormated_1">DEGENIA PLODOVI ZEMLJE d.o.o. za poljoprivredu, trgovinu i djelatnost turističke agencije</derivirana_varijabla>
  </DomainObject.Predmet.ProtustrankaNazivFormated>
  <DomainObject.Predmet.ProtustrankaNazivFormatedOIB>
    <izvorni_sadrzaj>DEGENIA PLODOVI ZEMLJE d.o.o. za poljoprivredu, trgovinu i djelatnost turističke agencije, OIB 30577199200</izvorni_sadrzaj>
    <derivirana_varijabla naziv="DomainObject.Predmet.ProtustrankaNazivFormatedOIB_1">DEGENIA PLODOVI ZEMLJE d.o.o. za poljoprivredu, trgovinu i djelatnost turističke agencije, OIB 30577199200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DEGENIA PLODOVI ZEMLJE d.o.o. za poljoprivredu, trgovinu i djelatnost turističke agencije</item>
    </izvorni_sadrzaj>
    <derivirana_varijabla naziv="DomainObject.Predmet.ProtuStrankaListFormated_1">
      <item>DEGENIA PLODOVI ZEMLJE d.o.o. za poljoprivredu, trgovinu i djelatnost turističke agencije</item>
    </derivirana_varijabla>
  </DomainObject.Predmet.ProtuStrankaListFormated>
  <DomainObject.Predmet.ProtuStrankaListFormatedOIB>
    <izvorni_sadrzaj>
      <item>DEGENIA PLODOVI ZEMLJE d.o.o. za poljoprivredu, trgovinu i djelatnost turističke agencije, OIB 30577199200</item>
    </izvorni_sadrzaj>
    <derivirana_varijabla naziv="DomainObject.Predmet.ProtuStrankaListFormatedOIB_1">
      <item>DEGENIA PLODOVI ZEMLJE d.o.o. za poljoprivredu, trgovinu i djelatnost turističke agencije, OIB 30577199200</item>
    </derivirana_varijabla>
  </DomainObject.Predmet.ProtuStrankaListFormatedOIB>
  <DomainObject.Predmet.ProtuStrankaListFormatedWithAdress>
    <izvorni_sadrzaj>
      <item>DEGENIA PLODOVI ZEMLJE d.o.o. za poljoprivredu, trgovinu i djelatnost turističke agencije, Stjepana Radića 42/A, 23000 Zadar</item>
    </izvorni_sadrzaj>
    <derivirana_varijabla naziv="DomainObject.Predmet.ProtuStrankaListFormatedWithAdress_1">
      <item>DEGENIA PLODOVI ZEMLJE d.o.o. za poljoprivredu, trgovinu i djelatnost turističke agencije, Stjepana Radića 42/A, 23000 Zadar</item>
    </derivirana_varijabla>
  </DomainObject.Predmet.ProtuStrankaListFormatedWithAdress>
  <DomainObject.Predmet.ProtuStrankaListFormatedWithAdressOIB>
    <izvorni_sadrzaj>
      <item>DEGENIA PLODOVI ZEMLJE d.o.o. za poljoprivredu, trgovinu i djelatnost turističke agencije, OIB 30577199200, Stjepana Radića 42/A, 23000 Zadar</item>
    </izvorni_sadrzaj>
    <derivirana_varijabla naziv="DomainObject.Predmet.ProtuStrankaListFormatedWithAdressOIB_1">
      <item>DEGENIA PLODOVI ZEMLJE d.o.o. za poljoprivredu, trgovinu i djelatnost turističke agencije, OIB 30577199200, Stjepana Radića 42/A, 23000 Zadar</item>
    </derivirana_varijabla>
  </DomainObject.Predmet.ProtuStrankaListFormatedWithAdressOIB>
  <DomainObject.Predmet.ProtuStrankaListNazivFormated>
    <izvorni_sadrzaj>
      <item>DEGENIA PLODOVI ZEMLJE d.o.o. za poljoprivredu, trgovinu i djelatnost turističke agencije</item>
    </izvorni_sadrzaj>
    <derivirana_varijabla naziv="DomainObject.Predmet.ProtuStrankaListNazivFormated_1">
      <item>DEGENIA PLODOVI ZEMLJE d.o.o. za poljoprivredu, trgovinu i djelatnost turističke agencije</item>
    </derivirana_varijabla>
  </DomainObject.Predmet.ProtuStrankaListNazivFormated>
  <DomainObject.Predmet.ProtuStrankaListNazivFormatedOIB>
    <izvorni_sadrzaj>
      <item>DEGENIA PLODOVI ZEMLJE d.o.o. za poljoprivredu, trgovinu i djelatnost turističke agencije, OIB 30577199200</item>
    </izvorni_sadrzaj>
    <derivirana_varijabla naziv="DomainObject.Predmet.ProtuStrankaListNazivFormatedOIB_1">
      <item>DEGENIA PLODOVI ZEMLJE d.o.o. za poljoprivredu, trgovinu i djelatnost turističke agencije, OIB 30577199200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DEGENIA PLODOVI ZEMLJE d.o.o. za poljoprivredu, trgovinu i djelatnost turističke agencije</izvorni_sadrzaj>
    <derivirana_varijabla naziv="DomainObject.Predmet.ProtustrankaIDrugi_1">DEGENIA PLODOVI ZEMLJE d.o.o. za poljoprivredu,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DEGENIA PLODOVI ZEMLJE d.o.o. za poljoprivredu, trgovinu i djelatnost turističke agencije, OIB 30577199200, Stjepana Radića 42/A, 23000 Zadar</izvorni_sadrzaj>
    <derivirana_varijabla naziv="DomainObject.Predmet.ProtustrankaIDrugiAdressOIB_1">DEGENIA PLODOVI ZEMLJE d.o.o. za poljoprivredu, trgovinu i djelatnost turističke agencije, OIB 30577199200, Stjepana Radića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DEGENIA PLODOVI ZEMLJE d.o.o. za poljoprivredu, trgovinu i djelatnost turističke agencije</item>
    </izvorni_sadrzaj>
    <derivirana_varijabla naziv="DomainObject.Predmet.SudioniciListNaziv_1">
      <item>FINA</item>
      <item>DEGENIA PLODOVI ZEMLJE d.o.o. za poljoprivredu, trgovinu i djelatnost turističke agencije</item>
    </derivirana_varijabla>
  </DomainObject.Predmet.SudioniciListNaziv>
  <DomainObject.Predmet.SudioniciListAdressOIB>
    <izvorni_sadrzaj>
      <item>FINA, OIB 85821130368</item>
      <item>DEGENIA PLODOVI ZEMLJE d.o.o. za poljoprivredu, trgovinu i djelatnost turističke agencije, OIB 30577199200, Stjepana Radića 42/A,23000 Zadar</item>
    </izvorni_sadrzaj>
    <derivirana_varijabla naziv="DomainObject.Predmet.SudioniciListAdressOIB_1">
      <item>FINA, OIB 85821130368</item>
      <item>DEGENIA PLODOVI ZEMLJE d.o.o. za poljoprivredu, trgovinu i djelatnost turističke agencije, OIB 30577199200, Stjepana Radića 42/A,23000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30577199200</item>
    </izvorni_sadrzaj>
    <derivirana_varijabla naziv="DomainObject.Predmet.SudioniciListNazivOIB_1">
      <item>, OIB 85821130368</item>
      <item>, OIB 30577199200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BB408-2F03-4B87-B628-6C19EB0CF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1062</properties:Words>
  <properties:Characters>5790</properties:Characters>
  <properties:Lines>138</properties:Lines>
  <properties:Paragraphs>40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2016-12-05T12:49:00Z</dcterms:created>
  <dc:creator>Administrator</dc:creator>
  <cp:lastModifiedBy>Krešimir Torbarina</cp:lastModifiedBy>
  <cp:lastPrinted>2016-09-08T08:43:00Z</cp:lastPrinted>
  <dcterms:modified xmlns:xsi="http://www.w3.org/2001/XMLSchema-instance" xsi:type="dcterms:W3CDTF">2016-12-20T13:53:00Z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