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82f4" w14:paraId="26882f4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C72039">
        <w:rPr>
          <w:rFonts w:cs="Times New Roman" w:eastAsia="Times New Roman"/>
          <w:lang w:eastAsia="hr-HR"/>
        </w:rPr>
        <w:t>24</w:t>
      </w:r>
      <w:r w:rsidR="00985550">
        <w:rPr>
          <w:rFonts w:cs="Times New Roman" w:eastAsia="Times New Roman"/>
          <w:lang w:eastAsia="hr-HR"/>
        </w:rPr>
        <w:t>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C72039">
        <w:rPr>
          <w:rFonts w:cs="Times New Roman" w:eastAsia="Times New Roman"/>
          <w:lang w:eastAsia="hr-HR"/>
        </w:rPr>
        <w:t xml:space="preserve">ISTRO TRGOVINA d.o.o., sa sjedištem u Ribarska bb, Tribunj, OIB: 34238241841 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C72039">
        <w:rPr>
          <w:rFonts w:cs="Times New Roman" w:eastAsia="Times New Roman"/>
          <w:lang w:eastAsia="hr-HR"/>
        </w:rPr>
        <w:t>ISTRO TRGOVINA d.o.o., sa sjedištem u Ribarska bb, Tribunj, OIB: 34238241841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C7037D">
        <w:t>Nada Reljić iz Slavonskog Broda, Naselje A. Hebranga 7/9, OIB: 63776354688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C72039">
        <w:rPr>
          <w:rFonts w:cs="Times New Roman" w:eastAsia="Times New Roman"/>
          <w:lang w:eastAsia="hr-HR"/>
        </w:rPr>
        <w:t>ISTRO TRGOVINA d.o.o., sa sjedištem u Ribarska bb, Tribunj, OIB: 34238241841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C72039">
        <w:rPr>
          <w:rFonts w:cs="Times New Roman" w:eastAsia="Times New Roman"/>
          <w:lang w:eastAsia="hr-HR"/>
        </w:rPr>
        <w:t>24</w:t>
      </w:r>
      <w:r w:rsidR="00985550">
        <w:rPr>
          <w:rFonts w:cs="Times New Roman" w:eastAsia="Times New Roman"/>
          <w:lang w:eastAsia="hr-HR"/>
        </w:rPr>
        <w:t>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C72039">
        <w:rPr>
          <w:rFonts w:cs="Times New Roman" w:eastAsia="Times New Roman"/>
          <w:lang w:eastAsia="hr-HR"/>
        </w:rPr>
        <w:t>07</w:t>
      </w:r>
      <w:r w:rsidR="00821F05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siječnja 2016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C72039">
        <w:rPr>
          <w:rFonts w:cs="Times New Roman" w:eastAsia="Times New Roman"/>
          <w:lang w:eastAsia="hr-HR"/>
        </w:rPr>
        <w:t>ISTRO TRGOVINA d.o.o., sa sjedištem u Ribarska bb, Tribunj, OIB: 34238241841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C72039">
        <w:rPr>
          <w:rFonts w:cs="Times New Roman" w:eastAsia="Times New Roman"/>
          <w:lang w:eastAsia="hr-HR"/>
        </w:rPr>
        <w:t>24</w:t>
      </w:r>
      <w:r w:rsidR="00985550">
        <w:rPr>
          <w:rFonts w:cs="Times New Roman" w:eastAsia="Times New Roman"/>
          <w:lang w:eastAsia="hr-HR"/>
        </w:rPr>
        <w:t>/2016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985550">
        <w:rPr>
          <w:rFonts w:cs="Times New Roman" w:eastAsia="Times New Roman"/>
          <w:lang w:eastAsia="hr-HR"/>
        </w:rPr>
        <w:t>25</w:t>
      </w:r>
      <w:r w:rsidR="00823F7E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travnja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985550">
        <w:rPr>
          <w:rFonts w:cs="Times New Roman" w:eastAsia="Times New Roman"/>
          <w:lang w:eastAsia="hr-HR"/>
        </w:rPr>
        <w:t>25</w:t>
      </w:r>
      <w:r w:rsidR="00823F7E">
        <w:rPr>
          <w:rFonts w:cs="Times New Roman" w:eastAsia="Times New Roman"/>
          <w:lang w:eastAsia="hr-HR"/>
        </w:rPr>
        <w:t xml:space="preserve">. </w:t>
      </w:r>
      <w:r w:rsidR="00985550">
        <w:rPr>
          <w:rFonts w:cs="Times New Roman" w:eastAsia="Times New Roman"/>
          <w:lang w:eastAsia="hr-HR"/>
        </w:rPr>
        <w:t>travnja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755" w:rsidP="00A67425" w:rsidR="00B37755">
      <w:pPr>
        <w:spacing w:after="0"/>
      </w:pPr>
      <w:r>
        <w:separator/>
      </w:r>
    </w:p>
  </w:endnote>
  <w:endnote w:id="0" w:type="continuationSeparator">
    <w:p w:rsidRDefault="00B37755" w:rsidP="00A67425" w:rsidR="00B377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755" w:rsidP="00A67425" w:rsidR="00B37755">
      <w:pPr>
        <w:spacing w:after="0"/>
      </w:pPr>
      <w:r>
        <w:separator/>
      </w:r>
    </w:p>
  </w:footnote>
  <w:footnote w:id="0" w:type="continuationSeparator">
    <w:p w:rsidRDefault="00B37755" w:rsidP="00A67425" w:rsidR="00B3775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20C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849F2"/>
    <w:rsid w:val="00332E18"/>
    <w:rsid w:val="0038666B"/>
    <w:rsid w:val="0054320C"/>
    <w:rsid w:val="005B6DBA"/>
    <w:rsid w:val="00631FBE"/>
    <w:rsid w:val="00656D84"/>
    <w:rsid w:val="0067410F"/>
    <w:rsid w:val="00821F05"/>
    <w:rsid w:val="00823F7E"/>
    <w:rsid w:val="00985550"/>
    <w:rsid w:val="00A1696A"/>
    <w:rsid w:val="00A67425"/>
    <w:rsid w:val="00B37755"/>
    <w:rsid w:val="00C7037D"/>
    <w:rsid w:val="00C72039"/>
    <w:rsid w:val="00DB33A1"/>
    <w:rsid w:val="00E35F13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3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20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320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320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320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3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20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320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320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320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</izvorni_sadrzaj>
    <derivirana_varijabla naziv="DomainObject.Predmet.PrimjedbaSuca_1">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ISTRO TRGOVINA društvo s ograničenom odgovornošću za poslovanje nekretninama</izvorni_sadrzaj>
    <derivirana_varijabla naziv="DomainObject.Predmet.ProtustrankaFormated_1">  ISTRO TRGOVINA društvo s ograničenom odgovornošću za poslovanje nekretninama</derivirana_varijabla>
  </DomainObject.Predmet.ProtustrankaFormated>
  <DomainObject.Predmet.ProtustrankaFormatedOIB>
    <izvorni_sadrzaj>  ISTRO TRGOVINA društvo s ograničenom odgovornošću za poslovanje nekretninama, OIB 34238241841</izvorni_sadrzaj>
    <derivirana_varijabla naziv="DomainObject.Predmet.ProtustrankaFormatedOIB_1">  ISTRO TRGOVINA društvo s ograničenom odgovornošću za poslovanje nekretninama, OIB 34238241841</derivirana_varijabla>
  </DomainObject.Predmet.ProtustrankaFormatedOIB>
  <DomainObject.Predmet.ProtustrankaFormatedWithAdress>
    <izvorni_sadrzaj> ISTRO TRGOVINA društvo s ograničenom odgovornošću za poslovanje nekretninama, Ribarska bb, 22211 Tribunj</izvorni_sadrzaj>
    <derivirana_varijabla naziv="DomainObject.Predmet.ProtustrankaFormatedWithAdress_1"> ISTRO TRGOVINA društvo s ograničenom odgovornošću za poslovanje nekretninama, Ribarska bb, 22211 Tribunj</derivirana_varijabla>
  </DomainObject.Predmet.ProtustrankaFormatedWithAdress>
  <DomainObject.Predmet.ProtustrankaFormatedWithAdressOIB>
    <izvorni_sadrzaj> ISTRO TRGOVINA društvo s ograničenom odgovornošću za poslovanje nekretninama, OIB 34238241841, Ribarska bb, 22211 Tribunj</izvorni_sadrzaj>
    <derivirana_varijabla naziv="DomainObject.Predmet.ProtustrankaFormatedWithAdressOIB_1"> ISTRO TRGOVINA društvo s ograničenom odgovornošću za poslovanje nekretninama, OIB 34238241841, Ribarska bb, 22211 Tribunj</derivirana_varijabla>
  </DomainObject.Predmet.ProtustrankaFormatedWithAdressOIB>
  <DomainObject.Predmet.ProtustrankaWithAdress>
    <izvorni_sadrzaj>ISTRO TRGOVINA društvo s ograničenom odgovornošću za poslovanje nekretninama Ribarska bb, 22211 Tribunj</izvorni_sadrzaj>
    <derivirana_varijabla naziv="DomainObject.Predmet.ProtustrankaWithAdress_1">ISTRO TRGOVINA društvo s ograničenom odgovornošću za poslovanje nekretninama Ribarska bb, 22211 Tribunj</derivirana_varijabla>
  </DomainObject.Predmet.ProtustrankaWithAdress>
  <DomainObject.Predmet.ProtustrankaWithAdressOIB>
    <izvorni_sadrzaj>ISTRO TRGOVINA društvo s ograničenom odgovornošću za poslovanje nekretninama, OIB 34238241841, Ribarska bb, 22211 Tribunj</izvorni_sadrzaj>
    <derivirana_varijabla naziv="DomainObject.Predmet.ProtustrankaWithAdressOIB_1">ISTRO TRGOVINA društvo s ograničenom odgovornošću za poslovanje nekretninama, OIB 34238241841, Ribarska bb, 22211 Tribunj</derivirana_varijabla>
  </DomainObject.Predmet.ProtustrankaWithAdressOIB>
  <DomainObject.Predmet.ProtustrankaNazivFormated>
    <izvorni_sadrzaj>ISTRO TRGOVINA društvo s ograničenom odgovornošću za poslovanje nekretninama</izvorni_sadrzaj>
    <derivirana_varijabla naziv="DomainObject.Predmet.ProtustrankaNazivFormated_1">ISTRO TRGOVINA društvo s ograničenom odgovornošću za poslovanje nekretninama</derivirana_varijabla>
  </DomainObject.Predmet.ProtustrankaNazivFormated>
  <DomainObject.Predmet.ProtustrankaNazivFormatedOIB>
    <izvorni_sadrzaj>ISTRO TRGOVINA društvo s ograničenom odgovornošću za poslovanje nekretninama, OIB 34238241841</izvorni_sadrzaj>
    <derivirana_varijabla naziv="DomainObject.Predmet.ProtustrankaNazivFormatedOIB_1">ISTRO TRGOVINA društvo s ograničenom odgovornošću za poslovanje nekretninama, OIB 34238241841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ISTRO TRGOVINA društvo s ograničenom odgovornošću za poslovanje nekretninama</item>
    </izvorni_sadrzaj>
    <derivirana_varijabla naziv="DomainObject.Predmet.ProtuStrankaListFormated_1">
      <item>ISTRO TRGOVINA društvo s ograničenom odgovornošću za poslovanje nekretninama</item>
    </derivirana_varijabla>
  </DomainObject.Predmet.ProtuStrankaListFormated>
  <DomainObject.Predmet.ProtuStrankaListFormatedOIB>
    <izvorni_sadrzaj>
      <item>ISTRO TRGOVINA društvo s ograničenom odgovornošću za poslovanje nekretninama, OIB 34238241841</item>
    </izvorni_sadrzaj>
    <derivirana_varijabla naziv="DomainObject.Predmet.ProtuStrankaListFormatedOIB_1">
      <item>ISTRO TRGOVINA društvo s ograničenom odgovornošću za poslovanje nekretninama, OIB 34238241841</item>
    </derivirana_varijabla>
  </DomainObject.Predmet.ProtuStrankaListFormatedOIB>
  <DomainObject.Predmet.ProtuStrankaListFormatedWithAdress>
    <izvorni_sadrzaj>
      <item>ISTRO TRGOVINA društvo s ograničenom odgovornošću za poslovanje nekretninama, Ribarska bb, 22211 Tribunj</item>
    </izvorni_sadrzaj>
    <derivirana_varijabla naziv="DomainObject.Predmet.ProtuStrankaListFormatedWithAdress_1">
      <item>ISTRO TRGOVINA društvo s ograničenom odgovornošću za poslovanje nekretninama, Ribarska bb, 22211 Tribunj</item>
    </derivirana_varijabla>
  </DomainObject.Predmet.ProtuStrankaListFormatedWithAdress>
  <DomainObject.Predmet.ProtuStrankaListFormatedWithAdressOIB>
    <izvorni_sadrzaj>
      <item>ISTRO TRGOVINA društvo s ograničenom odgovornošću za poslovanje nekretninama, OIB 34238241841, Ribarska bb, 22211 Tribunj</item>
    </izvorni_sadrzaj>
    <derivirana_varijabla naziv="DomainObject.Predmet.ProtuStrankaListFormatedWithAdressOIB_1">
      <item>ISTRO TRGOVINA društvo s ograničenom odgovornošću za poslovanje nekretninama, OIB 34238241841, Ribarska bb, 22211 Tribunj</item>
    </derivirana_varijabla>
  </DomainObject.Predmet.ProtuStrankaListFormatedWithAdressOIB>
  <DomainObject.Predmet.ProtuStrankaListNazivFormated>
    <izvorni_sadrzaj>
      <item>ISTRO TRGOVINA društvo s ograničenom odgovornošću za poslovanje nekretninama</item>
    </izvorni_sadrzaj>
    <derivirana_varijabla naziv="DomainObject.Predmet.ProtuStrankaListNazivFormated_1">
      <item>ISTRO TRGOVINA društvo s ograničenom odgovornošću za poslovanje nekretninama</item>
    </derivirana_varijabla>
  </DomainObject.Predmet.ProtuStrankaListNazivFormated>
  <DomainObject.Predmet.ProtuStrankaListNazivFormatedOIB>
    <izvorni_sadrzaj>
      <item>ISTRO TRGOVINA društvo s ograničenom odgovornošću za poslovanje nekretninama, OIB 34238241841</item>
    </izvorni_sadrzaj>
    <derivirana_varijabla naziv="DomainObject.Predmet.ProtuStrankaListNazivFormatedOIB_1">
      <item>ISTRO TRGOVINA društvo s ograničenom odgovornošću za poslovanje nekretninama, OIB 34238241841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ISTRO TRGOVINA društvo s ograničenom odgovornošću za poslovanje nekretninama</izvorni_sadrzaj>
    <derivirana_varijabla naziv="DomainObject.Predmet.ProtustrankaIDrugi_1">ISTRO TRGOVINA društvo s ograničenom odgovornošću za poslovanje nekretninama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ISTRO TRGOVINA društvo s ograničenom odgovornošću za poslovanje nekretninama, OIB 34238241841, Ribarska bb, 22211 Tribunj</izvorni_sadrzaj>
    <derivirana_varijabla naziv="DomainObject.Predmet.ProtustrankaIDrugiAdressOIB_1">ISTRO TRGOVINA društvo s ograničenom odgovornošću za poslovanje nekretninama, OIB 34238241841, Ribarska bb,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ISTRO TRGOVINA društvo s ograničenom odgovornošću za poslovanje nekretninama</item>
    </izvorni_sadrzaj>
    <derivirana_varijabla naziv="DomainObject.Predmet.SudioniciListNaziv_1">
      <item>FINA -  Podružnica Šibenik</item>
      <item>ISTRO TRGOVINA društvo s ograničenom odgovornošću za poslovanje nekretninama</item>
    </derivirana_varijabla>
  </DomainObject.Predmet.SudioniciListNaziv>
  <DomainObject.Predmet.SudioniciListAdressOIB>
    <izvorni_sadrzaj>
      <item>FINA -  Podružnica Šibenik, OIB 85821130368, Perivoj Luje Maruna 1,22000 Šibenik</item>
      <item>ISTRO TRGOVINA društvo s ograničenom odgovornošću za poslovanje nekretninama, OIB 34238241841, Ribarska bb,22211 Tribunj</item>
    </izvorni_sadrzaj>
    <derivirana_varijabla naziv="DomainObject.Predmet.SudioniciListAdressOIB_1">
      <item>FINA -  Podružnica Šibenik, OIB 85821130368, Perivoj Luje Maruna 1,22000 Šibenik</item>
      <item>ISTRO TRGOVINA društvo s ograničenom odgovornošću za poslovanje nekretninama, OIB 34238241841, Ribarska bb,22211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34238241841</item>
    </izvorni_sadrzaj>
    <derivirana_varijabla naziv="DomainObject.Predmet.SudioniciListNazivOIB_1">
      <item>, OIB 85821130368</item>
      <item>, OIB 34238241841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540</properties:Words>
  <properties:Characters>2973</properties:Characters>
  <properties:Lines>110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