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2a2c" w14:paraId="8b82a2c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C0795F">
        <w:rPr>
          <w:szCs w:val="24"/>
        </w:rPr>
        <w:t>485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C0795F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C0795F">
        <w:t xml:space="preserve">dužnika PROFOTO </w:t>
      </w:r>
      <w:r w:rsidR="00482973">
        <w:t>d.o.o.</w:t>
      </w:r>
      <w:r w:rsidR="00C0795F">
        <w:t>, Ulica Matije Gupca 22</w:t>
      </w:r>
      <w:r w:rsidR="00ED0604">
        <w:t>,</w:t>
      </w:r>
      <w:r w:rsidR="00C0795F">
        <w:t xml:space="preserve"> Križevci</w:t>
      </w:r>
      <w:r w:rsidR="00200042">
        <w:t>,</w:t>
      </w:r>
      <w:r w:rsidR="00ED0604">
        <w:t xml:space="preserve"> </w:t>
      </w:r>
      <w:r w:rsidR="00C0795F">
        <w:t>OIB: 70811737081</w:t>
      </w:r>
      <w:r w:rsidR="00EC7FB5">
        <w:t>, dana 29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3C6C30" w:rsidRPr="003C6C30">
        <w:t xml:space="preserve"> </w:t>
      </w:r>
      <w:r w:rsidR="003C6C30">
        <w:t>PROFOTO d.o.o., Ulica Matije Gupca 22, Križevci, OIB: 70811737081</w:t>
      </w:r>
      <w:r w:rsidR="001423C9">
        <w:t xml:space="preserve">, s </w:t>
      </w:r>
      <w:r w:rsidR="00EC7FB5">
        <w:t>danom 29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EC7FB5">
        <w:rPr>
          <w:szCs w:val="24"/>
        </w:rPr>
        <w:t>12</w:t>
      </w:r>
      <w:r w:rsidR="009A4D7E">
        <w:rPr>
          <w:szCs w:val="24"/>
        </w:rPr>
        <w:t>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B31B0E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>postupak nad stečajnim dužnikom</w:t>
      </w:r>
      <w:r w:rsidR="00532FD1">
        <w:t xml:space="preserve"> </w:t>
      </w:r>
      <w:r w:rsidR="003C6C30">
        <w:t>PROFOTO d.o.o., Ulica Matije Gupca 22, Križevci, OIB: 70811737081.</w:t>
      </w:r>
    </w:p>
    <w:p w:rsidRDefault="003C6C30" w:rsidP="00CE3446" w:rsidR="003C6C30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973D47">
        <w:t>Jasna Hromadko, Zelengorska br. 1, Zagreb, OIB: 22088644509.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3C6C30" w:rsidRPr="003C6C30">
        <w:t xml:space="preserve"> </w:t>
      </w:r>
      <w:r w:rsidR="003C6C30">
        <w:t>PROFOTO d.o.o., Ulica Matije Gupca 22, Križevci, OIB: 70811737081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C05732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>Predlagatelj je dana 30. listopada 2015.</w:t>
      </w:r>
      <w:r w:rsidR="00440410">
        <w:rPr>
          <w:szCs w:val="24"/>
        </w:rPr>
        <w:t xml:space="preserve">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</w:t>
      </w:r>
      <w:r w:rsidR="000571E3" w:rsidRPr="00964C7D">
        <w:rPr>
          <w:szCs w:val="24"/>
        </w:rPr>
        <w:lastRenderedPageBreak/>
        <w:t xml:space="preserve">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EC7FB5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3C6C30">
        <w:t>PROFOTO d.o.o., Ulica Matije Gupca 22, 48260 Križevci</w:t>
      </w:r>
    </w:p>
    <w:p w:rsidRDefault="00023797" w:rsidP="003C6C30" w:rsidR="00836343" w:rsidRPr="00ED0604">
      <w:pPr>
        <w:numPr>
          <w:ilvl w:val="0"/>
          <w:numId w:val="1"/>
        </w:numPr>
      </w:pPr>
      <w:r>
        <w:t>Direktor dužnika</w:t>
      </w:r>
      <w:r w:rsidR="006D4334">
        <w:t xml:space="preserve"> </w:t>
      </w:r>
      <w:r w:rsidR="003C6C30">
        <w:t>Branka Radić, Ulica Matije Gupca 22, 48260 Križevci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3C6C30">
        <w:rPr>
          <w:szCs w:val="24"/>
        </w:rPr>
        <w:t>, Ispostava Koprivnica</w:t>
      </w:r>
      <w:r w:rsidR="00AB1E43">
        <w:rPr>
          <w:szCs w:val="24"/>
        </w:rPr>
        <w:t>,</w:t>
      </w:r>
      <w:r w:rsidR="00ED0604">
        <w:rPr>
          <w:szCs w:val="24"/>
        </w:rPr>
        <w:t xml:space="preserve"> </w:t>
      </w:r>
      <w:r w:rsidR="003C6C30">
        <w:rPr>
          <w:szCs w:val="24"/>
        </w:rPr>
        <w:t>Hrvatske državnosti 7, 48000 Koprivnica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973D47">
        <w:t>Jasna Hromadko, Zelengorska br. 1, 10000 Zagreb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57F" w:rsidP="007A75CE" w:rsidR="00D6457F">
      <w:r>
        <w:separator/>
      </w:r>
    </w:p>
  </w:endnote>
  <w:endnote w:id="0" w:type="continuationSeparator">
    <w:p w:rsidRDefault="00D6457F" w:rsidP="007A75CE" w:rsidR="00D64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57F" w:rsidP="007A75CE" w:rsidR="00D6457F">
      <w:r>
        <w:separator/>
      </w:r>
    </w:p>
  </w:footnote>
  <w:footnote w:id="0" w:type="continuationSeparator">
    <w:p w:rsidRDefault="00D6457F" w:rsidP="007A75CE" w:rsidR="00D645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A3710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F82CF3">
      <w:t>485</w:t>
    </w:r>
    <w:r w:rsidR="00A732DB">
      <w:t>/</w:t>
    </w:r>
    <w:r w:rsidR="00B8373D">
      <w:t>1</w:t>
    </w:r>
    <w:r w:rsidR="00467EEF">
      <w:t>5</w:t>
    </w:r>
    <w:r w:rsidR="00B8373D">
      <w:t>-</w:t>
    </w:r>
    <w:r w:rsidR="00F82CF3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32F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137AE1"/>
    <w:rsid w:val="001423C9"/>
    <w:rsid w:val="0015499F"/>
    <w:rsid w:val="001E7781"/>
    <w:rsid w:val="00200042"/>
    <w:rsid w:val="00255595"/>
    <w:rsid w:val="002A6059"/>
    <w:rsid w:val="003B5155"/>
    <w:rsid w:val="003C6C30"/>
    <w:rsid w:val="003D0A10"/>
    <w:rsid w:val="003E2AE0"/>
    <w:rsid w:val="00402B56"/>
    <w:rsid w:val="004070A8"/>
    <w:rsid w:val="00440410"/>
    <w:rsid w:val="00467EEF"/>
    <w:rsid w:val="00472765"/>
    <w:rsid w:val="00482973"/>
    <w:rsid w:val="00487FB9"/>
    <w:rsid w:val="00497129"/>
    <w:rsid w:val="004A1245"/>
    <w:rsid w:val="004C1E71"/>
    <w:rsid w:val="004D4A91"/>
    <w:rsid w:val="004E20AA"/>
    <w:rsid w:val="00525276"/>
    <w:rsid w:val="00531356"/>
    <w:rsid w:val="00532090"/>
    <w:rsid w:val="00532FD1"/>
    <w:rsid w:val="00537577"/>
    <w:rsid w:val="00544C43"/>
    <w:rsid w:val="00550447"/>
    <w:rsid w:val="00567A2A"/>
    <w:rsid w:val="00581316"/>
    <w:rsid w:val="005B2BAA"/>
    <w:rsid w:val="005B616A"/>
    <w:rsid w:val="005E243D"/>
    <w:rsid w:val="006278FE"/>
    <w:rsid w:val="0063224D"/>
    <w:rsid w:val="006523AF"/>
    <w:rsid w:val="0068190F"/>
    <w:rsid w:val="00693CD2"/>
    <w:rsid w:val="006C0585"/>
    <w:rsid w:val="006C1AAA"/>
    <w:rsid w:val="006D4334"/>
    <w:rsid w:val="006F25A8"/>
    <w:rsid w:val="00735822"/>
    <w:rsid w:val="00741660"/>
    <w:rsid w:val="007573BC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A024C"/>
    <w:rsid w:val="008A3710"/>
    <w:rsid w:val="008A49F0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3D47"/>
    <w:rsid w:val="00976596"/>
    <w:rsid w:val="009A4D7E"/>
    <w:rsid w:val="009A5985"/>
    <w:rsid w:val="009D0C5B"/>
    <w:rsid w:val="009D3AB2"/>
    <w:rsid w:val="009E6198"/>
    <w:rsid w:val="00A56BA2"/>
    <w:rsid w:val="00A72D20"/>
    <w:rsid w:val="00A732DB"/>
    <w:rsid w:val="00A92369"/>
    <w:rsid w:val="00AB1E43"/>
    <w:rsid w:val="00AC5AD3"/>
    <w:rsid w:val="00AE3548"/>
    <w:rsid w:val="00B22B13"/>
    <w:rsid w:val="00B31B0E"/>
    <w:rsid w:val="00B31D23"/>
    <w:rsid w:val="00B34567"/>
    <w:rsid w:val="00B375FC"/>
    <w:rsid w:val="00B7038C"/>
    <w:rsid w:val="00B71639"/>
    <w:rsid w:val="00B723D2"/>
    <w:rsid w:val="00B8373D"/>
    <w:rsid w:val="00B9100B"/>
    <w:rsid w:val="00BF5CAE"/>
    <w:rsid w:val="00C033F1"/>
    <w:rsid w:val="00C05732"/>
    <w:rsid w:val="00C07229"/>
    <w:rsid w:val="00C0795F"/>
    <w:rsid w:val="00C7158A"/>
    <w:rsid w:val="00C80BBE"/>
    <w:rsid w:val="00C83918"/>
    <w:rsid w:val="00CA719C"/>
    <w:rsid w:val="00CB6ECB"/>
    <w:rsid w:val="00CC0768"/>
    <w:rsid w:val="00CD6AA2"/>
    <w:rsid w:val="00CE3446"/>
    <w:rsid w:val="00CF63B6"/>
    <w:rsid w:val="00D0242F"/>
    <w:rsid w:val="00D31675"/>
    <w:rsid w:val="00D508D6"/>
    <w:rsid w:val="00D6457F"/>
    <w:rsid w:val="00D65D0F"/>
    <w:rsid w:val="00D7256A"/>
    <w:rsid w:val="00DB4EB7"/>
    <w:rsid w:val="00DF4B3F"/>
    <w:rsid w:val="00E10BFD"/>
    <w:rsid w:val="00EA5D61"/>
    <w:rsid w:val="00EC7FB5"/>
    <w:rsid w:val="00ED0604"/>
    <w:rsid w:val="00ED38B6"/>
    <w:rsid w:val="00F0497A"/>
    <w:rsid w:val="00F079DC"/>
    <w:rsid w:val="00F25845"/>
    <w:rsid w:val="00F50578"/>
    <w:rsid w:val="00F6594B"/>
    <w:rsid w:val="00F80A92"/>
    <w:rsid w:val="00F82CF3"/>
    <w:rsid w:val="00F9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37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7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71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7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7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37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7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71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7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7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St-485/2015</izvorni_sadrzaj>
    <derivirana_varijabla naziv="DomainObject.Predmet.OznakaBroj_1">St-485/2015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PROFOTO društvo s ograničenom odgovornošću za usluge i trgovinu</izvorni_sadrzaj>
    <derivirana_varijabla naziv="DomainObject.Predmet.ProtustrankaFormated_1">  PROFOTO društvo s ograničenom odgovornošću za usluge i trgovinu</derivirana_varijabla>
  </DomainObject.Predmet.ProtustrankaFormated>
  <DomainObject.Predmet.ProtustrankaFormatedOIB>
    <izvorni_sadrzaj>  PROFOTO društvo s ograničenom odgovornošću za usluge i trgovinu, OIB 70811737081</izvorni_sadrzaj>
    <derivirana_varijabla naziv="DomainObject.Predmet.ProtustrankaFormatedOIB_1">  PROFOTO društvo s ograničenom odgovornošću za usluge i trgovinu, OIB 70811737081</derivirana_varijabla>
  </DomainObject.Predmet.ProtustrankaFormatedOIB>
  <DomainObject.Predmet.ProtustrankaFormatedWithAdress>
    <izvorni_sadrzaj> PROFOTO društvo s ograničenom odgovornošću za usluge i trgovinu, Ulica Matije Gupca 22, 48260 Križevci</izvorni_sadrzaj>
    <derivirana_varijabla naziv="DomainObject.Predmet.ProtustrankaFormatedWithAdress_1"> PROFOTO društvo s ograničenom odgovornošću za usluge i trgovinu, Ulica Matije Gupca 22, 48260 Križevci</derivirana_varijabla>
  </DomainObject.Predmet.ProtustrankaFormatedWithAdress>
  <DomainObject.Predmet.ProtustrankaFormatedWithAdressOIB>
    <izvorni_sadrzaj> PROFOTO društvo s ograničenom odgovornošću za usluge i trgovinu, OIB 70811737081, Ulica Matije Gupca 22, 48260 Križevci</izvorni_sadrzaj>
    <derivirana_varijabla naziv="DomainObject.Predmet.ProtustrankaFormatedWithAdressOIB_1"> PROFOTO društvo s ograničenom odgovornošću za usluge i trgovinu, OIB 70811737081, Ulica Matije Gupca 22, 48260 Križevci</derivirana_varijabla>
  </DomainObject.Predmet.ProtustrankaFormatedWithAdressOIB>
  <DomainObject.Predmet.ProtustrankaWithAdress>
    <izvorni_sadrzaj>PROFOTO društvo s ograničenom odgovornošću za usluge i trgovinu Ulica Matije Gupca 22, 48260 Križevci</izvorni_sadrzaj>
    <derivirana_varijabla naziv="DomainObject.Predmet.ProtustrankaWithAdress_1">PROFOTO društvo s ograničenom odgovornošću za usluge i trgovinu Ulica Matije Gupca 22, 48260 Križevci</derivirana_varijabla>
  </DomainObject.Predmet.ProtustrankaWithAdress>
  <DomainObject.Predmet.ProtustrankaWithAdressOIB>
    <izvorni_sadrzaj>PROFOTO društvo s ograničenom odgovornošću za usluge i trgovinu, OIB 70811737081, Ulica Matije Gupca 22, 48260 Križevci</izvorni_sadrzaj>
    <derivirana_varijabla naziv="DomainObject.Predmet.ProtustrankaWithAdressOIB_1">PROFOTO društvo s ograničenom odgovornošću za usluge i trgovinu, OIB 70811737081, Ulica Matije Gupca 22, 48260 Križevci</derivirana_varijabla>
  </DomainObject.Predmet.ProtustrankaWithAdressOIB>
  <DomainObject.Predmet.ProtustrankaNazivFormated>
    <izvorni_sadrzaj>PROFOTO društvo s ograničenom odgovornošću za usluge i trgovinu</izvorni_sadrzaj>
    <derivirana_varijabla naziv="DomainObject.Predmet.ProtustrankaNazivFormated_1">PROFOTO društvo s ograničenom odgovornošću za usluge i trgovinu</derivirana_varijabla>
  </DomainObject.Predmet.ProtustrankaNazivFormated>
  <DomainObject.Predmet.ProtustrankaNazivFormatedOIB>
    <izvorni_sadrzaj>PROFOTO društvo s ograničenom odgovornošću za usluge i trgovinu, OIB 70811737081</izvorni_sadrzaj>
    <derivirana_varijabla naziv="DomainObject.Predmet.ProtustrankaNazivFormatedOIB_1">PROFOTO društvo s ograničenom odgovornošću za usluge i trgovinu, OIB 70811737081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271351.05</izvorni_sadrzaj>
    <derivirana_varijabla naziv="DomainObject.Predmet.TrenutnaVrijednost_1">271351.05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PROFOTO društvo s ograničenom odgovornošću za usluge i trgovinu</item>
    </izvorni_sadrzaj>
    <derivirana_varijabla naziv="DomainObject.Predmet.ProtuStrankaListFormated_1">
      <item>PROFOTO društvo s ograničenom odgovornošću za usluge i trgovinu</item>
    </derivirana_varijabla>
  </DomainObject.Predmet.ProtuStrankaListFormated>
  <DomainObject.Predmet.ProtuStrankaListFormatedOIB>
    <izvorni_sadrzaj>
      <item>PROFOTO društvo s ograničenom odgovornošću za usluge i trgovinu, OIB 70811737081</item>
    </izvorni_sadrzaj>
    <derivirana_varijabla naziv="DomainObject.Predmet.ProtuStrankaListFormatedOIB_1">
      <item>PROFOTO društvo s ograničenom odgovornošću za usluge i trgovinu, OIB 70811737081</item>
    </derivirana_varijabla>
  </DomainObject.Predmet.ProtuStrankaListFormatedOIB>
  <DomainObject.Predmet.ProtuStrankaListFormatedWithAdress>
    <izvorni_sadrzaj>
      <item>PROFOTO društvo s ograničenom odgovornošću za usluge i trgovinu, Ulica Matije Gupca 22, 48260 Križevci</item>
    </izvorni_sadrzaj>
    <derivirana_varijabla naziv="DomainObject.Predmet.ProtuStrankaListFormatedWithAdress_1">
      <item>PROFOTO društvo s ograničenom odgovornošću za usluge i trgovinu, Ulica Matije Gupca 22, 48260 Križevci</item>
    </derivirana_varijabla>
  </DomainObject.Predmet.ProtuStrankaListFormatedWithAdress>
  <DomainObject.Predmet.ProtuStrankaListFormatedWithAdressOIB>
    <izvorni_sadrzaj>
      <item>PROFOTO društvo s ograničenom odgovornošću za usluge i trgovinu, OIB 70811737081, Ulica Matije Gupca 22, 48260 Križevci</item>
    </izvorni_sadrzaj>
    <derivirana_varijabla naziv="DomainObject.Predmet.ProtuStrankaListFormatedWithAdressOIB_1">
      <item>PROFOTO društvo s ograničenom odgovornošću za usluge i trgovinu, OIB 70811737081, Ulica Matije Gupca 22, 48260 Križevci</item>
    </derivirana_varijabla>
  </DomainObject.Predmet.ProtuStrankaListFormatedWithAdressOIB>
  <DomainObject.Predmet.ProtuStrankaListNazivFormated>
    <izvorni_sadrzaj>
      <item>PROFOTO društvo s ograničenom odgovornošću za usluge i trgovinu</item>
    </izvorni_sadrzaj>
    <derivirana_varijabla naziv="DomainObject.Predmet.ProtuStrankaListNazivFormated_1">
      <item>PROFOTO društvo s ograničenom odgovornošću za usluge i trgovinu</item>
    </derivirana_varijabla>
  </DomainObject.Predmet.ProtuStrankaListNazivFormated>
  <DomainObject.Predmet.ProtuStrankaListNazivFormatedOIB>
    <izvorni_sadrzaj>
      <item>PROFOTO društvo s ograničenom odgovornošću za usluge i trgovinu, OIB 70811737081</item>
    </izvorni_sadrzaj>
    <derivirana_varijabla naziv="DomainObject.Predmet.ProtuStrankaListNazivFormatedOIB_1">
      <item>PROFOTO društvo s ograničenom odgovornošću za usluge i trgovinu, OIB 70811737081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PROFOTO društvo s ograničenom odgovornošću za usluge i trgovinu</izvorni_sadrzaj>
    <derivirana_varijabla naziv="DomainObject.Predmet.ProtustrankaIDrugi_1">PROFOTO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PROFOTO društvo s ograničenom odgovornošću za usluge i trgovinu, OIB 70811737081, Ulica Matije Gupca 22, 48260 Križevci</izvorni_sadrzaj>
    <derivirana_varijabla naziv="DomainObject.Predmet.ProtustrankaIDrugiAdressOIB_1">PROFOTO društvo s ograničenom odgovornošću za usluge i trgovinu, OIB 70811737081, Ulica Matije Gupca 22,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PROFOTO društvo s ograničenom odgovornošću za usluge i trgovinu</item>
      <item>E-oglasna ploča</item>
      <item>Sudski registar, Trgovački sud u Varaždinu</item>
    </izvorni_sadrzaj>
    <derivirana_varijabla naziv="DomainObject.Predmet.SudioniciListNaziv_1">
      <item>Financijska agencija</item>
      <item>PROFOTO društvo s ograničenom odgovornošću za usluge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PROFOTO društvo s ograničenom odgovornošću za usluge i trgovinu, OIB 70811737081, Ulica Matije Gupca 22,48260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PROFOTO društvo s ograničenom odgovornošću za usluge i trgovinu, OIB 70811737081, Ulica Matije Gupca 22,48260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70811737081</item>
      <item>, OIB null</item>
      <item>, OIB null</item>
    </izvorni_sadrzaj>
    <derivirana_varijabla naziv="DomainObject.Predmet.SudioniciListNazivOIB_1">
      <item>, OIB 85821130368</item>
      <item>, OIB 70811737081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E4F743-D7E7-43AD-8E77-3AD4A92D2E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2772</properties:Characters>
  <properties:Lines>82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2015-12-24T09:36:00Z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2015-12-29T08:57:00Z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