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d2c2" w14:paraId="fbfd2c2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</w:t>
      </w:r>
      <w:r w:rsidR="002D3F1D">
        <w:t xml:space="preserve">Perivoj </w:t>
      </w:r>
      <w:r w:rsidR="000B20D2">
        <w:t>L. Marune 1,</w:t>
      </w:r>
      <w:r w:rsidR="00130A18">
        <w:t xml:space="preserve"> </w:t>
      </w:r>
      <w:r>
        <w:t xml:space="preserve">od </w:t>
      </w:r>
      <w:r w:rsidR="002D3F1D">
        <w:t>5</w:t>
      </w:r>
      <w:r w:rsidR="00C572D2">
        <w:t xml:space="preserve">. </w:t>
      </w:r>
      <w:r w:rsidR="00766D21">
        <w:t xml:space="preserve">prosinca </w:t>
      </w:r>
      <w:r w:rsidR="00C572D2">
        <w:t>201</w:t>
      </w:r>
      <w:r w:rsidR="00766D21">
        <w:t>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D3F1D">
        <w:t>ORIENT EKO j.d.o.o., Jezera, Kućine 5, OIB: 03892904878</w:t>
      </w:r>
      <w:r w:rsidR="0039437A" w:rsidRPr="0039437A">
        <w:t>,</w:t>
      </w:r>
      <w:r w:rsidR="00EF3F9E">
        <w:t xml:space="preserve"> </w:t>
      </w:r>
      <w:r w:rsidR="00FE1568">
        <w:t>2</w:t>
      </w:r>
      <w:r w:rsidR="002D3F1D">
        <w:t>9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D3F1D">
        <w:t>ORIENT EKO j.d.o.o., Jezera, Kućine 5, OIB: 03892904878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FE1568">
        <w:t>2</w:t>
      </w:r>
      <w:r w:rsidR="002D3F1D">
        <w:t>9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355FB">
        <w:rPr>
          <w:color w:themeColor="text1" w:val="000000"/>
        </w:rPr>
        <w:t>1</w:t>
      </w:r>
      <w:r w:rsidR="002D3F1D">
        <w:rPr>
          <w:color w:themeColor="text1" w:val="000000"/>
        </w:rPr>
        <w:t>4</w:t>
      </w:r>
      <w:r w:rsidR="002554FD">
        <w:rPr>
          <w:color w:themeColor="text1" w:val="000000"/>
        </w:rPr>
        <w:t>,</w:t>
      </w:r>
      <w:r w:rsidR="00766D21">
        <w:rPr>
          <w:color w:themeColor="text1" w:val="000000"/>
        </w:rPr>
        <w:t>1</w:t>
      </w:r>
      <w:r w:rsidR="002554FD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2D3F1D">
        <w:t>Nada Mikulandra iz Bilica, Stubalj 238, OIB: 01343352417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2D3F1D">
        <w:t>ORIENT EKO j.d.o.o., Jezera, Kućine 5, OIB: 03892904878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2D3F1D">
        <w:t>5</w:t>
      </w:r>
      <w:r w:rsidR="00C572D2">
        <w:t xml:space="preserve">. </w:t>
      </w:r>
      <w:r w:rsidR="00766D21">
        <w:t>prosinca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2D3F1D">
        <w:t>30</w:t>
      </w:r>
      <w:r w:rsidR="0079567A" w:rsidRPr="00EF3F9E">
        <w:t xml:space="preserve">. </w:t>
      </w:r>
      <w:r w:rsidR="002D3F1D">
        <w:t xml:space="preserve">studenog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2D3F1D">
        <w:t>11.165,06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2D3F1D">
        <w:t xml:space="preserve">Sberbank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2D3F1D">
        <w:t>23</w:t>
      </w:r>
      <w:r w:rsidR="00131DF8">
        <w:t xml:space="preserve">. </w:t>
      </w:r>
      <w:r w:rsidR="002D3F1D">
        <w:t>prosinca 2016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2554FD">
        <w:t>2</w:t>
      </w:r>
      <w:r w:rsidR="002D3F1D">
        <w:t>9</w:t>
      </w:r>
      <w:r w:rsidRPr="00131DF8">
        <w:t xml:space="preserve">. </w:t>
      </w:r>
      <w:r w:rsidR="0005592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2D3F1D">
        <w:t>11.165,06</w:t>
      </w:r>
      <w:r w:rsidR="00EF3F9E">
        <w:t xml:space="preserve"> kuna </w:t>
      </w:r>
      <w:r w:rsidR="00EE0861">
        <w:t xml:space="preserve">u neprekinutom razdoblju od </w:t>
      </w:r>
      <w:r w:rsidR="002D3F1D">
        <w:t>236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FE1568">
        <w:t xml:space="preserve"> 2</w:t>
      </w:r>
      <w:r w:rsidR="002D3F1D">
        <w:t>9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2D3F1D" w:rsidP="002D3F1D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2D3F1D" w:rsidP="002D3F1D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361DB" w:rsidP="00C81F50" w:rsidR="000361DB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2D3F1D" w:rsidP="00C81F50" w:rsidR="002D3F1D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6D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2D3F1D">
      <w:t xml:space="preserve">Poslovni broj: 5 </w:t>
    </w:r>
    <w:r w:rsidR="002D3F1D" w:rsidRPr="008C3132">
      <w:t>St-</w:t>
    </w:r>
    <w:r w:rsidR="002D3F1D">
      <w:t>1149/16-10</w:t>
    </w: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766D21">
      <w:t>11</w:t>
    </w:r>
    <w:r w:rsidR="002D3F1D">
      <w:t>49</w:t>
    </w:r>
    <w:r w:rsidR="00766D21">
      <w:t>/</w:t>
    </w:r>
    <w:r>
      <w:t>1</w:t>
    </w:r>
    <w:r w:rsidR="00766D21">
      <w:t>6</w:t>
    </w:r>
    <w:r>
      <w:t>-</w:t>
    </w:r>
    <w:r w:rsidR="002D3F1D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D3F1D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66D21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776D4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6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6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ORIENT EKO jednostavno društvo s ograničenom odgovornošću za ugostiteljstvo i usluge</izvorni_sadrzaj>
    <derivirana_varijabla naziv="DomainObject.Predmet.ProtustrankaFormated_1">  ORIENT EKO jednostavno društvo s ograničenom odgovornošću za ugostiteljstvo i usluge</derivirana_varijabla>
  </DomainObject.Predmet.ProtustrankaFormated>
  <DomainObject.Predmet.ProtustrankaFormatedOIB>
    <izvorni_sadrzaj>  ORIENT EKO jednostavno društvo s ograničenom odgovornošću za ugostiteljstvo i usluge, OIB 03892904878</izvorni_sadrzaj>
    <derivirana_varijabla naziv="DomainObject.Predmet.ProtustrankaFormatedOIB_1">  ORIENT EKO jednostavno društvo s ograničenom odgovornošću za ugostiteljstvo i usluge, OIB 03892904878</derivirana_varijabla>
  </DomainObject.Predmet.ProtustrankaFormatedOIB>
  <DomainObject.Predmet.ProtustrankaFormatedWithAdress>
    <izvorni_sadrzaj> ORIENT EKO jednostavno društvo s ograničenom odgovornošću za ugostiteljstvo i usluge, Kućine 5, 22240 Jezera</izvorni_sadrzaj>
    <derivirana_varijabla naziv="DomainObject.Predmet.ProtustrankaFormatedWithAdress_1"> ORIENT EKO jednostavno društvo s ograničenom odgovornošću za ugostiteljstvo i usluge, Kućine 5, 22240 Jezera</derivirana_varijabla>
  </DomainObject.Predmet.ProtustrankaFormatedWithAdress>
  <DomainObject.Predmet.ProtustrankaFormatedWithAdressOIB>
    <izvorni_sadrzaj> ORIENT EKO jednostavno društvo s ograničenom odgovornošću za ugostiteljstvo i usluge, OIB 03892904878, Kućine 5, 22240 Jezera</izvorni_sadrzaj>
    <derivirana_varijabla naziv="DomainObject.Predmet.ProtustrankaFormatedWithAdressOIB_1"> ORIENT EKO jednostavno društvo s ograničenom odgovornošću za ugostiteljstvo i usluge, OIB 03892904878, Kućine 5, 22240 Jezera</derivirana_varijabla>
  </DomainObject.Predmet.ProtustrankaFormatedWithAdressOIB>
  <DomainObject.Predmet.ProtustrankaWithAdress>
    <izvorni_sadrzaj>ORIENT EKO jednostavno društvo s ograničenom odgovornošću za ugostiteljstvo i usluge Kućine 5, 22240 Jezera</izvorni_sadrzaj>
    <derivirana_varijabla naziv="DomainObject.Predmet.ProtustrankaWithAdress_1">ORIENT EKO jednostavno društvo s ograničenom odgovornošću za ugostiteljstvo i usluge Kućine 5, 22240 Jezera</derivirana_varijabla>
  </DomainObject.Predmet.ProtustrankaWithAdress>
  <DomainObject.Predmet.ProtustrankaWithAdressOIB>
    <izvorni_sadrzaj>ORIENT EKO jednostavno društvo s ograničenom odgovornošću za ugostiteljstvo i usluge, OIB 03892904878, Kućine 5, 22240 Jezera</izvorni_sadrzaj>
    <derivirana_varijabla naziv="DomainObject.Predmet.ProtustrankaWithAdressOIB_1">ORIENT EKO jednostavno društvo s ograničenom odgovornošću za ugostiteljstvo i usluge, OIB 03892904878, Kućine 5, 22240 Jezera</derivirana_varijabla>
  </DomainObject.Predmet.ProtustrankaWithAdressOIB>
  <DomainObject.Predmet.ProtustrankaNazivFormated>
    <izvorni_sadrzaj>ORIENT EKO jednostavno društvo s ograničenom odgovornošću za ugostiteljstvo i usluge</izvorni_sadrzaj>
    <derivirana_varijabla naziv="DomainObject.Predmet.ProtustrankaNazivFormated_1">ORIENT EKO jednostavno društvo s ograničenom odgovornošću za ugostiteljstvo i usluge</derivirana_varijabla>
  </DomainObject.Predmet.ProtustrankaNazivFormated>
  <DomainObject.Predmet.ProtustrankaNazivFormatedOIB>
    <izvorni_sadrzaj>ORIENT EKO jednostavno društvo s ograničenom odgovornošću za ugostiteljstvo i usluge, OIB 03892904878</izvorni_sadrzaj>
    <derivirana_varijabla naziv="DomainObject.Predmet.ProtustrankaNazivFormatedOIB_1">ORIENT EKO jednostavno društvo s ograničenom odgovornošću za ugostiteljstvo i usluge, OIB 03892904878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ORIENT EKO jednostavno društvo s ograničenom odgovornošću za ugostiteljstvo i usluge</item>
    </izvorni_sadrzaj>
    <derivirana_varijabla naziv="DomainObject.Predmet.ProtuStrankaListFormated_1">
      <item>ORIENT EKO jednostavno društvo s ograničenom odgovornošću za ugostiteljstvo i usluge</item>
    </derivirana_varijabla>
  </DomainObject.Predmet.ProtuStrankaListFormated>
  <DomainObject.Predmet.ProtuStrankaListFormatedOIB>
    <izvorni_sadrzaj>
      <item>ORIENT EKO jednostavno društvo s ograničenom odgovornošću za ugostiteljstvo i usluge, OIB 03892904878</item>
    </izvorni_sadrzaj>
    <derivirana_varijabla naziv="DomainObject.Predmet.ProtuStrankaListFormatedOIB_1">
      <item>ORIENT EKO jednostavno društvo s ograničenom odgovornošću za ugostiteljstvo i usluge, OIB 03892904878</item>
    </derivirana_varijabla>
  </DomainObject.Predmet.ProtuStrankaListFormatedOIB>
  <DomainObject.Predmet.ProtuStrankaListFormatedWithAdress>
    <izvorni_sadrzaj>
      <item>ORIENT EKO jednostavno društvo s ograničenom odgovornošću za ugostiteljstvo i usluge, Kućine 5, 22240 Jezera</item>
    </izvorni_sadrzaj>
    <derivirana_varijabla naziv="DomainObject.Predmet.ProtuStrankaListFormatedWithAdress_1">
      <item>ORIENT EKO jednostavno društvo s ograničenom odgovornošću za ugostiteljstvo i usluge, Kućine 5, 22240 Jezera</item>
    </derivirana_varijabla>
  </DomainObject.Predmet.ProtuStrankaListFormatedWithAdress>
  <DomainObject.Predmet.ProtuStrankaListFormatedWithAdressOIB>
    <izvorni_sadrzaj>
      <item>ORIENT EKO jednostavno društvo s ograničenom odgovornošću za ugostiteljstvo i usluge, OIB 03892904878, Kućine 5, 22240 Jezera</item>
    </izvorni_sadrzaj>
    <derivirana_varijabla naziv="DomainObject.Predmet.ProtuStrankaListFormatedWithAdressOIB_1">
      <item>ORIENT EKO jednostavno društvo s ograničenom odgovornošću za ugostiteljstvo i usluge, OIB 03892904878, Kućine 5, 22240 Jezera</item>
    </derivirana_varijabla>
  </DomainObject.Predmet.ProtuStrankaListFormatedWithAdressOIB>
  <DomainObject.Predmet.ProtuStrankaListNazivFormated>
    <izvorni_sadrzaj>
      <item>ORIENT EKO jednostavno društvo s ograničenom odgovornošću za ugostiteljstvo i usluge</item>
    </izvorni_sadrzaj>
    <derivirana_varijabla naziv="DomainObject.Predmet.ProtuStrankaListNazivFormated_1">
      <item>ORIENT EKO jednostavno društvo s ograničenom odgovornošću za ugostiteljstvo i usluge</item>
    </derivirana_varijabla>
  </DomainObject.Predmet.ProtuStrankaListNazivFormated>
  <DomainObject.Predmet.ProtuStrankaListNazivFormatedOIB>
    <izvorni_sadrzaj>
      <item>ORIENT EKO jednostavno društvo s ograničenom odgovornošću za ugostiteljstvo i usluge, OIB 03892904878</item>
    </izvorni_sadrzaj>
    <derivirana_varijabla naziv="DomainObject.Predmet.ProtuStrankaListNazivFormatedOIB_1">
      <item>ORIENT EKO jednostavno društvo s ograničenom odgovornošću za ugostiteljstvo i usluge, OIB 03892904878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ORIENT EKO jednostavno društvo s ograničenom odgovornošću za ugostiteljstvo i usluge</izvorni_sadrzaj>
    <derivirana_varijabla naziv="DomainObject.Predmet.ProtustrankaIDrugi_1">ORIENT EKO jednostavno društvo s ograničenom odgovornošću za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ORIENT EKO jednostavno društvo s ograničenom odgovornošću za ugostiteljstvo i usluge, OIB 03892904878, Kućine 5, 22240 Jezera</izvorni_sadrzaj>
    <derivirana_varijabla naziv="DomainObject.Predmet.ProtustrankaIDrugiAdressOIB_1">ORIENT EKO jednostavno društvo s ograničenom odgovornošću za ugostiteljstvo i usluge, OIB 03892904878, Kućine 5,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ORIENT EKO jednostavno društvo s ograničenom odgovornošću za ugostiteljstvo i usluge</item>
    </izvorni_sadrzaj>
    <derivirana_varijabla naziv="DomainObject.Predmet.SudioniciListNaziv_1">
      <item>FINA - Podružnica Šibenik</item>
      <item>ORIENT EKO jednostavno društvo s ograničenom odgovornošću za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ORIENT EKO jednostavno društvo s ograničenom odgovornošću za ugostiteljstvo i usluge, OIB 03892904878, Kućine 5,22240 Jezera</item>
    </izvorni_sadrzaj>
    <derivirana_varijabla naziv="DomainObject.Predmet.SudioniciListAdressOIB_1">
      <item>FINA - Podružnica Šibenik, OIB 85821130368, Perivoj L. Marune 1,22000 Šibenik</item>
      <item>ORIENT EKO jednostavno društvo s ograničenom odgovornošću za ugostiteljstvo i usluge, OIB 03892904878, Kućine 5,22240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03892904878</item>
    </izvorni_sadrzaj>
    <derivirana_varijabla naziv="DomainObject.Predmet.SudioniciListNazivOIB_1">
      <item>, OIB 85821130368</item>
      <item>, OIB 03892904878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6CD532-95CD-4E3A-A278-F7906945E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1006</properties:Words>
  <properties:Characters>5438</properties:Characters>
  <properties:Lines>169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2017-03-29T11:49:00Z</dcterms:created>
  <dc:creator>Administrator</dc:creator>
  <cp:lastModifiedBy>Krešimir Torbarina</cp:lastModifiedBy>
  <cp:lastPrinted>2017-03-29T11:49:00Z</cp:lastPrinted>
  <dcterms:modified xmlns:xsi="http://www.w3.org/2001/XMLSchema-instance" xsi:type="dcterms:W3CDTF">2017-03-29T11:51:00Z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