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64ef" w14:paraId="93d64e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659D1">
        <w:t>82</w:t>
      </w:r>
      <w:r w:rsidR="00FF43DC">
        <w:t>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FF43DC">
        <w:t>SIDRIŠTE ŠOLTA</w:t>
      </w:r>
      <w:r w:rsidR="00E659D1">
        <w:t xml:space="preserve"> </w:t>
      </w:r>
      <w:r w:rsidR="00FF43DC">
        <w:t>d.o.o., OIB: 69641727371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FF43DC">
        <w:t>060261672, Maslinica (Općina Šolta), Uz more 87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FF43DC" w:rsidRPr="00FF43DC">
        <w:t xml:space="preserve">SIDRIŠTE ŠOLTA d.o.o., OIB: 69641727371, MBS: 060261672, Maslinica (Općina Šolta), Uz more 87,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FF43DC">
        <w:t xml:space="preserve"> 1209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FF43DC">
        <w:t>2.232,32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FF43DC">
        <w:t>ju</w:t>
      </w:r>
      <w:r>
        <w:t xml:space="preserve"> se </w:t>
      </w:r>
      <w:r w:rsidR="00D36A52">
        <w:t>o</w:t>
      </w:r>
      <w:r w:rsidR="00BA4DDF">
        <w:t>vlašten</w:t>
      </w:r>
      <w:r w:rsidR="00FF43DC">
        <w:t>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659D1">
        <w:t>3. ST-182</w:t>
      </w:r>
      <w:r w:rsidR="00FF43DC">
        <w:t>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F43DC">
        <w:t>e</w:t>
      </w:r>
      <w:r w:rsidR="003D3A71">
        <w:t xml:space="preserve"> ovlašten</w:t>
      </w:r>
      <w:r w:rsidR="00FF43DC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F43DC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0C2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87693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St-1823/2015</izvorni_sadrzaj>
    <derivirana_varijabla naziv="DomainObject.Predmet.OznakaBroj_1">St-1823/2015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SIDRIŠTE ŠOLTA za turističke usluge u nautičkom turizmu,društvo s ograničenom odgovornošću</izvorni_sadrzaj>
    <derivirana_varijabla naziv="DomainObject.Predmet.ProtustrankaFormated_1">  SIDRIŠTE ŠOLTA za turističke usluge u nautičkom turizmu,društvo s ograničenom odgovornošću</derivirana_varijabla>
  </DomainObject.Predmet.ProtustrankaFormated>
  <DomainObject.Predmet.ProtustrankaFormatedOIB>
    <izvorni_sadrzaj>  SIDRIŠTE ŠOLTA za turističke usluge u nautičkom turizmu,društvo s ograničenom odgovornošću, OIB 69641727371</izvorni_sadrzaj>
    <derivirana_varijabla naziv="DomainObject.Predmet.ProtustrankaFormatedOIB_1">  SIDRIŠTE ŠOLTA za turističke usluge u nautičkom turizmu,društvo s ograničenom odgovornošću, OIB 69641727371</derivirana_varijabla>
  </DomainObject.Predmet.ProtustrankaFormatedOIB>
  <DomainObject.Predmet.ProtustrankaFormatedWithAdress>
    <izvorni_sadrzaj> SIDRIŠTE ŠOLTA za turističke usluge u nautičkom turizmu,društvo s ograničenom odgovornošću, Uz more 87, 21430 Maslinica</izvorni_sadrzaj>
    <derivirana_varijabla naziv="DomainObject.Predmet.ProtustrankaFormatedWithAdress_1"> SIDRIŠTE ŠOLTA za turističke usluge u nautičkom turizmu,društvo s ograničenom odgovornošću, Uz more 87, 21430 Maslinica</derivirana_varijabla>
  </DomainObject.Predmet.ProtustrankaFormatedWithAdress>
  <DomainObject.Predmet.ProtustrankaFormatedWithAdressOIB>
    <izvorni_sadrzaj> SIDRIŠTE ŠOLTA za turističke usluge u nautičkom turizmu,društvo s ograničenom odgovornošću, OIB 69641727371, Uz more 87, 21430 Maslinica</izvorni_sadrzaj>
    <derivirana_varijabla naziv="DomainObject.Predmet.ProtustrankaFormatedWithAdressOIB_1"> SIDRIŠTE ŠOLTA za turističke usluge u nautičkom turizmu,društvo s ograničenom odgovornošću, OIB 69641727371, Uz more 87, 21430 Maslinica</derivirana_varijabla>
  </DomainObject.Predmet.ProtustrankaFormatedWithAdressOIB>
  <DomainObject.Predmet.ProtustrankaWithAdress>
    <izvorni_sadrzaj>SIDRIŠTE ŠOLTA za turističke usluge u nautičkom turizmu,društvo s ograničenom odgovornošću Uz more 87, 21430 Maslinica</izvorni_sadrzaj>
    <derivirana_varijabla naziv="DomainObject.Predmet.ProtustrankaWithAdress_1">SIDRIŠTE ŠOLTA za turističke usluge u nautičkom turizmu,društvo s ograničenom odgovornošću Uz more 87, 21430 Maslinica</derivirana_varijabla>
  </DomainObject.Predmet.ProtustrankaWithAdress>
  <DomainObject.Predmet.ProtustrankaWithAdressOIB>
    <izvorni_sadrzaj>SIDRIŠTE ŠOLTA za turističke usluge u nautičkom turizmu,društvo s ograničenom odgovornošću, OIB 69641727371, Uz more 87, 21430 Maslinica</izvorni_sadrzaj>
    <derivirana_varijabla naziv="DomainObject.Predmet.ProtustrankaWithAdressOIB_1">SIDRIŠTE ŠOLTA za turističke usluge u nautičkom turizmu,društvo s ograničenom odgovornošću, OIB 69641727371, Uz more 87, 21430 Maslinica</derivirana_varijabla>
  </DomainObject.Predmet.ProtustrankaWithAdressOIB>
  <DomainObject.Predmet.ProtustrankaNazivFormated>
    <izvorni_sadrzaj>SIDRIŠTE ŠOLTA za turističke usluge u nautičkom turizmu,društvo s ograničenom odgovornošću</izvorni_sadrzaj>
    <derivirana_varijabla naziv="DomainObject.Predmet.ProtustrankaNazivFormated_1">SIDRIŠTE ŠOLTA za turističke usluge u nautičkom turizmu,društvo s ograničenom odgovornošću</derivirana_varijabla>
  </DomainObject.Predmet.ProtustrankaNazivFormated>
  <DomainObject.Predmet.ProtustrankaNazivFormatedOIB>
    <izvorni_sadrzaj>SIDRIŠTE ŠOLTA za turističke usluge u nautičkom turizmu,društvo s ograničenom odgovornošću, OIB 69641727371</izvorni_sadrzaj>
    <derivirana_varijabla naziv="DomainObject.Predmet.ProtustrankaNazivFormatedOIB_1">SIDRIŠTE ŠOLTA za turističke usluge u nautičkom turizmu,društvo s ograničenom odgovornošću, OIB 69641727371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2232.32</izvorni_sadrzaj>
    <derivirana_varijabla naziv="DomainObject.Predmet.TrenutnaVrijednost_1">2232.32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SIDRIŠTE ŠOLTA za turističke usluge u nautičkom turizmu,društvo s ograničenom odgovornošću</item>
    </izvorni_sadrzaj>
    <derivirana_varijabla naziv="DomainObject.Predmet.ProtuStrankaListFormated_1">
      <item>SIDRIŠTE ŠOLTA za turističke usluge u nautičkom turizmu,društvo s ograničenom odgovornošću</item>
    </derivirana_varijabla>
  </DomainObject.Predmet.ProtuStrankaListFormated>
  <DomainObject.Predmet.ProtuStrankaListFormatedOIB>
    <izvorni_sadrzaj>
      <item>SIDRIŠTE ŠOLTA za turističke usluge u nautičkom turizmu,društvo s ograničenom odgovornošću, OIB 69641727371</item>
    </izvorni_sadrzaj>
    <derivirana_varijabla naziv="DomainObject.Predmet.ProtuStrankaListFormatedOIB_1">
      <item>SIDRIŠTE ŠOLTA za turističke usluge u nautičkom turizmu,društvo s ograničenom odgovornošću, OIB 69641727371</item>
    </derivirana_varijabla>
  </DomainObject.Predmet.ProtuStrankaListFormatedOIB>
  <DomainObject.Predmet.ProtuStrankaListFormatedWithAdress>
    <izvorni_sadrzaj>
      <item>SIDRIŠTE ŠOLTA za turističke usluge u nautičkom turizmu,društvo s ograničenom odgovornošću, Uz more 87, 21430 Maslinica</item>
    </izvorni_sadrzaj>
    <derivirana_varijabla naziv="DomainObject.Predmet.ProtuStrankaListFormatedWithAdress_1">
      <item>SIDRIŠTE ŠOLTA za turističke usluge u nautičkom turizmu,društvo s ograničenom odgovornošću, Uz more 87, 21430 Maslinica</item>
    </derivirana_varijabla>
  </DomainObject.Predmet.ProtuStrankaListFormatedWithAdress>
  <DomainObject.Predmet.ProtuStrankaListFormatedWithAdressOIB>
    <izvorni_sadrzaj>
      <item>SIDRIŠTE ŠOLTA za turističke usluge u nautičkom turizmu,društvo s ograničenom odgovornošću, OIB 69641727371, Uz more 87, 21430 Maslinica</item>
    </izvorni_sadrzaj>
    <derivirana_varijabla naziv="DomainObject.Predmet.ProtuStrankaListFormatedWithAdressOIB_1">
      <item>SIDRIŠTE ŠOLTA za turističke usluge u nautičkom turizmu,društvo s ograničenom odgovornošću, OIB 69641727371, Uz more 87, 21430 Maslinica</item>
    </derivirana_varijabla>
  </DomainObject.Predmet.ProtuStrankaListFormatedWithAdressOIB>
  <DomainObject.Predmet.ProtuStrankaListNazivFormated>
    <izvorni_sadrzaj>
      <item>SIDRIŠTE ŠOLTA za turističke usluge u nautičkom turizmu,društvo s ograničenom odgovornošću</item>
    </izvorni_sadrzaj>
    <derivirana_varijabla naziv="DomainObject.Predmet.ProtuStrankaListNazivFormated_1">
      <item>SIDRIŠTE ŠOLTA za turističke usluge u nautičkom turizmu,društvo s ograničenom odgovornošću</item>
    </derivirana_varijabla>
  </DomainObject.Predmet.ProtuStrankaListNazivFormated>
  <DomainObject.Predmet.ProtuStrankaListNazivFormatedOIB>
    <izvorni_sadrzaj>
      <item>SIDRIŠTE ŠOLTA za turističke usluge u nautičkom turizmu,društvo s ograničenom odgovornošću, OIB 69641727371</item>
    </izvorni_sadrzaj>
    <derivirana_varijabla naziv="DomainObject.Predmet.ProtuStrankaListNazivFormatedOIB_1">
      <item>SIDRIŠTE ŠOLTA za turističke usluge u nautičkom turizmu,društvo s ograničenom odgovornošću, OIB 69641727371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SIDRIŠTE ŠOLTA za turističke usluge u nautičkom turizmu,društvo s ograničenom odgovornošću</izvorni_sadrzaj>
    <derivirana_varijabla naziv="DomainObject.Predmet.ProtustrankaIDrugi_1">SIDRIŠTE ŠOLTA za turističke usluge u nautičkom turizmu,društvo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SIDRIŠTE ŠOLTA za turističke usluge u nautičkom turizmu,društvo s ograničenom odgovornošću, OIB 69641727371, Uz more 87, 21430 Maslinica</izvorni_sadrzaj>
    <derivirana_varijabla naziv="DomainObject.Predmet.ProtustrankaIDrugiAdressOIB_1">SIDRIŠTE ŠOLTA za turističke usluge u nautičkom turizmu,društvo s ograničenom odgovornošću, OIB 69641727371, Uz more 87, 21430 Maslinica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SIDRIŠTE ŠOLTA za turističke usluge u nautičkom turizmu,društvo s ograničenom odgovornošću</item>
      <item>FINANCIJSKA AGENCIJA,RC SPLIT</item>
    </izvorni_sadrzaj>
    <derivirana_varijabla naziv="DomainObject.Predmet.SudioniciListNaziv_1">
      <item>SIDRIŠTE ŠOLTA za turističke usluge u nautičkom turizmu,društvo s ograničenom odgovornošću</item>
      <item>FINANCIJSKA AGENCIJA,RC SPLIT</item>
    </derivirana_varijabla>
  </DomainObject.Predmet.SudioniciListNaziv>
  <DomainObject.Predmet.SudioniciListAdressOIB>
    <izvorni_sadrzaj>
      <item>SIDRIŠTE ŠOLTA za turističke usluge u nautičkom turizmu,društvo s ograničenom odgovornošću, OIB 69641727371, Uz more 87,21430 Maslinica</item>
      <item>FINANCIJSKA AGENCIJA,RC SPLIT, OIB 85821130368, Mažuranićevo šetalište 24b,21000 Split</item>
    </izvorni_sadrzaj>
    <derivirana_varijabla naziv="DomainObject.Predmet.SudioniciListAdressOIB_1">
      <item>SIDRIŠTE ŠOLTA za turističke usluge u nautičkom turizmu,društvo s ograničenom odgovornošću, OIB 69641727371, Uz more 87,21430 Maslinica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69641727371</item>
      <item>, OIB 85821130368</item>
    </izvorni_sadrzaj>
    <derivirana_varijabla naziv="DomainObject.Predmet.SudioniciListNazivOIB_1">
      <item>, OIB 69641727371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1795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2016-01-18T08:25:00Z</dcterms:created>
  <dc:creator>Lari Glavaš</dc:creator>
  <cp:lastModifiedBy>Lari Glavaš</cp:lastModifiedBy>
  <cp:lastPrinted>2016-01-18T08:25:00Z</cp:lastPrinted>
  <dcterms:modified xmlns:xsi="http://www.w3.org/2001/XMLSchema-instance" xsi:type="dcterms:W3CDTF">2016-01-18T08:25:00Z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