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885ab" w14:paraId="41885ab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B664F9">
        <w:t>539</w:t>
      </w:r>
      <w:r>
        <w:t>/1</w:t>
      </w:r>
      <w:r w:rsidR="00A2677E">
        <w:t>6</w:t>
      </w:r>
      <w:r>
        <w:t>-</w:t>
      </w:r>
      <w:r w:rsidR="00B664F9">
        <w:t>10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B664F9">
        <w:t>JULIA PROJEKT d.o.o., Šibenik, Ulica branitelja domovinskog rata 2D, OIB: 36226513596</w:t>
      </w:r>
      <w:r w:rsidR="00F81A36" w:rsidRPr="001C5505">
        <w:t xml:space="preserve">  </w:t>
      </w:r>
      <w:r w:rsidR="003A0A6A" w:rsidRPr="001C5505">
        <w:t xml:space="preserve">dana </w:t>
      </w:r>
      <w:r w:rsidR="00EA51BE">
        <w:t>19</w:t>
      </w:r>
      <w:r w:rsidR="00B664F9">
        <w:t>. srpnja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B664F9">
        <w:t>JULIA PROJEKT d.o.o., Šibenik, Ulica branitelja domovinskog rata 2D, OIB: 36226513596</w:t>
      </w:r>
      <w:r w:rsidR="0006550B">
        <w:t>,</w:t>
      </w:r>
      <w:r w:rsidR="00371287" w:rsidRPr="001C5505">
        <w:t xml:space="preserve">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B664F9">
        <w:t>539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B664F9">
        <w:t>JULIA PROJEKT d.o.o., Šibenik</w:t>
      </w:r>
      <w:r w:rsidR="0006550B">
        <w:t xml:space="preserve"> </w:t>
      </w:r>
      <w:r>
        <w:t>pokrenut je prethodni postupak i određeno ročište za utvrđivanje uvjeta za otvaranje stečajnog postupk</w:t>
      </w:r>
      <w:r w:rsidR="005D4AD8">
        <w:t>a</w:t>
      </w:r>
      <w:r w:rsidR="00F72124">
        <w:t>. Na navedeno ročište pristupio</w:t>
      </w:r>
      <w:r>
        <w:t xml:space="preserve"> je zastupni</w:t>
      </w:r>
      <w:r w:rsidR="00F72124">
        <w:t>k</w:t>
      </w:r>
      <w:r>
        <w:t xml:space="preserve"> po zakonu stečajnog dužnika i iskaza</w:t>
      </w:r>
      <w:r w:rsidR="00F72124">
        <w:t>o</w:t>
      </w:r>
      <w:r>
        <w:t xml:space="preserve"> da stečajni dužnik</w:t>
      </w:r>
      <w:r w:rsidRPr="00BB2B86">
        <w:rPr>
          <w:b/>
        </w:rPr>
        <w:t xml:space="preserve"> </w:t>
      </w:r>
      <w:r w:rsidR="00EA51BE">
        <w:t>nema nikakve</w:t>
      </w:r>
      <w:r w:rsidR="00B664F9">
        <w:t xml:space="preserve"> </w:t>
      </w:r>
      <w:r w:rsidRPr="00EB3959">
        <w:t>imovine, da</w:t>
      </w:r>
      <w:r w:rsidR="004E622A">
        <w:t xml:space="preserve"> </w:t>
      </w:r>
      <w:r w:rsidRPr="00EB3959">
        <w:t>posluje</w:t>
      </w:r>
      <w:r w:rsidR="00B664F9">
        <w:t xml:space="preserve"> i da ima jednog zaposlenika</w:t>
      </w:r>
      <w:r w:rsidRPr="00EB3959">
        <w:t xml:space="preserve"> te da je račun u blokadi za iznos od </w:t>
      </w:r>
      <w:r w:rsidR="004E622A">
        <w:t xml:space="preserve">oko </w:t>
      </w:r>
      <w:r w:rsidR="00B664F9">
        <w:t>181.000,00</w:t>
      </w:r>
      <w:r w:rsidRPr="00EB3959">
        <w:t xml:space="preserve"> kun</w:t>
      </w:r>
      <w:r w:rsidR="00BB2B86" w:rsidRPr="00EB3959">
        <w:t>a</w:t>
      </w:r>
      <w:r w:rsidR="00274804">
        <w:t>, a</w:t>
      </w:r>
      <w:r w:rsidR="00BB2B86" w:rsidRPr="00EB3959">
        <w:t xml:space="preserve">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EA51BE">
        <w:t>19</w:t>
      </w:r>
      <w:r w:rsidR="008B1612">
        <w:t>. srpnja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4F9" w:rsidP="00FC3541" w:rsidR="00B664F9">
      <w:r>
        <w:separator/>
      </w:r>
    </w:p>
  </w:endnote>
  <w:endnote w:id="0" w:type="continuationSeparator">
    <w:p w:rsidRDefault="00B664F9" w:rsidP="00FC3541" w:rsidR="00B66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4F9" w:rsidP="00FC3541" w:rsidR="00B664F9">
      <w:r>
        <w:separator/>
      </w:r>
    </w:p>
  </w:footnote>
  <w:footnote w:id="0" w:type="continuationSeparator">
    <w:p w:rsidRDefault="00B664F9" w:rsidP="00FC3541" w:rsidR="00B66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4F9" w:rsidP="00FC3541" w:rsidR="00B664F9">
    <w:pPr>
      <w:pStyle w:val="Zaglavlje"/>
      <w:jc w:val="right"/>
    </w:pPr>
    <w:r>
      <w:t>1 St-</w:t>
    </w:r>
    <w:r w:rsidR="008B1612">
      <w:t>539/16-10</w:t>
    </w:r>
  </w:p>
  <w:p w:rsidRDefault="00B664F9" w:rsidR="00B664F9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6550B"/>
    <w:rsid w:val="00085275"/>
    <w:rsid w:val="000A7106"/>
    <w:rsid w:val="000A7A8A"/>
    <w:rsid w:val="00146A4A"/>
    <w:rsid w:val="0017733B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604C29"/>
    <w:rsid w:val="006063D5"/>
    <w:rsid w:val="00607124"/>
    <w:rsid w:val="00682E82"/>
    <w:rsid w:val="00695F0B"/>
    <w:rsid w:val="006D5987"/>
    <w:rsid w:val="006E1CA5"/>
    <w:rsid w:val="006F0213"/>
    <w:rsid w:val="006F5BDE"/>
    <w:rsid w:val="006F75A9"/>
    <w:rsid w:val="0077196F"/>
    <w:rsid w:val="00774D7C"/>
    <w:rsid w:val="007B312D"/>
    <w:rsid w:val="007C5ABC"/>
    <w:rsid w:val="00816F81"/>
    <w:rsid w:val="00864654"/>
    <w:rsid w:val="008A52F7"/>
    <w:rsid w:val="008B1612"/>
    <w:rsid w:val="008B2D83"/>
    <w:rsid w:val="008C2399"/>
    <w:rsid w:val="008D4D63"/>
    <w:rsid w:val="008E1367"/>
    <w:rsid w:val="00914580"/>
    <w:rsid w:val="00933E53"/>
    <w:rsid w:val="00986571"/>
    <w:rsid w:val="009965B7"/>
    <w:rsid w:val="009E02A4"/>
    <w:rsid w:val="009F0217"/>
    <w:rsid w:val="00A2677E"/>
    <w:rsid w:val="00A448CA"/>
    <w:rsid w:val="00A94666"/>
    <w:rsid w:val="00A96B54"/>
    <w:rsid w:val="00AE41C1"/>
    <w:rsid w:val="00B225CC"/>
    <w:rsid w:val="00B32CC5"/>
    <w:rsid w:val="00B664F9"/>
    <w:rsid w:val="00B711FC"/>
    <w:rsid w:val="00B72E7D"/>
    <w:rsid w:val="00B92800"/>
    <w:rsid w:val="00BB2B86"/>
    <w:rsid w:val="00BE0D66"/>
    <w:rsid w:val="00BE2A54"/>
    <w:rsid w:val="00BE6C59"/>
    <w:rsid w:val="00C03AE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92B79"/>
    <w:rsid w:val="00EA51BE"/>
    <w:rsid w:val="00EB1AEF"/>
    <w:rsid w:val="00EB3959"/>
    <w:rsid w:val="00F56E4E"/>
    <w:rsid w:val="00F711C7"/>
    <w:rsid w:val="00F72124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St-539/2016</izvorni_sadrzaj>
    <derivirana_varijabla naziv="DomainObject.Predmet.OznakaBroj_1">St-539/2016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JULIJA PROJEKT društvo s ograničenom odgovornošću za trgovinu i usluge</izvorni_sadrzaj>
    <derivirana_varijabla naziv="DomainObject.Predmet.ProtustrankaFormated_1">  JULIJA PROJEKT društvo s ograničenom odgovornošću za trgovinu i usluge</derivirana_varijabla>
  </DomainObject.Predmet.ProtustrankaFormated>
  <DomainObject.Predmet.ProtustrankaFormatedOIB>
    <izvorni_sadrzaj>  JULIJA PROJEKT društvo s ograničenom odgovornošću za trgovinu i usluge, OIB 36226513596</izvorni_sadrzaj>
    <derivirana_varijabla naziv="DomainObject.Predmet.ProtustrankaFormatedOIB_1">  JULIJA PROJEKT društvo s ograničenom odgovornošću za trgovinu i usluge, OIB 36226513596</derivirana_varijabla>
  </DomainObject.Predmet.ProtustrankaFormatedOIB>
  <DomainObject.Predmet.ProtustrankaFormatedWithAdress>
    <izvorni_sadrzaj> JULIJA PROJEKT društvo s ograničenom odgovornošću za trgovinu i usluge, Ulica branitelja domovinskog rata 2D, 22000 Šibenik</izvorni_sadrzaj>
    <derivirana_varijabla naziv="DomainObject.Predmet.ProtustrankaFormatedWithAdress_1"> JULIJA PROJEKT društvo s ograničenom odgovornošću za trgovinu i usluge, Ulica branitelja domovinskog rata 2D, 22000 Šibenik</derivirana_varijabla>
  </DomainObject.Predmet.ProtustrankaFormatedWithAdress>
  <DomainObject.Predmet.ProtustrankaFormatedWithAdressOIB>
    <izvorni_sadrzaj> JULIJA PROJEKT društvo s ograničenom odgovornošću za trgovinu i usluge, OIB 36226513596, Ulica branitelja domovinskog rata 2D, 22000 Šibenik</izvorni_sadrzaj>
    <derivirana_varijabla naziv="DomainObject.Predmet.ProtustrankaFormatedWithAdressOIB_1"> JULIJA PROJEKT društvo s ograničenom odgovornošću za trgovinu i usluge, OIB 36226513596, Ulica branitelja domovinskog rata 2D, 22000 Šibenik</derivirana_varijabla>
  </DomainObject.Predmet.ProtustrankaFormatedWithAdressOIB>
  <DomainObject.Predmet.ProtustrankaWithAdress>
    <izvorni_sadrzaj>JULIJA PROJEKT društvo s ograničenom odgovornošću za trgovinu i usluge Ulica branitelja domovinskog rata 2D, 22000 Šibenik</izvorni_sadrzaj>
    <derivirana_varijabla naziv="DomainObject.Predmet.ProtustrankaWithAdress_1">JULIJA PROJEKT društvo s ograničenom odgovornošću za trgovinu i usluge Ulica branitelja domovinskog rata 2D, 22000 Šibenik</derivirana_varijabla>
  </DomainObject.Predmet.ProtustrankaWithAdress>
  <DomainObject.Predmet.ProtustrankaWithAdressOIB>
    <izvorni_sadrzaj>JULIJA PROJEKT društvo s ograničenom odgovornošću za trgovinu i usluge, OIB 36226513596, Ulica branitelja domovinskog rata 2D, 22000 Šibenik</izvorni_sadrzaj>
    <derivirana_varijabla naziv="DomainObject.Predmet.ProtustrankaWithAdressOIB_1">JULIJA PROJEKT društvo s ograničenom odgovornošću za trgovinu i usluge, OIB 36226513596, Ulica branitelja domovinskog rata 2D, 22000 Šibenik</derivirana_varijabla>
  </DomainObject.Predmet.ProtustrankaWithAdressOIB>
  <DomainObject.Predmet.ProtustrankaNazivFormated>
    <izvorni_sadrzaj>JULIJA PROJEKT društvo s ograničenom odgovornošću za trgovinu i usluge</izvorni_sadrzaj>
    <derivirana_varijabla naziv="DomainObject.Predmet.ProtustrankaNazivFormated_1">JULIJA PROJEKT društvo s ograničenom odgovornošću za trgovinu i usluge</derivirana_varijabla>
  </DomainObject.Predmet.ProtustrankaNazivFormated>
  <DomainObject.Predmet.ProtustrankaNazivFormatedOIB>
    <izvorni_sadrzaj>JULIJA PROJEKT društvo s ograničenom odgovornošću za trgovinu i usluge, OIB 36226513596</izvorni_sadrzaj>
    <derivirana_varijabla naziv="DomainObject.Predmet.ProtustrankaNazivFormatedOIB_1">JULIJA PROJEKT društvo s ograničenom odgovornošću za trgovinu i usluge, OIB 36226513596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Lune Marune 1, 22000 Šibenik</izvorni_sadrzaj>
    <derivirana_varijabla naziv="DomainObject.Predmet.StrankaFormatedWithAdress_1"> Fina -Podružnica Šibenik, Perivoj Lune Marune 1, 22000 Šibenik</derivirana_varijabla>
  </DomainObject.Predmet.StrankaFormatedWithAdress>
  <DomainObject.Predmet.StrankaFormatedWithAdressOIB>
    <izvorni_sadrzaj> Fina -Podružnica Šibenik, OIB 85821130368, Perivoj Lune Marune 1, 22000 Šibenik</izvorni_sadrzaj>
    <derivirana_varijabla naziv="DomainObject.Predmet.StrankaFormatedWithAdressOIB_1"> Fina -Podružnica Šibenik, OIB 85821130368, Perivoj Lune Marune 1, 22000 Šibenik</derivirana_varijabla>
  </DomainObject.Predmet.StrankaFormatedWithAdressOIB>
  <DomainObject.Predmet.StrankaWithAdress>
    <izvorni_sadrzaj>Fina -Podružnica Šibenik Perivoj Lune Marune 1,22000 Šibenik</izvorni_sadrzaj>
    <derivirana_varijabla naziv="DomainObject.Predmet.StrankaWithAdress_1">Fina -Podružnica Šibenik Perivoj Lune Marune 1,22000 Šibenik</derivirana_varijabla>
  </DomainObject.Predmet.StrankaWithAdress>
  <DomainObject.Predmet.StrankaWithAdressOIB>
    <izvorni_sadrzaj>Fina -Podružnica Šibenik, OIB 85821130368, Perivoj Lune Marune 1,22000 Šibenik</izvorni_sadrzaj>
    <derivirana_varijabla naziv="DomainObject.Predmet.StrankaWithAdressOIB_1">Fina -Podružnica Šibenik, OIB 85821130368, Perivoj Lune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Lune Marune 1, 22000 Šibenik</item>
    </izvorni_sadrzaj>
    <derivirana_varijabla naziv="DomainObject.Predmet.StrankaListFormatedWithAdress_1">
      <item>Fina -Podružnica Šibenik, Perivoj Lune Marune 1, 22000 Šibenik</item>
    </derivirana_varijabla>
  </DomainObject.Predmet.StrankaListFormatedWithAdress>
  <DomainObject.Predmet.StrankaListFormatedWithAdressOIB>
    <izvorni_sadrzaj>
      <item>Fina -Podružnica Šibenik, OIB 85821130368, Perivoj Lune Marune 1, 22000 Šibenik</item>
    </izvorni_sadrzaj>
    <derivirana_varijabla naziv="DomainObject.Predmet.StrankaListFormatedWithAdressOIB_1">
      <item>Fina -Podružnica Šibenik, OIB 85821130368, Perivoj Lune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JULIJA PROJEKT društvo s ograničenom odgovornošću za trgovinu i usluge</item>
    </izvorni_sadrzaj>
    <derivirana_varijabla naziv="DomainObject.Predmet.ProtuStrankaListFormated_1">
      <item>JULIJA PROJEKT društvo s ograničenom odgovornošću za trgovinu i usluge</item>
    </derivirana_varijabla>
  </DomainObject.Predmet.ProtuStrankaListFormated>
  <DomainObject.Predmet.ProtuStrankaListFormatedOIB>
    <izvorni_sadrzaj>
      <item>JULIJA PROJEKT društvo s ograničenom odgovornošću za trgovinu i usluge, OIB 36226513596</item>
    </izvorni_sadrzaj>
    <derivirana_varijabla naziv="DomainObject.Predmet.ProtuStrankaListFormatedOIB_1">
      <item>JULIJA PROJEKT društvo s ograničenom odgovornošću za trgovinu i usluge, OIB 36226513596</item>
    </derivirana_varijabla>
  </DomainObject.Predmet.ProtuStrankaListFormatedOIB>
  <DomainObject.Predmet.ProtuStrankaListFormatedWithAdress>
    <izvorni_sadrzaj>
      <item>JULIJA PROJEKT društvo s ograničenom odgovornošću za trgovinu i usluge, Ulica branitelja domovinskog rata 2D, 22000 Šibenik</item>
    </izvorni_sadrzaj>
    <derivirana_varijabla naziv="DomainObject.Predmet.ProtuStrankaListFormatedWithAdress_1">
      <item>JULIJA PROJEKT društvo s ograničenom odgovornošću za trgovinu i usluge, Ulica branitelja domovinskog rata 2D, 22000 Šibenik</item>
    </derivirana_varijabla>
  </DomainObject.Predmet.ProtuStrankaListFormatedWithAdress>
  <DomainObject.Predmet.ProtuStrankaListFormatedWithAdressOIB>
    <izvorni_sadrzaj>
      <item>JULIJA PROJEKT društvo s ograničenom odgovornošću za trgovinu i usluge, OIB 36226513596, Ulica branitelja domovinskog rata 2D, 22000 Šibenik</item>
    </izvorni_sadrzaj>
    <derivirana_varijabla naziv="DomainObject.Predmet.ProtuStrankaListFormatedWithAdressOIB_1">
      <item>JULIJA PROJEKT društvo s ograničenom odgovornošću za trgovinu i usluge, OIB 36226513596, Ulica branitelja domovinskog rata 2D, 22000 Šibenik</item>
    </derivirana_varijabla>
  </DomainObject.Predmet.ProtuStrankaListFormatedWithAdressOIB>
  <DomainObject.Predmet.ProtuStrankaListNazivFormated>
    <izvorni_sadrzaj>
      <item>JULIJA PROJEKT društvo s ograničenom odgovornošću za trgovinu i usluge</item>
    </izvorni_sadrzaj>
    <derivirana_varijabla naziv="DomainObject.Predmet.ProtuStrankaListNazivFormated_1">
      <item>JULIJA PROJEKT društvo s ograničenom odgovornošću za trgovinu i usluge</item>
    </derivirana_varijabla>
  </DomainObject.Predmet.ProtuStrankaListNazivFormated>
  <DomainObject.Predmet.ProtuStrankaListNazivFormatedOIB>
    <izvorni_sadrzaj>
      <item>JULIJA PROJEKT društvo s ograničenom odgovornošću za trgovinu i usluge, OIB 36226513596</item>
    </izvorni_sadrzaj>
    <derivirana_varijabla naziv="DomainObject.Predmet.ProtuStrankaListNazivFormatedOIB_1">
      <item>JULIJA PROJEKT društvo s ograničenom odgovornošću za trgovinu i usluge, OIB 36226513596</item>
    </derivirana_varijabla>
  </DomainObject.Predmet.ProtuStrankaListNazivFormatedOIB>
  <DomainObject.Predmet.OstaliListFormated>
    <izvorni_sadrzaj>
      <item>Julijana Čupić</item>
    </izvorni_sadrzaj>
    <derivirana_varijabla naziv="DomainObject.Predmet.OstaliListFormated_1">
      <item>Julijana Čupić</item>
    </derivirana_varijabla>
  </DomainObject.Predmet.OstaliListFormated>
  <DomainObject.Predmet.OstaliListFormatedOIB>
    <izvorni_sadrzaj>
      <item>Julijana Čupić, OIB 96099561940</item>
    </izvorni_sadrzaj>
    <derivirana_varijabla naziv="DomainObject.Predmet.OstaliListFormatedOIB_1">
      <item>Julijana Čupić, OIB 96099561940</item>
    </derivirana_varijabla>
  </DomainObject.Predmet.OstaliListFormatedOIB>
  <DomainObject.Predmet.OstaliListFormatedWithAdress>
    <izvorni_sadrzaj>
      <item>Julijana Čupić, Splitska Ulica 50, 22320 Drniš</item>
    </izvorni_sadrzaj>
    <derivirana_varijabla naziv="DomainObject.Predmet.OstaliListFormatedWithAdress_1">
      <item>Julijana Čupić, Splitska Ulica 50, 22320 Drniš</item>
    </derivirana_varijabla>
  </DomainObject.Predmet.OstaliListFormatedWithAdress>
  <DomainObject.Predmet.OstaliListFormatedWithAdressOIB>
    <izvorni_sadrzaj>
      <item>Julijana Čupić, OIB 96099561940, Splitska Ulica 50, 22320 Drniš</item>
    </izvorni_sadrzaj>
    <derivirana_varijabla naziv="DomainObject.Predmet.OstaliListFormatedWithAdressOIB_1">
      <item>Julijana Čupić, OIB 96099561940, Splitska Ulica 50, 22320 Drniš</item>
    </derivirana_varijabla>
  </DomainObject.Predmet.OstaliListFormatedWithAdressOIB>
  <DomainObject.Predmet.OstaliListNazivFormated>
    <izvorni_sadrzaj>
      <item>Julijana Čupić</item>
    </izvorni_sadrzaj>
    <derivirana_varijabla naziv="DomainObject.Predmet.OstaliListNazivFormated_1">
      <item>Julijana Čupić</item>
    </derivirana_varijabla>
  </DomainObject.Predmet.OstaliListNazivFormated>
  <DomainObject.Predmet.OstaliListNazivFormatedOIB>
    <izvorni_sadrzaj>
      <item>Julijana Čupić, OIB 96099561940</item>
    </izvorni_sadrzaj>
    <derivirana_varijabla naziv="DomainObject.Predmet.OstaliListNazivFormatedOIB_1">
      <item>Julijana Čupić, OIB 96099561940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JULIJA PROJEKT društvo s ograničenom odgovornošću za trgovinu i usluge</izvorni_sadrzaj>
    <derivirana_varijabla naziv="DomainObject.Predmet.ProtustrankaIDrugi_1">JULIJA PROJEKT društvo s ograničenom odgovornošću za trgovinu i usluge</derivirana_varijabla>
  </DomainObject.Predmet.ProtustrankaIDrugi>
  <DomainObject.Predmet.StrankaIDrugiAdressOIB>
    <izvorni_sadrzaj>Fina -Podružnica Šibenik, OIB 85821130368, Perivoj Lune Marune 1, 22000 Šibenik</izvorni_sadrzaj>
    <derivirana_varijabla naziv="DomainObject.Predmet.StrankaIDrugiAdressOIB_1">Fina -Podružnica Šibenik, OIB 85821130368, Perivoj Lune Marune 1, 22000 Šibenik</derivirana_varijabla>
  </DomainObject.Predmet.StrankaIDrugiAdressOIB>
  <DomainObject.Predmet.ProtustrankaIDrugiAdressOIB>
    <izvorni_sadrzaj>JULIJA PROJEKT društvo s ograničenom odgovornošću za trgovinu i usluge, OIB 36226513596, Ulica branitelja domovinskog rata 2D, 22000 Šibenik</izvorni_sadrzaj>
    <derivirana_varijabla naziv="DomainObject.Predmet.ProtustrankaIDrugiAdressOIB_1">JULIJA PROJEKT društvo s ograničenom odgovornošću za trgovinu i usluge, OIB 36226513596, Ulica branitelja domovinskog rata 2D,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JULIJA PROJEKT društvo s ograničenom odgovornošću za trgovinu i usluge</item>
      <item>Julijana Čupić</item>
    </izvorni_sadrzaj>
    <derivirana_varijabla naziv="DomainObject.Predmet.SudioniciListNaziv_1">
      <item>Fina -Podružnica Šibenik</item>
      <item>JULIJA PROJEKT društvo s ograničenom odgovornošću za trgovinu i usluge</item>
      <item>Julijana Čupić</item>
    </derivirana_varijabla>
  </DomainObject.Predmet.SudioniciListNaziv>
  <DomainObject.Predmet.SudioniciListAdressOIB>
    <izvorni_sadrzaj>
      <item>Fina -Podružnica Šibenik, OIB 85821130368, Perivoj Lune Marune 1,22000 Šibenik</item>
      <item>JULIJA PROJEKT društvo s ograničenom odgovornošću za trgovinu i usluge, OIB 36226513596, Ulica branitelja domovinskog rata 2D,22000 Šibenik</item>
      <item>Julijana Čupić, OIB 96099561940, Splitska Ulica 50,22320 Drniš</item>
    </izvorni_sadrzaj>
    <derivirana_varijabla naziv="DomainObject.Predmet.SudioniciListAdressOIB_1">
      <item>Fina -Podružnica Šibenik, OIB 85821130368, Perivoj Lune Marune 1,22000 Šibenik</item>
      <item>JULIJA PROJEKT društvo s ograničenom odgovornošću za trgovinu i usluge, OIB 36226513596, Ulica branitelja domovinskog rata 2D,22000 Šibenik</item>
      <item>Julijana Čupić, OIB 96099561940, Splitska Ulica 50,22320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36226513596</item>
      <item>, OIB 96099561940</item>
    </izvorni_sadrzaj>
    <derivirana_varijabla naziv="DomainObject.Predmet.SudioniciListNazivOIB_1">
      <item>, OIB 85821130368</item>
      <item>, OIB 36226513596</item>
      <item>, OIB 96099561940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5D59E1-BFB6-4545-A588-D0BBDAFF8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482</properties:Words>
  <properties:Characters>2514</properties:Characters>
  <properties:Lines>81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2016-07-15T05:34:00Z</dcterms:created>
  <dc:creator>Ardena Bajlo</dc:creator>
  <cp:lastModifiedBy>wsadmin</cp:lastModifiedBy>
  <cp:lastPrinted>2016-04-19T10:48:00Z</cp:lastPrinted>
  <dcterms:modified xmlns:xsi="http://www.w3.org/2001/XMLSchema-instance" xsi:type="dcterms:W3CDTF">2016-07-21T07:09:00Z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