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849eea" w14:paraId="a849ee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0B66AC">
        <w:rPr>
          <w:sz w:val="24"/>
        </w:rPr>
        <w:t xml:space="preserve">        75. St-4561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B66AC" w:rsidRPr="000B66AC">
        <w:rPr>
          <w:sz w:val="24"/>
          <w:szCs w:val="24"/>
        </w:rPr>
        <w:t>P. V. KANADSKO STANOVANJE d.o.o., Sesvete, Ivana Puđaka 21, OIB: 20587980539</w:t>
      </w:r>
      <w:r w:rsidR="00442F90" w:rsidRPr="008600EF">
        <w:rPr>
          <w:sz w:val="24"/>
          <w:szCs w:val="24"/>
        </w:rPr>
        <w:t xml:space="preserve">, dana </w:t>
      </w:r>
      <w:r w:rsidR="000B66AC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B525FC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A13B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B525FC">
          <w:rPr>
            <w:sz w:val="24"/>
            <w:szCs w:val="24"/>
          </w:rPr>
          <w:t xml:space="preserve">             75. St-4561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B66AC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475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575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25FC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13B8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A1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3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3B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3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3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A1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3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3B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3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3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St-4561/2015</izvorni_sadrzaj>
    <derivirana_varijabla naziv="DomainObject.Predmet.OznakaBroj_1">St-4561/2015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V. KANADSKO STANOVANJE d.o.o. zastupanog po punomoćniku Petar Vučinić</izvorni_sadrzaj>
    <derivirana_varijabla naziv="DomainObject.Predmet.ProtustrankaFormated_1">  P. V. KANADSKO STANOVANJE d.o.o. zastupanog po punomoćniku Petar Vučinić</derivirana_varijabla>
  </DomainObject.Predmet.ProtustrankaFormated>
  <DomainObject.Predmet.ProtustrankaFormatedOIB>
    <izvorni_sadrzaj>  P. V. KANADSKO STANOVANJE d.o.o., OIB 20587980539 zastupanog po punomoćniku Petar Vučinić</izvorni_sadrzaj>
    <derivirana_varijabla naziv="DomainObject.Predmet.ProtustrankaFormatedOIB_1">  P. V. KANADSKO STANOVANJE d.o.o., OIB 20587980539 zastupanog po punomoćniku Petar Vučinić</derivirana_varijabla>
  </DomainObject.Predmet.ProtustrankaFormatedOIB>
  <DomainObject.Predmet.ProtustrankaFormatedWithAdress>
    <izvorni_sadrzaj> P. V. KANADSKO STANOVANJE d.o.o., Ivana Puđaka 21, 10360 Sesvete zastupanog po punomoćniku Petar Vučinić</izvorni_sadrzaj>
    <derivirana_varijabla naziv="DomainObject.Predmet.ProtustrankaFormatedWithAdress_1"> P. V. KANADSKO STANOVANJE d.o.o., Ivana Puđaka 21, 10360 Sesvete zastupanog po punomoćniku Petar Vučinić</derivirana_varijabla>
  </DomainObject.Predmet.ProtustrankaFormatedWithAdress>
  <DomainObject.Predmet.ProtustrankaFormatedWithAdressOIB>
    <izvorni_sadrzaj> P. V. KANADSKO STANOVANJE d.o.o., OIB 20587980539, Ivana Puđaka 21, 10360 Sesvete zastupanog po punomoćniku Petar Vučinić</izvorni_sadrzaj>
    <derivirana_varijabla naziv="DomainObject.Predmet.ProtustrankaFormatedWithAdressOIB_1"> P. V. KANADSKO STANOVANJE d.o.o., OIB 20587980539, Ivana Puđaka 21, 10360 Sesvete zastupanog po punomoćniku Petar Vučinić</derivirana_varijabla>
  </DomainObject.Predmet.ProtustrankaFormatedWithAdressOIB>
  <DomainObject.Predmet.ProtustrankaWithAdress>
    <izvorni_sadrzaj>P. V. KANADSKO STANOVANJE d.o.o. Ivana Puđaka 21, 10360 Sesvete</izvorni_sadrzaj>
    <derivirana_varijabla naziv="DomainObject.Predmet.ProtustrankaWithAdress_1">P. V. KANADSKO STANOVANJE d.o.o. Ivana Puđaka 21, 10360 Sesvete</derivirana_varijabla>
  </DomainObject.Predmet.ProtustrankaWithAdress>
  <DomainObject.Predmet.ProtustrankaWithAdressOIB>
    <izvorni_sadrzaj>P. V. KANADSKO STANOVANJE d.o.o., OIB 20587980539, Ivana Puđaka 21, 10360 Sesvete</izvorni_sadrzaj>
    <derivirana_varijabla naziv="DomainObject.Predmet.ProtustrankaWithAdressOIB_1">P. V. KANADSKO STANOVANJE d.o.o., OIB 20587980539, Ivana Puđaka 21, 10360 Sesvete</derivirana_varijabla>
  </DomainObject.Predmet.ProtustrankaWithAdressOIB>
  <DomainObject.Predmet.ProtustrankaNazivFormated>
    <izvorni_sadrzaj>P. V. KANADSKO STANOVANJE d.o.o.</izvorni_sadrzaj>
    <derivirana_varijabla naziv="DomainObject.Predmet.ProtustrankaNazivFormated_1">P. V. KANADSKO STANOVANJE d.o.o.</derivirana_varijabla>
  </DomainObject.Predmet.ProtustrankaNazivFormated>
  <DomainObject.Predmet.ProtustrankaNazivFormatedOIB>
    <izvorni_sadrzaj>P. V. KANADSKO STANOVANJE d.o.o., OIB 20587980539</izvorni_sadrzaj>
    <derivirana_varijabla naziv="DomainObject.Predmet.ProtustrankaNazivFormatedOIB_1">P. V. KANADSKO STANOVANJE d.o.o., OIB 20587980539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 V. KANADSKO STANOVANJE d.o.o. zastupanog po punomoćniku Petar Vučinić</item>
    </izvorni_sadrzaj>
    <derivirana_varijabla naziv="DomainObject.Predmet.ProtuStrankaListFormated_1">
      <item>P. V. KANADSKO STANOVANJE d.o.o. zastupanog po punomoćniku Petar Vučinić</item>
    </derivirana_varijabla>
  </DomainObject.Predmet.ProtuStrankaListFormated>
  <DomainObject.Predmet.ProtuStrankaListFormatedOIB>
    <izvorni_sadrzaj>
      <item>P. V. KANADSKO STANOVANJE d.o.o., OIB 20587980539 zastupanog po punomoćniku Petar Vučinić</item>
    </izvorni_sadrzaj>
    <derivirana_varijabla naziv="DomainObject.Predmet.ProtuStrankaListFormatedOIB_1">
      <item>P. V. KANADSKO STANOVANJE d.o.o., OIB 20587980539 zastupanog po punomoćniku Petar Vučinić</item>
    </derivirana_varijabla>
  </DomainObject.Predmet.ProtuStrankaListFormatedOIB>
  <DomainObject.Predmet.ProtuStrankaListFormatedWithAdress>
    <izvorni_sadrzaj>
      <item>P. V. KANADSKO STANOVANJE d.o.o., Ivana Puđaka 21, 10360 Sesvete zastupanog po punomoćniku Petar Vučinić</item>
    </izvorni_sadrzaj>
    <derivirana_varijabla naziv="DomainObject.Predmet.ProtuStrankaListFormatedWithAdress_1">
      <item>P. V. KANADSKO STANOVANJE d.o.o., Ivana Puđaka 21, 10360 Sesvete zastupanog po punomoćniku Petar Vučinić</item>
    </derivirana_varijabla>
  </DomainObject.Predmet.ProtuStrankaListFormatedWithAdress>
  <DomainObject.Predmet.ProtuStrankaListFormatedWithAdressOIB>
    <izvorni_sadrzaj>
      <item>P. V. KANADSKO STANOVANJE d.o.o., OIB 20587980539, Ivana Puđaka 21, 10360 Sesvete zastupanog po punomoćniku Petar Vučinić</item>
    </izvorni_sadrzaj>
    <derivirana_varijabla naziv="DomainObject.Predmet.ProtuStrankaListFormatedWithAdressOIB_1">
      <item>P. V. KANADSKO STANOVANJE d.o.o., OIB 20587980539, Ivana Puđaka 21, 10360 Sesvete zastupanog po punomoćniku Petar Vučinić</item>
    </derivirana_varijabla>
  </DomainObject.Predmet.ProtuStrankaListFormatedWithAdressOIB>
  <DomainObject.Predmet.ProtuStrankaListNazivFormated>
    <izvorni_sadrzaj>
      <item>P. V. KANADSKO STANOVANJE d.o.o.</item>
    </izvorni_sadrzaj>
    <derivirana_varijabla naziv="DomainObject.Predmet.ProtuStrankaListNazivFormated_1">
      <item>P. V. KANADSKO STANOVANJE d.o.o.</item>
    </derivirana_varijabla>
  </DomainObject.Predmet.ProtuStrankaListNazivFormated>
  <DomainObject.Predmet.ProtuStrankaListNazivFormatedOIB>
    <izvorni_sadrzaj>
      <item>P. V. KANADSKO STANOVANJE d.o.o., OIB 20587980539</item>
    </izvorni_sadrzaj>
    <derivirana_varijabla naziv="DomainObject.Predmet.ProtuStrankaListNazivFormatedOIB_1">
      <item>P. V. KANADSKO STANOVANJE d.o.o., OIB 20587980539</item>
    </derivirana_varijabla>
  </DomainObject.Predmet.ProtuStrankaListNazivFormatedOIB>
  <DomainObject.Predmet.OstaliListFormated>
    <izvorni_sadrzaj>
      <item>Petar Vučinić punomoćnik sudionika u postupku P. V. KANADSKO STANOVANJE d.o.o.</item>
    </izvorni_sadrzaj>
    <derivirana_varijabla naziv="DomainObject.Predmet.OstaliListFormated_1">
      <item>Petar Vučinić punomoćnik sudionika u postupku P. V. KANADSKO STANOVANJE d.o.o.</item>
    </derivirana_varijabla>
  </DomainObject.Predmet.OstaliListFormated>
  <DomainObject.Predmet.OstaliListFormatedOIB>
    <izvorni_sadrzaj>
      <item>Petar Vučinić, OIB 74656065966 punomoćnik sudionika u postupku P. V. KANADSKO STANOVANJE d.o.o.</item>
    </izvorni_sadrzaj>
    <derivirana_varijabla naziv="DomainObject.Predmet.OstaliListFormatedOIB_1">
      <item>Petar Vučinić, OIB 74656065966 punomoćnik sudionika u postupku P. V. KANADSKO STANOVANJE d.o.o.</item>
    </derivirana_varijabla>
  </DomainObject.Predmet.OstaliListFormatedOIB>
  <DomainObject.Predmet.OstaliListFormatedWithAdress>
    <izvorni_sadrzaj>
      <item>Petar Vučinić, Ivana Puđak 13, 10360 Dobrodol punomoćnik sudionika u postupku P. V. KANADSKO STANOVANJE d.o.o.</item>
    </izvorni_sadrzaj>
    <derivirana_varijabla naziv="DomainObject.Predmet.OstaliListFormatedWithAdress_1">
      <item>Petar Vučinić, Ivana Puđak 13, 10360 Dobrodol punomoćnik sudionika u postupku P. V. KANADSKO STANOVANJE d.o.o.</item>
    </derivirana_varijabla>
  </DomainObject.Predmet.OstaliListFormatedWithAdress>
  <DomainObject.Predmet.OstaliListFormatedWithAdressOIB>
    <izvorni_sadrzaj>
      <item>Petar Vučinić, OIB 74656065966, Ivana Puđak 13, 10360 Dobrodol punomoćnik sudionika u postupku P. V. KANADSKO STANOVANJE d.o.o.</item>
    </izvorni_sadrzaj>
    <derivirana_varijabla naziv="DomainObject.Predmet.OstaliListFormatedWithAdressOIB_1">
      <item>Petar Vučinić, OIB 74656065966, Ivana Puđak 13, 10360 Dobrodol punomoćnik sudionika u postupku P. V. KANADSKO STANOVANJE d.o.o.</item>
    </derivirana_varijabla>
  </DomainObject.Predmet.OstaliListFormatedWithAdressOIB>
  <DomainObject.Predmet.OstaliListNazivFormated>
    <izvorni_sadrzaj>
      <item>Petar Vučinić</item>
    </izvorni_sadrzaj>
    <derivirana_varijabla naziv="DomainObject.Predmet.OstaliListNazivFormated_1">
      <item>Petar Vučinić</item>
    </derivirana_varijabla>
  </DomainObject.Predmet.OstaliListNazivFormated>
  <DomainObject.Predmet.OstaliListNazivFormatedOIB>
    <izvorni_sadrzaj>
      <item>Petar Vučinić, OIB 74656065966</item>
    </izvorni_sadrzaj>
    <derivirana_varijabla naziv="DomainObject.Predmet.OstaliListNazivFormatedOIB_1">
      <item>Petar Vučinić, OIB 74656065966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 V. KANADSKO STANOVANJE d.o.o.</izvorni_sadrzaj>
    <derivirana_varijabla naziv="DomainObject.Predmet.ProtustrankaIDrugi_1">P. V. KANADSKO STANOVANJE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 V. KANADSKO STANOVANJE d.o.o., OIB 20587980539, Ivana Puđaka 21, 10360 Sesvete</izvorni_sadrzaj>
    <derivirana_varijabla naziv="DomainObject.Predmet.ProtustrankaIDrugiAdressOIB_1">P. V. KANADSKO STANOVANJE d.o.o., OIB 20587980539, Ivana Puđaka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 V. KANADSKO STANOVANJE d.o.o.</item>
      <item>Petar Vučinić</item>
    </izvorni_sadrzaj>
    <derivirana_varijabla naziv="DomainObject.Predmet.SudioniciListNaziv_1">
      <item>FINA Regionalni centar Zagreb</item>
      <item>P. V. KANADSKO STANOVANJE d.o.o.</item>
      <item>Petar Vučinić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P. V. KANADSKO STANOVANJE d.o.o., OIB 20587980539, Ivana Puđaka 21,10360 Sesvete</item>
      <item>Petar Vučinić, OIB 74656065966, Ivana Puđak 13,10360 Dobrodol</item>
    </izvorni_sadrzaj>
    <derivirana_varijabla naziv="DomainObject.Predmet.SudioniciListAdressOIB_1">
      <item>FINA Regionalni centar Zagreb, OIB 85821130368, Trg svibanjskih žrtava 1995. 1,10000 Zagreb</item>
      <item>P. V. KANADSKO STANOVANJE d.o.o., OIB 20587980539, Ivana Puđaka 21,10360 Sesvete</item>
      <item>Petar Vučinić, OIB 74656065966, Ivana Puđak 13,10360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20587980539</item>
      <item>, OIB 74656065966</item>
    </izvorni_sadrzaj>
    <derivirana_varijabla naziv="DomainObject.Predmet.SudioniciListNazivOIB_1">
      <item>, OIB 85821130368</item>
      <item>, OIB 20587980539</item>
      <item>, OIB 74656065966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2047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2015-12-09T09:14:00Z</dcterms:created>
  <dc:creator>Korisnik</dc:creator>
  <cp:lastModifiedBy>Anita Ban</cp:lastModifiedBy>
  <cp:lastPrinted>2015-11-18T12:37:00Z</cp:lastPrinted>
  <dcterms:modified xmlns:xsi="http://www.w3.org/2001/XMLSchema-instance" xsi:type="dcterms:W3CDTF">2015-12-09T09:17:00Z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