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7c6f" w14:paraId="8607c6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E0D26">
        <w:t>5285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8F1093">
        <w:t xml:space="preserve">TIJELO I LICE </w:t>
      </w:r>
      <w:r w:rsidR="002C614A">
        <w:t>d.o.o.</w:t>
      </w:r>
      <w:r w:rsidR="008F1093">
        <w:t xml:space="preserve">, Zagreb, Slavka Batušića 3, </w:t>
      </w:r>
      <w:r w:rsidR="003F59C4">
        <w:t xml:space="preserve">MBS: </w:t>
      </w:r>
      <w:r w:rsidR="00070A81">
        <w:t>080</w:t>
      </w:r>
      <w:r w:rsidR="008F1093">
        <w:t>619538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8F1093">
        <w:t>03880301029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F1093">
        <w:t>41.666,33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C614A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E651B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C0A25"/>
    <w:rsid w:val="00BD2D92"/>
    <w:rsid w:val="00BE4F95"/>
    <w:rsid w:val="00C03E9F"/>
    <w:rsid w:val="00C07579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5285</izvorni_sadrzaj>
    <derivirana_varijabla naziv="DomainObject.Predmet.Broj_1">5285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St-5285/2015</izvorni_sadrzaj>
    <derivirana_varijabla naziv="DomainObject.Predmet.OznakaBroj_1">St-5285/2015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TIJELO I LICE d.o.o. zastupanog po punomoćniku Marija Posečak</izvorni_sadrzaj>
    <derivirana_varijabla naziv="DomainObject.Predmet.ProtustrankaFormated_1">  TIJELO I LICE d.o.o. zastupanog po punomoćniku Marija Posečak</derivirana_varijabla>
  </DomainObject.Predmet.ProtustrankaFormated>
  <DomainObject.Predmet.ProtustrankaFormatedOIB>
    <izvorni_sadrzaj>  TIJELO I LICE d.o.o., OIB 03880301029 zastupanog po punomoćniku Marija Posečak</izvorni_sadrzaj>
    <derivirana_varijabla naziv="DomainObject.Predmet.ProtustrankaFormatedOIB_1">  TIJELO I LICE d.o.o., OIB 03880301029 zastupanog po punomoćniku Marija Posečak</derivirana_varijabla>
  </DomainObject.Predmet.ProtustrankaFormatedOIB>
  <DomainObject.Predmet.ProtustrankaFormatedWithAdress>
    <izvorni_sadrzaj> TIJELO I LICE d.o.o., Slavka Batušića 3, 10000 Zagreb zastupanog po punomoćniku Marija Posečak</izvorni_sadrzaj>
    <derivirana_varijabla naziv="DomainObject.Predmet.ProtustrankaFormatedWithAdress_1"> TIJELO I LICE d.o.o., Slavka Batušića 3, 10000 Zagreb zastupanog po punomoćniku Marija Posečak</derivirana_varijabla>
  </DomainObject.Predmet.ProtustrankaFormatedWithAdress>
  <DomainObject.Predmet.ProtustrankaFormatedWithAdressOIB>
    <izvorni_sadrzaj> TIJELO I LICE d.o.o., OIB 03880301029, Slavka Batušića 3, 10000 Zagreb zastupanog po punomoćniku Marija Posečak</izvorni_sadrzaj>
    <derivirana_varijabla naziv="DomainObject.Predmet.ProtustrankaFormatedWithAdressOIB_1"> TIJELO I LICE d.o.o., OIB 03880301029, Slavka Batušića 3, 10000 Zagreb zastupanog po punomoćniku Marija Posečak</derivirana_varijabla>
  </DomainObject.Predmet.ProtustrankaFormatedWithAdressOIB>
  <DomainObject.Predmet.ProtustrankaWithAdress>
    <izvorni_sadrzaj>TIJELO I LICE d.o.o. Slavka Batušića 3, 10000 Zagreb</izvorni_sadrzaj>
    <derivirana_varijabla naziv="DomainObject.Predmet.ProtustrankaWithAdress_1">TIJELO I LICE d.o.o. Slavka Batušića 3, 10000 Zagreb</derivirana_varijabla>
  </DomainObject.Predmet.ProtustrankaWithAdress>
  <DomainObject.Predmet.ProtustrankaWithAdressOIB>
    <izvorni_sadrzaj>TIJELO I LICE d.o.o., OIB 03880301029, Slavka Batušića 3, 10000 Zagreb</izvorni_sadrzaj>
    <derivirana_varijabla naziv="DomainObject.Predmet.ProtustrankaWithAdressOIB_1">TIJELO I LICE d.o.o., OIB 03880301029, Slavka Batušića 3, 10000 Zagreb</derivirana_varijabla>
  </DomainObject.Predmet.ProtustrankaWithAdressOIB>
  <DomainObject.Predmet.ProtustrankaNazivFormated>
    <izvorni_sadrzaj>TIJELO I LICE d.o.o.</izvorni_sadrzaj>
    <derivirana_varijabla naziv="DomainObject.Predmet.ProtustrankaNazivFormated_1">TIJELO I LICE d.o.o.</derivirana_varijabla>
  </DomainObject.Predmet.ProtustrankaNazivFormated>
  <DomainObject.Predmet.ProtustrankaNazivFormatedOIB>
    <izvorni_sadrzaj>TIJELO I LICE d.o.o., OIB 03880301029</izvorni_sadrzaj>
    <derivirana_varijabla naziv="DomainObject.Predmet.ProtustrankaNazivFormatedOIB_1">TIJELO I LICE d.o.o., OIB 03880301029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TIJELO I LICE d.o.o. zastupanog po punomoćniku Marija Posečak</item>
    </izvorni_sadrzaj>
    <derivirana_varijabla naziv="DomainObject.Predmet.ProtuStrankaListFormated_1">
      <item>TIJELO I LICE d.o.o. zastupanog po punomoćniku Marija Posečak</item>
    </derivirana_varijabla>
  </DomainObject.Predmet.ProtuStrankaListFormated>
  <DomainObject.Predmet.ProtuStrankaListFormatedOIB>
    <izvorni_sadrzaj>
      <item>TIJELO I LICE d.o.o., OIB 03880301029 zastupanog po punomoćniku Marija Posečak</item>
    </izvorni_sadrzaj>
    <derivirana_varijabla naziv="DomainObject.Predmet.ProtuStrankaListFormatedOIB_1">
      <item>TIJELO I LICE d.o.o., OIB 03880301029 zastupanog po punomoćniku Marija Posečak</item>
    </derivirana_varijabla>
  </DomainObject.Predmet.ProtuStrankaListFormatedOIB>
  <DomainObject.Predmet.ProtuStrankaListFormatedWithAdress>
    <izvorni_sadrzaj>
      <item>TIJELO I LICE d.o.o., Slavka Batušića 3, 10000 Zagreb zastupanog po punomoćniku Marija Posečak</item>
    </izvorni_sadrzaj>
    <derivirana_varijabla naziv="DomainObject.Predmet.ProtuStrankaListFormatedWithAdress_1">
      <item>TIJELO I LICE d.o.o., Slavka Batušića 3, 10000 Zagreb zastupanog po punomoćniku Marija Posečak</item>
    </derivirana_varijabla>
  </DomainObject.Predmet.ProtuStrankaListFormatedWithAdress>
  <DomainObject.Predmet.ProtuStrankaListFormatedWithAdressOIB>
    <izvorni_sadrzaj>
      <item>TIJELO I LICE d.o.o., OIB 03880301029, Slavka Batušića 3, 10000 Zagreb zastupanog po punomoćniku Marija Posečak</item>
    </izvorni_sadrzaj>
    <derivirana_varijabla naziv="DomainObject.Predmet.ProtuStrankaListFormatedWithAdressOIB_1">
      <item>TIJELO I LICE d.o.o., OIB 03880301029, Slavka Batušića 3, 10000 Zagreb zastupanog po punomoćniku Marija Posečak</item>
    </derivirana_varijabla>
  </DomainObject.Predmet.ProtuStrankaListFormatedWithAdressOIB>
  <DomainObject.Predmet.ProtuStrankaListNazivFormated>
    <izvorni_sadrzaj>
      <item>TIJELO I LICE d.o.o.</item>
    </izvorni_sadrzaj>
    <derivirana_varijabla naziv="DomainObject.Predmet.ProtuStrankaListNazivFormated_1">
      <item>TIJELO I LICE d.o.o.</item>
    </derivirana_varijabla>
  </DomainObject.Predmet.ProtuStrankaListNazivFormated>
  <DomainObject.Predmet.ProtuStrankaListNazivFormatedOIB>
    <izvorni_sadrzaj>
      <item>TIJELO I LICE d.o.o., OIB 03880301029</item>
    </izvorni_sadrzaj>
    <derivirana_varijabla naziv="DomainObject.Predmet.ProtuStrankaListNazivFormatedOIB_1">
      <item>TIJELO I LICE d.o.o., OIB 03880301029</item>
    </derivirana_varijabla>
  </DomainObject.Predmet.ProtuStrankaListNazivFormatedOIB>
  <DomainObject.Predmet.OstaliListFormated>
    <izvorni_sadrzaj>
      <item>Marija Posečak punomoćnik sudionika u postupku TIJELO I LICE d.o.o.</item>
    </izvorni_sadrzaj>
    <derivirana_varijabla naziv="DomainObject.Predmet.OstaliListFormated_1">
      <item>Marija Posečak punomoćnik sudionika u postupku TIJELO I LICE d.o.o.</item>
    </derivirana_varijabla>
  </DomainObject.Predmet.OstaliListFormated>
  <DomainObject.Predmet.OstaliListFormatedOIB>
    <izvorni_sadrzaj>
      <item>Marija Posečak, OIB 74254982245 punomoćnik sudionika u postupku TIJELO I LICE d.o.o.</item>
    </izvorni_sadrzaj>
    <derivirana_varijabla naziv="DomainObject.Predmet.OstaliListFormatedOIB_1">
      <item>Marija Posečak, OIB 74254982245 punomoćnik sudionika u postupku TIJELO I LICE d.o.o.</item>
    </derivirana_varijabla>
  </DomainObject.Predmet.OstaliListFormatedOIB>
  <DomainObject.Predmet.OstaliListFormatedWithAdress>
    <izvorni_sadrzaj>
      <item>Marija Posečak, Siječanjska 4, 10000 Zagreb punomoćnik sudionika u postupku TIJELO I LICE d.o.o.</item>
    </izvorni_sadrzaj>
    <derivirana_varijabla naziv="DomainObject.Predmet.OstaliListFormatedWithAdress_1">
      <item>Marija Posečak, Siječanjska 4, 10000 Zagreb punomoćnik sudionika u postupku TIJELO I LICE d.o.o.</item>
    </derivirana_varijabla>
  </DomainObject.Predmet.OstaliListFormatedWithAdress>
  <DomainObject.Predmet.OstaliListFormatedWithAdressOIB>
    <izvorni_sadrzaj>
      <item>Marija Posečak, OIB 74254982245, Siječanjska 4, 10000 Zagreb punomoćnik sudionika u postupku TIJELO I LICE d.o.o.</item>
    </izvorni_sadrzaj>
    <derivirana_varijabla naziv="DomainObject.Predmet.OstaliListFormatedWithAdressOIB_1">
      <item>Marija Posečak, OIB 74254982245, Siječanjska 4, 10000 Zagreb punomoćnik sudionika u postupku TIJELO I LICE d.o.o.</item>
    </derivirana_varijabla>
  </DomainObject.Predmet.OstaliListFormatedWithAdressOIB>
  <DomainObject.Predmet.OstaliListNazivFormated>
    <izvorni_sadrzaj>
      <item>Marija Posečak</item>
    </izvorni_sadrzaj>
    <derivirana_varijabla naziv="DomainObject.Predmet.OstaliListNazivFormated_1">
      <item>Marija Posečak</item>
    </derivirana_varijabla>
  </DomainObject.Predmet.OstaliListNazivFormated>
  <DomainObject.Predmet.OstaliListNazivFormatedOIB>
    <izvorni_sadrzaj>
      <item>Marija Posečak, OIB 74254982245</item>
    </izvorni_sadrzaj>
    <derivirana_varijabla naziv="DomainObject.Predmet.OstaliListNazivFormatedOIB_1">
      <item>Marija Posečak, OIB 74254982245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TIJELO I LICE d.o.o.</izvorni_sadrzaj>
    <derivirana_varijabla naziv="DomainObject.Predmet.ProtustrankaIDrugi_1">TIJELO I LICE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TIJELO I LICE d.o.o., OIB 03880301029, Slavka Batušića 3, 10000 Zagreb</izvorni_sadrzaj>
    <derivirana_varijabla naziv="DomainObject.Predmet.ProtustrankaIDrugiAdressOIB_1">TIJELO I LICE d.o.o., OIB 03880301029, Slavka Batušića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TIJELO I LICE d.o.o.</item>
      <item>FINA Regionalni centar Zagreb</item>
      <item>Marija Posečak</item>
    </izvorni_sadrzaj>
    <derivirana_varijabla naziv="DomainObject.Predmet.SudioniciListNaziv_1">
      <item>TIJELO I LICE d.o.o.</item>
      <item>FINA Regionalni centar Zagreb</item>
      <item>Marija Posečak</item>
    </derivirana_varijabla>
  </DomainObject.Predmet.SudioniciListNaziv>
  <DomainObject.Predmet.SudioniciListAdressOIB>
    <izvorni_sadrzaj>
      <item>TIJELO I LICE d.o.o., OIB 03880301029, Slavka Batušića 3,10000 Zagreb</item>
      <item>FINA Regionalni centar Zagreb, OIB 85821130368, Trg svibanjskih žrtava 1995. 1,10000 Zagreb</item>
      <item>Marija Posečak, OIB 74254982245, Siječanjska 4,10000 Zagreb</item>
    </izvorni_sadrzaj>
    <derivirana_varijabla naziv="DomainObject.Predmet.SudioniciListAdressOIB_1">
      <item>TIJELO I LICE d.o.o., OIB 03880301029, Slavka Batušića 3,10000 Zagreb</item>
      <item>FINA Regionalni centar Zagreb, OIB 85821130368, Trg svibanjskih žrtava 1995. 1,10000 Zagreb</item>
      <item>Marija Posečak, OIB 74254982245, Siječanjska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03880301029</item>
      <item>, OIB 85821130368</item>
      <item>, OIB 74254982245</item>
    </izvorni_sadrzaj>
    <derivirana_varijabla naziv="DomainObject.Predmet.SudioniciListNazivOIB_1">
      <item>, OIB 03880301029</item>
      <item>, OIB 85821130368</item>
      <item>, OIB 74254982245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2016-02-25T09:45:00Z</dcterms:created>
  <dc:creator>ilukac</dc:creator>
  <cp:lastModifiedBy>Violeta Rihtar</cp:lastModifiedBy>
  <cp:lastPrinted>2016-02-25T09:40:00Z</cp:lastPrinted>
  <dcterms:modified xmlns:xsi="http://www.w3.org/2001/XMLSchema-instance" xsi:type="dcterms:W3CDTF">2016-02-25T09:47:00Z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