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640f" w14:paraId="ae0640f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9123B">
        <w:t>1015</w:t>
      </w:r>
      <w:r w:rsidR="001A2481" w:rsidRPr="000351DA">
        <w:t>/1</w:t>
      </w:r>
      <w:r w:rsidR="00BC7F22">
        <w:t>6</w:t>
      </w:r>
      <w:r w:rsidR="0024291D">
        <w:t>-</w:t>
      </w:r>
      <w:r w:rsidR="00D9123B">
        <w:t>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D9123B">
        <w:t xml:space="preserve">GRUPA EKOLOGIJA d.o.o., Zadar, Ivana Viteza od </w:t>
      </w:r>
      <w:proofErr w:type="spellStart"/>
      <w:r w:rsidR="00D9123B">
        <w:t>Sredne</w:t>
      </w:r>
      <w:proofErr w:type="spellEnd"/>
      <w:r w:rsidR="00D9123B">
        <w:t xml:space="preserve"> 11, Zadar, OIB: 85381755784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9123B">
        <w:t>GRUPA EKOLOGIJA d.o.o., Zadar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C7F22">
        <w:t>2</w:t>
      </w:r>
      <w:r w:rsidR="000B529A">
        <w:t>1</w:t>
      </w:r>
      <w:r w:rsidR="00BC7F22">
        <w:t>. studenoga</w:t>
      </w:r>
      <w:r w:rsidR="006E411C" w:rsidRPr="00A066D0">
        <w:t xml:space="preserve"> </w:t>
      </w:r>
      <w:r w:rsidR="001A2481" w:rsidRPr="00A066D0">
        <w:t>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8656B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5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56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56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56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5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56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56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56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22416.64</izvorni_sadrzaj>
    <derivirana_varijabla naziv="DomainObject.Predmet.TrenutnaVrijednost_1">22416.64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>SUNČANA CZINDERY</item>
    </izvorni_sadrzaj>
    <derivirana_varijabla naziv="DomainObject.Predmet.OstaliListFormated_1">
      <item>SUNČANA CZINDERY</item>
    </derivirana_varijabla>
  </DomainObject.Predmet.OstaliListFormated>
  <DomainObject.Predmet.OstaliListFormatedOIB>
    <izvorni_sadrzaj>
      <item>SUNČANA CZINDERY, OIB 68153487025</item>
    </izvorni_sadrzaj>
    <derivirana_varijabla naziv="DomainObject.Predmet.OstaliListFormatedOIB_1">
      <item>SUNČANA CZINDERY, OIB 68153487025</item>
    </derivirana_varijabla>
  </DomainObject.Predmet.OstaliListFormatedOIB>
  <DomainObject.Predmet.OstaliListFormatedWithAdress>
    <izvorni_sadrzaj>
      <item>SUNČANA CZINDERY</item>
    </izvorni_sadrzaj>
    <derivirana_varijabla naziv="DomainObject.Predmet.OstaliListFormatedWithAdress_1">
      <item>SUNČANA CZINDERY</item>
    </derivirana_varijabla>
  </DomainObject.Predmet.OstaliListFormatedWithAdress>
  <DomainObject.Predmet.OstaliListFormatedWithAdressOIB>
    <izvorni_sadrzaj>
      <item>SUNČANA CZINDERY, OIB 68153487025</item>
    </izvorni_sadrzaj>
    <derivirana_varijabla naziv="DomainObject.Predmet.OstaliListFormatedWithAdressOIB_1">
      <item>SUNČANA CZINDERY, OIB 68153487025</item>
    </derivirana_varijabla>
  </DomainObject.Predmet.OstaliListFormatedWithAdressOIB>
  <DomainObject.Predmet.OstaliListNazivFormated>
    <izvorni_sadrzaj>
      <item>SUNČANA CZINDERY</item>
    </izvorni_sadrzaj>
    <derivirana_varijabla naziv="DomainObject.Predmet.OstaliListNazivFormated_1">
      <item>SUNČANA CZINDERY</item>
    </derivirana_varijabla>
  </DomainObject.Predmet.OstaliListNazivFormated>
  <DomainObject.Predmet.OstaliListNazivFormatedOIB>
    <izvorni_sadrzaj>
      <item>SUNČANA CZINDERY, OIB 68153487025</item>
    </izvorni_sadrzaj>
    <derivirana_varijabla naziv="DomainObject.Predmet.OstaliListNazivFormatedOIB_1">
      <item>SUNČANA CZINDERY, OIB 68153487025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  <item>SUNČANA CZINDERY</item>
    </izvorni_sadrzaj>
    <derivirana_varijabla naziv="DomainObject.Predmet.SudioniciListNaziv_1">
      <item>FINA</item>
      <item>GRUPA EKOLOGIJA društvo s ograničenom odgovornošću za građenje i poslovne usluge</item>
      <item>SUNČANA CZINDERY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  <item>SUNČANA CZINDERY, OIB 68153487025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  <item>SUNČANA CZINDERY, OIB 68153487025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85381755784</item>
      <item>, OIB 68153487025</item>
    </izvorni_sadrzaj>
    <derivirana_varijabla naziv="DomainObject.Predmet.SudioniciListNazivOIB_1">
      <item>, OIB 85821130368</item>
      <item>, OIB 85381755784</item>
      <item>, OIB 68153487025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74</properties:Words>
  <properties:Characters>416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2016-11-02T07:16:00Z</dcterms:created>
  <dc:creator>Administrator</dc:creator>
  <cp:lastModifiedBy>Nena Mužanović</cp:lastModifiedBy>
  <cp:lastPrinted>2016-11-21T12:06:00Z</cp:lastPrinted>
  <dcterms:modified xmlns:xsi="http://www.w3.org/2001/XMLSchema-instance" xsi:type="dcterms:W3CDTF">2016-11-22T12:01:00Z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