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d382" w14:paraId="c91d382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B528B5">
        <w:t>519</w:t>
      </w:r>
      <w:r w:rsidR="001A2481" w:rsidRPr="000351DA">
        <w:t>/1</w:t>
      </w:r>
      <w:r w:rsidR="0068218C">
        <w:t>6</w:t>
      </w:r>
      <w:r w:rsidR="0024291D">
        <w:t>-</w:t>
      </w:r>
      <w:r w:rsidR="00B528B5">
        <w:t>25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647E44">
        <w:t>ŠIBENIK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9838F8" w:rsidR="009838F8">
      <w:r w:rsidRPr="00AC26FF">
        <w:t xml:space="preserve">Predmet: </w:t>
      </w:r>
      <w:r w:rsidR="00B528B5">
        <w:t xml:space="preserve">ŽOANA NEKRETNINE </w:t>
      </w:r>
      <w:r w:rsidR="009838F8">
        <w:t xml:space="preserve">d.o.o., </w:t>
      </w:r>
      <w:r w:rsidR="00B528B5">
        <w:t>Jezera</w:t>
      </w:r>
      <w:r w:rsidR="002F11DB">
        <w:t xml:space="preserve">, </w:t>
      </w:r>
      <w:r w:rsidR="00B528B5">
        <w:t>Obala Sv. Ivana 29</w:t>
      </w:r>
      <w:r w:rsidR="009838F8">
        <w:t xml:space="preserve">, OIB: </w:t>
      </w:r>
      <w:r w:rsidR="00B528B5">
        <w:t>79801374973</w:t>
      </w:r>
    </w:p>
    <w:p w:rsidRDefault="00DA1786" w:rsidP="00AC26FF" w:rsidR="00DA1786" w:rsidRPr="00AC26FF"/>
    <w:p w:rsidRDefault="00F75AF5" w:rsidP="006C57E0" w:rsidR="009838F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B528B5">
        <w:t>ŽOANA NEKRETNINE d.o.o., Jezera, Obala Sv. Ivana 29, OIB: 79801374973</w:t>
      </w:r>
      <w:r w:rsidR="009838F8">
        <w:t>.</w:t>
      </w:r>
    </w:p>
    <w:p w:rsidRDefault="00F75AF5" w:rsidP="006C57E0" w:rsidR="00F75AF5" w:rsidRPr="00F75AF5">
      <w:pPr>
        <w:jc w:val="both"/>
      </w:pPr>
    </w:p>
    <w:p w:rsidRDefault="00F75AF5" w:rsidP="006C57E0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D46E64">
        <w:t>7.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56F28" w:rsidP="00856F28" w:rsidR="00856F28" w:rsidRPr="00856F28">
      <w:r w:rsidRPr="00856F28">
        <w:t xml:space="preserve">Željena Dražić                                                                                              Ardena </w:t>
      </w:r>
      <w:proofErr w:type="spellStart"/>
      <w:r w:rsidRPr="00856F28">
        <w:t>Bajlo</w:t>
      </w:r>
      <w:proofErr w:type="spellEnd"/>
      <w:r w:rsidRPr="00856F28">
        <w:t>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2F5B5D">
        <w:t>Šibenik</w:t>
      </w:r>
      <w:r w:rsidR="0016298F">
        <w:t xml:space="preserve">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3DA0"/>
    <w:rsid w:val="001E696E"/>
    <w:rsid w:val="002043A2"/>
    <w:rsid w:val="002204ED"/>
    <w:rsid w:val="00237CCD"/>
    <w:rsid w:val="0024291D"/>
    <w:rsid w:val="002570FB"/>
    <w:rsid w:val="002614D8"/>
    <w:rsid w:val="002658E8"/>
    <w:rsid w:val="002D584F"/>
    <w:rsid w:val="002F11DB"/>
    <w:rsid w:val="002F5B5D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66691"/>
    <w:rsid w:val="00476CB1"/>
    <w:rsid w:val="004776D3"/>
    <w:rsid w:val="0049309B"/>
    <w:rsid w:val="004B2F71"/>
    <w:rsid w:val="004C5586"/>
    <w:rsid w:val="004D40A3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47E44"/>
    <w:rsid w:val="00660C80"/>
    <w:rsid w:val="00670CB1"/>
    <w:rsid w:val="00680933"/>
    <w:rsid w:val="0068218C"/>
    <w:rsid w:val="006B350E"/>
    <w:rsid w:val="006B4A63"/>
    <w:rsid w:val="006C016A"/>
    <w:rsid w:val="006C57E0"/>
    <w:rsid w:val="006E3257"/>
    <w:rsid w:val="007378D6"/>
    <w:rsid w:val="00745B5C"/>
    <w:rsid w:val="007505B7"/>
    <w:rsid w:val="00756F19"/>
    <w:rsid w:val="00777A71"/>
    <w:rsid w:val="007C25B7"/>
    <w:rsid w:val="007D2E41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E37BF"/>
    <w:rsid w:val="008E3C77"/>
    <w:rsid w:val="008F1162"/>
    <w:rsid w:val="009235C3"/>
    <w:rsid w:val="00943A9F"/>
    <w:rsid w:val="0096063F"/>
    <w:rsid w:val="00972609"/>
    <w:rsid w:val="00972DB2"/>
    <w:rsid w:val="00974B89"/>
    <w:rsid w:val="009838F8"/>
    <w:rsid w:val="00994FD7"/>
    <w:rsid w:val="009A5115"/>
    <w:rsid w:val="009C781D"/>
    <w:rsid w:val="009E0392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55C4"/>
    <w:rsid w:val="00A74F16"/>
    <w:rsid w:val="00AB7880"/>
    <w:rsid w:val="00AC26FF"/>
    <w:rsid w:val="00AF1854"/>
    <w:rsid w:val="00B21176"/>
    <w:rsid w:val="00B4528C"/>
    <w:rsid w:val="00B528B5"/>
    <w:rsid w:val="00B57362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E64"/>
    <w:rsid w:val="00D46FD8"/>
    <w:rsid w:val="00D474A2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3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C7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C77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C77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C77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3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C7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C77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C77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C77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2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964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St-519/2016</izvorni_sadrzaj>
    <derivirana_varijabla naziv="DomainObject.Predmet.OznakaBroj_1">St-519/2016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ŽOANA NEKRETNINE za ugostiteljstvo i trgovinu, društvo s ograničenom odgovornošću</izvorni_sadrzaj>
    <derivirana_varijabla naziv="DomainObject.Predmet.ProtustrankaFormated_1">  ŽOANA NEKRETNINE za ugostiteljstvo i trgovinu, društvo s ograničenom odgovornošću</derivirana_varijabla>
  </DomainObject.Predmet.ProtustrankaFormated>
  <DomainObject.Predmet.ProtustrankaFormatedOIB>
    <izvorni_sadrzaj>  ŽOANA NEKRETNINE za ugostiteljstvo i trgovinu, društvo s ograničenom odgovornošću, OIB 79801374973</izvorni_sadrzaj>
    <derivirana_varijabla naziv="DomainObject.Predmet.ProtustrankaFormatedOIB_1">  ŽOANA NEKRETNINE za ugostiteljstvo i trgovinu, društvo s ograničenom odgovornošću, OIB 79801374973</derivirana_varijabla>
  </DomainObject.Predmet.ProtustrankaFormatedOIB>
  <DomainObject.Predmet.ProtustrankaFormatedWithAdress>
    <izvorni_sadrzaj> ŽOANA NEKRETNINE za ugostiteljstvo i trgovinu, društvo s ograničenom odgovornošću, Obala Sv. Ivana 29, 22240 Jezera</izvorni_sadrzaj>
    <derivirana_varijabla naziv="DomainObject.Predmet.ProtustrankaFormatedWithAdress_1"> ŽOANA NEKRETNINE za ugostiteljstvo i trgovinu, društvo s ograničenom odgovornošću, Obala Sv. Ivana 29, 22240 Jezera</derivirana_varijabla>
  </DomainObject.Predmet.ProtustrankaFormatedWithAdress>
  <DomainObject.Predmet.ProtustrankaFormatedWithAdressOIB>
    <izvorni_sadrzaj> ŽOANA NEKRETNINE za ugostiteljstvo i trgovinu, društvo s ograničenom odgovornošću, OIB 79801374973, Obala Sv. Ivana 29, 22240 Jezera</izvorni_sadrzaj>
    <derivirana_varijabla naziv="DomainObject.Predmet.ProtustrankaFormatedWithAdressOIB_1"> ŽOANA NEKRETNINE za ugostiteljstvo i trgovinu, društvo s ograničenom odgovornošću, OIB 79801374973, Obala Sv. Ivana 29, 22240 Jezera</derivirana_varijabla>
  </DomainObject.Predmet.ProtustrankaFormatedWithAdressOIB>
  <DomainObject.Predmet.ProtustrankaWithAdress>
    <izvorni_sadrzaj>ŽOANA NEKRETNINE za ugostiteljstvo i trgovinu, društvo s ograničenom odgovornošću Obala Sv. Ivana 29, 22240 Jezera</izvorni_sadrzaj>
    <derivirana_varijabla naziv="DomainObject.Predmet.ProtustrankaWithAdress_1">ŽOANA NEKRETNINE za ugostiteljstvo i trgovinu, društvo s ograničenom odgovornošću Obala Sv. Ivana 29, 22240 Jezera</derivirana_varijabla>
  </DomainObject.Predmet.ProtustrankaWithAdress>
  <DomainObject.Predmet.ProtustrankaWithAdressOIB>
    <izvorni_sadrzaj>ŽOANA NEKRETNINE za ugostiteljstvo i trgovinu, društvo s ograničenom odgovornošću, OIB 79801374973, Obala Sv. Ivana 29, 22240 Jezera</izvorni_sadrzaj>
    <derivirana_varijabla naziv="DomainObject.Predmet.ProtustrankaWithAdressOIB_1">ŽOANA NEKRETNINE za ugostiteljstvo i trgovinu, društvo s ograničenom odgovornošću, OIB 79801374973, Obala Sv. Ivana 29, 22240 Jezera</derivirana_varijabla>
  </DomainObject.Predmet.ProtustrankaWithAdressOIB>
  <DomainObject.Predmet.ProtustrankaNazivFormated>
    <izvorni_sadrzaj>ŽOANA NEKRETNINE za ugostiteljstvo i trgovinu, društvo s ograničenom odgovornošću</izvorni_sadrzaj>
    <derivirana_varijabla naziv="DomainObject.Predmet.ProtustrankaNazivFormated_1">ŽOANA NEKRETNINE za ugostiteljstvo i trgovinu, društvo s ograničenom odgovornošću</derivirana_varijabla>
  </DomainObject.Predmet.ProtustrankaNazivFormated>
  <DomainObject.Predmet.ProtustrankaNazivFormatedOIB>
    <izvorni_sadrzaj>ŽOANA NEKRETNINE za ugostiteljstvo i trgovinu, društvo s ograničenom odgovornošću, OIB 79801374973</izvorni_sadrzaj>
    <derivirana_varijabla naziv="DomainObject.Predmet.ProtustrankaNazivFormatedOIB_1">ŽOANA NEKRETNINE za ugostiteljstvo i trgovinu, društvo s ograničenom odgovornošću, OIB 79801374973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ŽOANA NEKRETNINE za ugostiteljstvo i trgovinu, društvo s ograničenom odgovornošću</item>
    </izvorni_sadrzaj>
    <derivirana_varijabla naziv="DomainObject.Predmet.ProtuStrankaListFormated_1">
      <item>ŽOANA NEKRETNINE za ugostiteljstvo i trgovinu, društvo s ograničenom odgovornošću</item>
    </derivirana_varijabla>
  </DomainObject.Predmet.ProtuStrankaListFormated>
  <DomainObject.Predmet.ProtuStrankaListFormatedOIB>
    <izvorni_sadrzaj>
      <item>ŽOANA NEKRETNINE za ugostiteljstvo i trgovinu, društvo s ograničenom odgovornošću, OIB 79801374973</item>
    </izvorni_sadrzaj>
    <derivirana_varijabla naziv="DomainObject.Predmet.ProtuStrankaListFormatedOIB_1">
      <item>ŽOANA NEKRETNINE za ugostiteljstvo i trgovinu, društvo s ograničenom odgovornošću, OIB 79801374973</item>
    </derivirana_varijabla>
  </DomainObject.Predmet.ProtuStrankaListFormatedOIB>
  <DomainObject.Predmet.ProtuStrankaListFormatedWithAdress>
    <izvorni_sadrzaj>
      <item>ŽOANA NEKRETNINE za ugostiteljstvo i trgovinu, društvo s ograničenom odgovornošću, Obala Sv. Ivana 29, 22240 Jezera</item>
    </izvorni_sadrzaj>
    <derivirana_varijabla naziv="DomainObject.Predmet.ProtuStrankaListFormatedWithAdress_1">
      <item>ŽOANA NEKRETNINE za ugostiteljstvo i trgovinu, društvo s ograničenom odgovornošću, Obala Sv. Ivana 29, 22240 Jezera</item>
    </derivirana_varijabla>
  </DomainObject.Predmet.ProtuStrankaListFormatedWithAdress>
  <DomainObject.Predmet.ProtuStrankaListFormatedWithAdressOIB>
    <izvorni_sadrzaj>
      <item>ŽOANA NEKRETNINE za ugostiteljstvo i trgovinu, društvo s ograničenom odgovornošću, OIB 79801374973, Obala Sv. Ivana 29, 22240 Jezera</item>
    </izvorni_sadrzaj>
    <derivirana_varijabla naziv="DomainObject.Predmet.ProtuStrankaListFormatedWithAdressOIB_1">
      <item>ŽOANA NEKRETNINE za ugostiteljstvo i trgovinu, društvo s ograničenom odgovornošću, OIB 79801374973, Obala Sv. Ivana 29, 22240 Jezera</item>
    </derivirana_varijabla>
  </DomainObject.Predmet.ProtuStrankaListFormatedWithAdressOIB>
  <DomainObject.Predmet.ProtuStrankaListNazivFormated>
    <izvorni_sadrzaj>
      <item>ŽOANA NEKRETNINE za ugostiteljstvo i trgovinu, društvo s ograničenom odgovornošću</item>
    </izvorni_sadrzaj>
    <derivirana_varijabla naziv="DomainObject.Predmet.ProtuStrankaListNazivFormated_1">
      <item>ŽOANA NEKRETNINE za ugostiteljstvo i trgovinu, društvo s ograničenom odgovornošću</item>
    </derivirana_varijabla>
  </DomainObject.Predmet.ProtuStrankaListNazivFormated>
  <DomainObject.Predmet.ProtuStrankaListNazivFormatedOIB>
    <izvorni_sadrzaj>
      <item>ŽOANA NEKRETNINE za ugostiteljstvo i trgovinu, društvo s ograničenom odgovornošću, OIB 79801374973</item>
    </izvorni_sadrzaj>
    <derivirana_varijabla naziv="DomainObject.Predmet.ProtuStrankaListNazivFormatedOIB_1">
      <item>ŽOANA NEKRETNINE za ugostiteljstvo i trgovinu, društvo s ograničenom odgovornošću, OIB 79801374973</item>
    </derivirana_varijabla>
  </DomainObject.Predmet.ProtuStrankaListNazivFormatedOIB>
  <DomainObject.Predmet.OstaliListFormated>
    <izvorni_sadrzaj>
      <item>Luka Olivari</item>
    </izvorni_sadrzaj>
    <derivirana_varijabla naziv="DomainObject.Predmet.OstaliListFormated_1">
      <item>Luka Olivari</item>
    </derivirana_varijabla>
  </DomainObject.Predmet.OstaliListFormated>
  <DomainObject.Predmet.OstaliListFormatedOIB>
    <izvorni_sadrzaj>
      <item>Luka Olivari, OIB 83789485377</item>
    </izvorni_sadrzaj>
    <derivirana_varijabla naziv="DomainObject.Predmet.OstaliListFormatedOIB_1">
      <item>Luka Olivari, OIB 83789485377</item>
    </derivirana_varijabla>
  </DomainObject.Predmet.OstaliListFormatedOIB>
  <DomainObject.Predmet.OstaliListFormatedWithAdress>
    <izvorni_sadrzaj>
      <item>Luka Olivari, Put Hartića 1, 22240 Tisno</item>
    </izvorni_sadrzaj>
    <derivirana_varijabla naziv="DomainObject.Predmet.OstaliListFormatedWithAdress_1">
      <item>Luka Olivari, Put Hartića 1, 22240 Tisno</item>
    </derivirana_varijabla>
  </DomainObject.Predmet.OstaliListFormatedWithAdress>
  <DomainObject.Predmet.OstaliListFormatedWithAdressOIB>
    <izvorni_sadrzaj>
      <item>Luka Olivari, OIB 83789485377, Put Hartića 1, 22240 Tisno</item>
    </izvorni_sadrzaj>
    <derivirana_varijabla naziv="DomainObject.Predmet.OstaliListFormatedWithAdressOIB_1">
      <item>Luka Olivari, OIB 83789485377, Put Hartića 1, 22240 Tisno</item>
    </derivirana_varijabla>
  </DomainObject.Predmet.OstaliListFormatedWithAdressOIB>
  <DomainObject.Predmet.OstaliListNazivFormated>
    <izvorni_sadrzaj>
      <item>Luka Olivari</item>
    </izvorni_sadrzaj>
    <derivirana_varijabla naziv="DomainObject.Predmet.OstaliListNazivFormated_1">
      <item>Luka Olivari</item>
    </derivirana_varijabla>
  </DomainObject.Predmet.OstaliListNazivFormated>
  <DomainObject.Predmet.OstaliListNazivFormatedOIB>
    <izvorni_sadrzaj>
      <item>Luka Olivari, OIB 83789485377</item>
    </izvorni_sadrzaj>
    <derivirana_varijabla naziv="DomainObject.Predmet.OstaliListNazivFormatedOIB_1">
      <item>Luka Olivari, OIB 83789485377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ŽOANA NEKRETNINE za ugostiteljstvo i trgovinu, društvo s ograničenom odgovornošću</izvorni_sadrzaj>
    <derivirana_varijabla naziv="DomainObject.Predmet.ProtustrankaIDrugi_1">ŽOANA NEKRETNINE za ugostiteljstvo i trgovinu, društvo s ograničenom odgovornošću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ŽOANA NEKRETNINE za ugostiteljstvo i trgovinu, društvo s ograničenom odgovornošću, OIB 79801374973, Obala Sv. Ivana 29, 22240 Jezera</izvorni_sadrzaj>
    <derivirana_varijabla naziv="DomainObject.Predmet.ProtustrankaIDrugiAdressOIB_1">ŽOANA NEKRETNINE za ugostiteljstvo i trgovinu, društvo s ograničenom odgovornošću, OIB 79801374973, Obala Sv. Ivana 29, 22240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ŽOANA NEKRETNINE za ugostiteljstvo i trgovinu, društvo s ograničenom odgovornošću</item>
      <item>Luka Olivari</item>
    </izvorni_sadrzaj>
    <derivirana_varijabla naziv="DomainObject.Predmet.SudioniciListNaziv_1">
      <item>FINA - Podružnica Šibenik</item>
      <item>ŽOANA NEKRETNINE za ugostiteljstvo i trgovinu, društvo s ograničenom odgovornošću</item>
      <item>Luka Olivari</item>
    </derivirana_varijabla>
  </DomainObject.Predmet.SudioniciListNaziv>
  <DomainObject.Predmet.SudioniciListAdressOIB>
    <izvorni_sadrzaj>
      <item>FINA - Podružnica Šibenik, OIB 85821130368, Perivoj L. Marune 1,22000 Šibenik</item>
      <item>ŽOANA NEKRETNINE za ugostiteljstvo i trgovinu, društvo s ograničenom odgovornošću, OIB 79801374973, Obala Sv. Ivana 29,22240 Jezera</item>
      <item>Luka Olivari, OIB 83789485377, Put Hartića 1,22240 Tisno</item>
    </izvorni_sadrzaj>
    <derivirana_varijabla naziv="DomainObject.Predmet.SudioniciListAdressOIB_1">
      <item>FINA - Podružnica Šibenik, OIB 85821130368, Perivoj L. Marune 1,22000 Šibenik</item>
      <item>ŽOANA NEKRETNINE za ugostiteljstvo i trgovinu, društvo s ograničenom odgovornošću, OIB 79801374973, Obala Sv. Ivana 29,22240 Jezera</item>
      <item>Luka Olivari, OIB 83789485377, Put Hartića 1,22240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79801374973</item>
      <item>, OIB 83789485377</item>
    </izvorni_sadrzaj>
    <derivirana_varijabla naziv="DomainObject.Predmet.SudioniciListNazivOIB_1">
      <item>, OIB 85821130368</item>
      <item>, OIB 79801374973</item>
      <item>, OIB 83789485377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92</properties:Words>
  <properties:Characters>525</properties:Characters>
  <properties:Lines>37</properties:Lines>
  <properties:Paragraphs>11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2017-06-06T08:07:00Z</dcterms:created>
  <dc:creator>Administrator</dc:creator>
  <cp:lastModifiedBy>Nena Mužanović</cp:lastModifiedBy>
  <cp:lastPrinted>2017-04-06T11:48:00Z</cp:lastPrinted>
  <dcterms:modified xmlns:xsi="http://www.w3.org/2001/XMLSchema-instance" xsi:type="dcterms:W3CDTF">2017-06-07T11:58:00Z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