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d70e" w14:paraId="897d70e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>
        <w:t>739</w:t>
      </w:r>
      <w:r w:rsidR="00B53326" w:rsidRPr="00B53326">
        <w:t>/</w:t>
      </w:r>
      <w:r w:rsidR="002A7FA0">
        <w:t>2016-</w:t>
      </w:r>
      <w:r>
        <w:t>78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962F74" w:rsidRPr="00CA34F2">
        <w:t>MIJOLOVIĆ d.o.o, Zadar, Šibenska ulica 15, OIB: 79241606744</w:t>
      </w:r>
      <w:r w:rsidR="00B53326">
        <w:t xml:space="preserve">, </w:t>
      </w:r>
      <w:r w:rsidR="00B53326" w:rsidRPr="00244EC8">
        <w:t>zastupanom</w:t>
      </w:r>
      <w:r w:rsidR="00B53326" w:rsidRPr="009544DA">
        <w:t xml:space="preserve"> po stečajnom upravitelju </w:t>
      </w:r>
      <w:r w:rsidR="00962F74">
        <w:t>Blažu Saviću</w:t>
      </w:r>
      <w:r w:rsidRPr="00B53326">
        <w:t xml:space="preserve">, dana </w:t>
      </w:r>
      <w:r w:rsidR="00767A15">
        <w:t>30</w:t>
      </w:r>
      <w:r w:rsidR="00390FB0">
        <w:t xml:space="preserve">. </w:t>
      </w:r>
      <w:r w:rsidR="00962F74">
        <w:t>studenog</w:t>
      </w:r>
      <w:r w:rsidR="002A7FA0">
        <w:t xml:space="preserve"> 2017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767A15">
        <w:t>30</w:t>
      </w:r>
      <w:r w:rsidR="00390FB0">
        <w:t xml:space="preserve">. </w:t>
      </w:r>
      <w:r w:rsidR="00962F74">
        <w:t>studenog</w:t>
      </w:r>
      <w:r w:rsidR="00390FB0">
        <w:t xml:space="preserve"> 2017.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962F74">
        <w:rPr>
          <w:b/>
        </w:rPr>
        <w:t>29</w:t>
      </w:r>
      <w:r w:rsidR="00390FB0">
        <w:rPr>
          <w:b/>
        </w:rPr>
        <w:t xml:space="preserve">. </w:t>
      </w:r>
      <w:r w:rsidR="00962F74">
        <w:rPr>
          <w:b/>
        </w:rPr>
        <w:t>siječnja</w:t>
      </w:r>
      <w:r w:rsidR="002A7FA0" w:rsidRPr="002C5A2F">
        <w:rPr>
          <w:b/>
        </w:rPr>
        <w:t xml:space="preserve"> 2017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962F74">
        <w:rPr>
          <w:b/>
        </w:rPr>
        <w:t>10</w:t>
      </w:r>
      <w:r w:rsidR="005313BF" w:rsidRPr="002C5A2F">
        <w:rPr>
          <w:b/>
        </w:rPr>
        <w:t>,</w:t>
      </w:r>
      <w:r w:rsidR="00962F74">
        <w:rPr>
          <w:b/>
        </w:rPr>
        <w:t>0</w:t>
      </w:r>
      <w:r w:rsidR="00390FB0">
        <w:rPr>
          <w:b/>
        </w:rPr>
        <w:t>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B53326">
        <w:t>i</w:t>
      </w:r>
      <w:r w:rsidRPr="00B53326">
        <w:t xml:space="preserve"> upravitelj predloži</w:t>
      </w:r>
      <w:r w:rsidR="00B53326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767A15">
        <w:t>30</w:t>
      </w:r>
      <w:r w:rsidR="00390FB0">
        <w:t xml:space="preserve">. </w:t>
      </w:r>
      <w:r w:rsidR="00962F74">
        <w:t>studenog</w:t>
      </w:r>
      <w:r w:rsidR="002A7FA0">
        <w:t xml:space="preserve"> 2017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1640DF" w:rsidP="001640DF" w:rsidR="007C497C" w:rsidRPr="00B53326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962F74">
        <w:t>Sutkinja</w:t>
      </w:r>
    </w:p>
    <w:p w:rsidRDefault="001640DF" w:rsidP="001640DF" w:rsidR="001E3911" w:rsidRPr="00B53326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lastRenderedPageBreak/>
        <w:t xml:space="preserve">Dostaviti: </w:t>
      </w:r>
    </w:p>
    <w:p w:rsidRDefault="008970EB" w:rsidP="008970EB" w:rsidR="008970EB" w:rsidRPr="00B53326">
      <w:pPr>
        <w:numPr>
          <w:ilvl w:val="0"/>
          <w:numId w:val="1"/>
        </w:numPr>
      </w:pPr>
      <w:r w:rsidRPr="00B53326"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87FEF"/>
    <w:rsid w:val="00093211"/>
    <w:rsid w:val="000B1674"/>
    <w:rsid w:val="000B752A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8022A"/>
    <w:rsid w:val="00390FB0"/>
    <w:rsid w:val="003A015B"/>
    <w:rsid w:val="003C3496"/>
    <w:rsid w:val="00422492"/>
    <w:rsid w:val="00486C72"/>
    <w:rsid w:val="004927EC"/>
    <w:rsid w:val="00510ECA"/>
    <w:rsid w:val="005313BF"/>
    <w:rsid w:val="00581485"/>
    <w:rsid w:val="005A61BC"/>
    <w:rsid w:val="006370F8"/>
    <w:rsid w:val="00726A9F"/>
    <w:rsid w:val="00767A15"/>
    <w:rsid w:val="007C497C"/>
    <w:rsid w:val="008140CC"/>
    <w:rsid w:val="00821D14"/>
    <w:rsid w:val="00836680"/>
    <w:rsid w:val="008970EB"/>
    <w:rsid w:val="00933105"/>
    <w:rsid w:val="00950D13"/>
    <w:rsid w:val="00962F74"/>
    <w:rsid w:val="009B6095"/>
    <w:rsid w:val="00A74FEB"/>
    <w:rsid w:val="00AE3B61"/>
    <w:rsid w:val="00B53326"/>
    <w:rsid w:val="00B9651E"/>
    <w:rsid w:val="00C23E2F"/>
    <w:rsid w:val="00CB0816"/>
    <w:rsid w:val="00D9133E"/>
    <w:rsid w:val="00E239D3"/>
    <w:rsid w:val="00E412D0"/>
    <w:rsid w:val="00ED3EBE"/>
    <w:rsid w:val="00EE20DF"/>
    <w:rsid w:val="00EF067B"/>
    <w:rsid w:val="00F3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7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0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0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0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0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7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0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0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0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0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1393</properties:Characters>
  <properties:Lines>56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2017-11-23T09:36:00Z</dcterms:created>
  <dc:creator>Ardena Bajlo</dc:creator>
  <cp:lastModifiedBy>Nena Mužanović</cp:lastModifiedBy>
  <cp:lastPrinted>2017-07-05T07:58:00Z</cp:lastPrinted>
  <dcterms:modified xmlns:xsi="http://www.w3.org/2001/XMLSchema-instance" xsi:type="dcterms:W3CDTF">2017-11-30T13:17:00Z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