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72074" w14:paraId="6672074" w:rsidRDefault="000C3465" w:rsidP="00443475" w:rsidR="00703041">
      <w:pPr>
        <w:tabs>
          <w:tab w:pos="7245" w:val="left"/>
        </w:tabs>
        <w:jc w:val="right"/>
        <w15:collapsed w:val="false"/>
      </w:pPr>
      <w:r>
        <w:t>6</w:t>
      </w:r>
      <w:r w:rsidR="00117977">
        <w:t xml:space="preserve"> St-</w:t>
      </w:r>
      <w:r w:rsidR="00E20793">
        <w:t>517/16-166</w:t>
      </w:r>
    </w:p>
    <w:p w:rsidRDefault="00443475" w:rsidP="00443475" w:rsidR="00443475">
      <w:r>
        <w:rPr>
          <w:rStyle w:val="Naglaeno"/>
        </w:rPr>
        <w:t xml:space="preserve"> </w:t>
      </w:r>
      <w:r w:rsidR="00013DA4">
        <w:rPr>
          <w:rStyle w:val="Naglaeno"/>
        </w:rPr>
        <w:t xml:space="preserve">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443475" w:rsidR="00013DA4" w:rsidRPr="00443475">
      <w:r w:rsidRPr="00B82754">
        <w:rPr>
          <w:b/>
        </w:rPr>
        <w:t>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07E3" w:rsidP="005E0C19" w:rsidR="009307E3">
      <w:pPr>
        <w:ind w:hanging="720" w:left="360"/>
        <w:rPr>
          <w:sz w:val="22"/>
          <w:szCs w:val="22"/>
        </w:rPr>
      </w:pP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9307E3" w:rsidP="00703041" w:rsidR="009307E3"/>
    <w:p w:rsidRDefault="00F40360" w:rsidP="0071436D" w:rsidR="00443475">
      <w:pPr>
        <w:ind w:firstLine="720"/>
        <w:jc w:val="both"/>
      </w:pPr>
      <w:r w:rsidRPr="00D877F2">
        <w:t xml:space="preserve">Trgovački sud u Osijeku, </w:t>
      </w:r>
      <w:r w:rsidR="000C3465">
        <w:t>po stečajnoj sutkinji Nadi Roso</w:t>
      </w:r>
      <w:r w:rsidRPr="00D877F2">
        <w:t xml:space="preserve">, u stečajnom postupku nad stečajnim dužnikom: </w:t>
      </w:r>
      <w:r w:rsidR="00E20793">
        <w:rPr>
          <w:b/>
        </w:rPr>
        <w:t>VINO ILOK d.d. „u stečaju“ Ilok, S. Radića 14, OIB: 54322407060, MBS: 030037573</w:t>
      </w:r>
      <w:r w:rsidRPr="00D877F2">
        <w:t xml:space="preserve">, dana </w:t>
      </w:r>
      <w:r w:rsidR="00E20793">
        <w:t>29. lipnja</w:t>
      </w:r>
      <w:r w:rsidR="0071436D">
        <w:t xml:space="preserve"> 2018. g.,</w:t>
      </w:r>
    </w:p>
    <w:p w:rsidRDefault="009307E3" w:rsidP="00443475" w:rsidR="009307E3" w:rsidRPr="00443475">
      <w:pPr>
        <w:ind w:firstLine="720"/>
        <w:jc w:val="both"/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>
      <w:pPr>
        <w:jc w:val="center"/>
      </w:pPr>
    </w:p>
    <w:p w:rsidRDefault="00E20793" w:rsidP="00E20793" w:rsidR="00E20793" w:rsidRPr="00E667D8">
      <w:pPr>
        <w:numPr>
          <w:ilvl w:val="0"/>
          <w:numId w:val="9"/>
        </w:numPr>
        <w:suppressAutoHyphens/>
        <w:jc w:val="both"/>
      </w:pPr>
      <w:r w:rsidRPr="00E667D8">
        <w:t xml:space="preserve">Temeljem odredbe čl. 247. st. 1. i st. 3. Stečajnog zakona (Narodne novine br. 71/2015 i 104/2017), a u svezi s odredbom članka 95. Ovršnog zakona (Narodne novine br. 112/12, 25/13, 93/14 i 55/16) </w:t>
      </w:r>
      <w:r w:rsidRPr="00E667D8">
        <w:rPr>
          <w:b/>
        </w:rPr>
        <w:t>određuje se prodaja u stečajnom postupku</w:t>
      </w:r>
      <w:r w:rsidRPr="00E667D8">
        <w:t>, uz odgovarajuću primjenu pravila o ovrsi na nekretninama, nekretnina u vlasništvu stečajnog dužnika VINO ILOK D.D. U STEČAJU, OIB: 54322407060, Stjepana Radića 14 , Ilok:</w:t>
      </w:r>
    </w:p>
    <w:p w:rsidRDefault="00E20793" w:rsidP="00E20793" w:rsidR="00E20793" w:rsidRPr="00E667D8">
      <w:pPr>
        <w:jc w:val="both"/>
      </w:pPr>
    </w:p>
    <w:p w:rsidRDefault="00E20793" w:rsidP="00E20793" w:rsidR="00E20793" w:rsidRPr="00E667D8">
      <w:pPr>
        <w:numPr>
          <w:ilvl w:val="0"/>
          <w:numId w:val="8"/>
        </w:numPr>
        <w:ind w:left="1080"/>
        <w:jc w:val="both"/>
      </w:pPr>
      <w:r w:rsidRPr="00E667D8">
        <w:t>zk.ul.br. 4840, k.o. Ilok, k.č.br. 158 kuća i dvor u mjestu 1066 m2.</w:t>
      </w:r>
    </w:p>
    <w:p w:rsidRDefault="00E20793" w:rsidP="00E20793" w:rsidR="00E20793" w:rsidRPr="00E667D8">
      <w:pPr>
        <w:ind w:left="1080"/>
        <w:jc w:val="both"/>
      </w:pPr>
    </w:p>
    <w:p w:rsidRDefault="00E20793" w:rsidP="00E20793" w:rsidR="00E20793" w:rsidRPr="00E667D8">
      <w:pPr>
        <w:ind w:left="1080"/>
        <w:jc w:val="both"/>
      </w:pPr>
      <w:r w:rsidRPr="00E667D8">
        <w:t xml:space="preserve">Na nekretnini je upisano </w:t>
      </w:r>
      <w:proofErr w:type="spellStart"/>
      <w:r w:rsidRPr="00E667D8">
        <w:t>razlučno</w:t>
      </w:r>
      <w:proofErr w:type="spellEnd"/>
      <w:r w:rsidRPr="00E667D8">
        <w:t xml:space="preserve"> pravo u korist BABIĆ MIRE, OSIJEK, UČKA 9, RH MINISTARSTVO FINANCIJA, POREZNA UPRAVA, PODRUČNI URED VUKOVAR, FOND ZA ZAŠTITU OKOLIŠA I ENERGETSKU UČINKOVITOST, , zabilježba ovrhe temeljem rješenja Općinskog suda u Vukovaru </w:t>
      </w:r>
      <w:proofErr w:type="spellStart"/>
      <w:r w:rsidRPr="00E667D8">
        <w:t>posl</w:t>
      </w:r>
      <w:proofErr w:type="spellEnd"/>
      <w:r w:rsidRPr="00E667D8">
        <w:t xml:space="preserve">. </w:t>
      </w:r>
      <w:proofErr w:type="spellStart"/>
      <w:r w:rsidRPr="00E667D8">
        <w:t>br</w:t>
      </w:r>
      <w:proofErr w:type="spellEnd"/>
      <w:r w:rsidRPr="00E667D8">
        <w:t xml:space="preserve">: </w:t>
      </w:r>
      <w:proofErr w:type="spellStart"/>
      <w:r w:rsidRPr="00E667D8">
        <w:t>Ovr</w:t>
      </w:r>
      <w:proofErr w:type="spellEnd"/>
      <w:r w:rsidRPr="00E667D8">
        <w:t xml:space="preserve">-639/11 ovrhovoditelja KARLOVAČKA BANKA  d.d., zabilježba ovrhe temeljem rješenja Općinskog suda u Vukovaru br. </w:t>
      </w:r>
      <w:proofErr w:type="spellStart"/>
      <w:r w:rsidRPr="00E667D8">
        <w:t>Ovr</w:t>
      </w:r>
      <w:proofErr w:type="spellEnd"/>
      <w:r w:rsidRPr="00E667D8">
        <w:t xml:space="preserve">-70/14 </w:t>
      </w:r>
      <w:proofErr w:type="spellStart"/>
      <w:r w:rsidRPr="00E667D8">
        <w:t>ovrhodovitelja</w:t>
      </w:r>
      <w:proofErr w:type="spellEnd"/>
      <w:r w:rsidRPr="00E667D8">
        <w:t xml:space="preserve"> Danilo </w:t>
      </w:r>
      <w:proofErr w:type="spellStart"/>
      <w:r w:rsidRPr="00E667D8">
        <w:t>Orozović</w:t>
      </w:r>
      <w:proofErr w:type="spellEnd"/>
      <w:r w:rsidRPr="00E667D8">
        <w:t>.</w:t>
      </w:r>
    </w:p>
    <w:p w:rsidRDefault="00E20793" w:rsidP="00E20793" w:rsidR="00E20793" w:rsidRPr="00E667D8">
      <w:pPr>
        <w:ind w:left="1080"/>
        <w:jc w:val="both"/>
      </w:pPr>
    </w:p>
    <w:p w:rsidRDefault="00E20793" w:rsidP="00E20793" w:rsidR="00E20793" w:rsidRPr="00E667D8">
      <w:pPr>
        <w:numPr>
          <w:ilvl w:val="0"/>
          <w:numId w:val="8"/>
        </w:numPr>
        <w:ind w:left="1080"/>
        <w:jc w:val="both"/>
      </w:pPr>
      <w:r w:rsidRPr="00E667D8">
        <w:t>zk.ul.br. 4968, k.o. Ilok, k.č.br. 146, kuća i dvorište u mjestu 728 m2.</w:t>
      </w:r>
    </w:p>
    <w:p w:rsidRDefault="00E20793" w:rsidP="00E20793" w:rsidR="00E20793" w:rsidRPr="00E667D8">
      <w:pPr>
        <w:ind w:left="1080"/>
        <w:jc w:val="both"/>
      </w:pPr>
    </w:p>
    <w:p w:rsidRDefault="00E20793" w:rsidP="00E20793" w:rsidR="00E20793" w:rsidRPr="00E667D8">
      <w:pPr>
        <w:ind w:left="1080"/>
        <w:jc w:val="both"/>
      </w:pPr>
      <w:r w:rsidRPr="00E667D8">
        <w:t xml:space="preserve">Na nekretnini je upisano </w:t>
      </w:r>
      <w:proofErr w:type="spellStart"/>
      <w:r w:rsidRPr="00E667D8">
        <w:t>razlučno</w:t>
      </w:r>
      <w:proofErr w:type="spellEnd"/>
      <w:r w:rsidRPr="00E667D8">
        <w:t xml:space="preserve"> pravo u korist RH - MINISTARSTVO POLJOPRIVREDE, ŠUMARSTVA I VODNOG GOSPODARSTVA, ZAGREB, RH MINISTARSTVO FINANCIJA, POREZNA UPRAVA, PODRUČNI URED VUKOVAR i FOND ZA ZAŠTITU OKOLIŠA I ENERGETSKU UČINKOVITOST, zabilježba ovrhe temeljem rješenja Općinskog suda u Vukovaru </w:t>
      </w:r>
      <w:proofErr w:type="spellStart"/>
      <w:r w:rsidRPr="00E667D8">
        <w:t>posl</w:t>
      </w:r>
      <w:proofErr w:type="spellEnd"/>
      <w:r w:rsidRPr="00E667D8">
        <w:t xml:space="preserve">. </w:t>
      </w:r>
      <w:proofErr w:type="spellStart"/>
      <w:r w:rsidRPr="00E667D8">
        <w:t>br</w:t>
      </w:r>
      <w:proofErr w:type="spellEnd"/>
      <w:r w:rsidRPr="00E667D8">
        <w:t xml:space="preserve">: </w:t>
      </w:r>
      <w:proofErr w:type="spellStart"/>
      <w:r w:rsidRPr="00E667D8">
        <w:t>Ovr</w:t>
      </w:r>
      <w:proofErr w:type="spellEnd"/>
      <w:r w:rsidRPr="00E667D8">
        <w:t>-639/11 ovrhovoditelja KARLOVAČKA BANKA  d.d.</w:t>
      </w:r>
    </w:p>
    <w:p w:rsidRDefault="00E20793" w:rsidP="00E20793" w:rsidR="00E20793" w:rsidRPr="00E667D8">
      <w:pPr>
        <w:ind w:left="1080"/>
        <w:jc w:val="both"/>
      </w:pPr>
    </w:p>
    <w:p w:rsidRDefault="00E20793" w:rsidP="00E20793" w:rsidR="00E20793" w:rsidRPr="00E667D8">
      <w:pPr>
        <w:numPr>
          <w:ilvl w:val="0"/>
          <w:numId w:val="8"/>
        </w:numPr>
        <w:ind w:left="1080"/>
        <w:jc w:val="both"/>
      </w:pPr>
      <w:r w:rsidRPr="00E667D8">
        <w:t>zk.ul.br. 4820, k.č.br. 1257/1 ZGRADA BR. 142, UREDI I SKLADIŠTE, EKONOM. DVORIŠTE U UL. I. G. KOVAČIĆA od 630 m2.</w:t>
      </w:r>
    </w:p>
    <w:p w:rsidRDefault="00E20793" w:rsidP="00E20793" w:rsidR="00E20793" w:rsidRPr="00E667D8">
      <w:pPr>
        <w:ind w:left="1080"/>
        <w:jc w:val="both"/>
      </w:pPr>
    </w:p>
    <w:p w:rsidRDefault="00E20793" w:rsidP="00E20793" w:rsidR="00E20793" w:rsidRPr="00E667D8">
      <w:pPr>
        <w:ind w:left="1080"/>
        <w:jc w:val="both"/>
      </w:pPr>
      <w:r w:rsidRPr="00E667D8">
        <w:t xml:space="preserve">Na nekretnini je upisano </w:t>
      </w:r>
      <w:proofErr w:type="spellStart"/>
      <w:r w:rsidRPr="00E667D8">
        <w:t>razlučno</w:t>
      </w:r>
      <w:proofErr w:type="spellEnd"/>
      <w:r w:rsidRPr="00E667D8">
        <w:t xml:space="preserve"> pravo u korist PRIVREDNE BANKE D.D. ZAGREB, RH - MINISTARSTVO FINANCIJA, POREZNA UPRAVA, PODRUČNI URED </w:t>
      </w:r>
      <w:proofErr w:type="spellStart"/>
      <w:r w:rsidRPr="00E667D8">
        <w:t>VUKOVARm</w:t>
      </w:r>
      <w:proofErr w:type="spellEnd"/>
      <w:r w:rsidRPr="00E667D8">
        <w:t xml:space="preserve"> i FOND ZA ZAŠTITU OKOLIŠA I </w:t>
      </w:r>
      <w:r w:rsidRPr="00E667D8">
        <w:lastRenderedPageBreak/>
        <w:t xml:space="preserve">ENERGETSKU UČINKOVITOST, zabilježba ovrhe br. </w:t>
      </w:r>
      <w:proofErr w:type="spellStart"/>
      <w:r w:rsidRPr="00E667D8">
        <w:t>Ovr</w:t>
      </w:r>
      <w:proofErr w:type="spellEnd"/>
      <w:r w:rsidRPr="00E667D8">
        <w:t xml:space="preserve">-146/11 ovrhovoditelja Nikola </w:t>
      </w:r>
      <w:proofErr w:type="spellStart"/>
      <w:r w:rsidRPr="00E667D8">
        <w:t>Dobošević</w:t>
      </w:r>
      <w:proofErr w:type="spellEnd"/>
      <w:r w:rsidRPr="00E667D8">
        <w:t>, Ilok i PBZ d.d. Zagreb.</w:t>
      </w:r>
    </w:p>
    <w:p w:rsidRDefault="00E20793" w:rsidP="00E20793" w:rsidR="00E20793" w:rsidRPr="00E667D8">
      <w:pPr>
        <w:ind w:left="1080"/>
        <w:jc w:val="both"/>
      </w:pPr>
    </w:p>
    <w:p w:rsidRDefault="00E20793" w:rsidP="00E20793" w:rsidR="00E20793" w:rsidRPr="00E667D8">
      <w:pPr>
        <w:numPr>
          <w:ilvl w:val="0"/>
          <w:numId w:val="8"/>
        </w:numPr>
        <w:ind w:left="1134"/>
        <w:jc w:val="both"/>
      </w:pPr>
      <w:r w:rsidRPr="00E667D8">
        <w:t>zk.ul.br. 4820, k.č.br. 1257/2 PEKARA BR. 144, MLIN, SKLADIŠTE, EKONOM. DVORIŠTE U UL. I. G. KOVAČIĆA od 1369 m2.</w:t>
      </w:r>
    </w:p>
    <w:p w:rsidRDefault="00E20793" w:rsidP="00E20793" w:rsidR="00E20793" w:rsidRPr="00E667D8">
      <w:pPr>
        <w:ind w:left="1080"/>
        <w:jc w:val="both"/>
      </w:pPr>
    </w:p>
    <w:p w:rsidRDefault="00E20793" w:rsidP="00E20793" w:rsidR="00E20793" w:rsidRPr="00E667D8">
      <w:pPr>
        <w:ind w:left="1080"/>
        <w:jc w:val="both"/>
      </w:pPr>
      <w:r w:rsidRPr="00E667D8">
        <w:t xml:space="preserve">Na nekretnini je upisano </w:t>
      </w:r>
      <w:proofErr w:type="spellStart"/>
      <w:r w:rsidRPr="00E667D8">
        <w:t>razlučno</w:t>
      </w:r>
      <w:proofErr w:type="spellEnd"/>
      <w:r w:rsidRPr="00E667D8">
        <w:t xml:space="preserve"> pravo u korist PRIVREDNE BANKE D.D. ZAGREB, RH - MINISTARSTVO FINANCIJA, POREZNA UPRAVA, PODRUČNI URED VUKOVAR, i FOND ZA ZAŠTITU OKOLIŠA I ENERGETSKU UČINKOVITOST, zabilježba ovrhe br. </w:t>
      </w:r>
      <w:proofErr w:type="spellStart"/>
      <w:r w:rsidRPr="00E667D8">
        <w:t>Ovr</w:t>
      </w:r>
      <w:proofErr w:type="spellEnd"/>
      <w:r w:rsidRPr="00E667D8">
        <w:t xml:space="preserve">-146/11 ovrhovoditelja Nikola </w:t>
      </w:r>
      <w:proofErr w:type="spellStart"/>
      <w:r w:rsidRPr="00E667D8">
        <w:t>Dobošević</w:t>
      </w:r>
      <w:proofErr w:type="spellEnd"/>
      <w:r w:rsidRPr="00E667D8">
        <w:t>, Ilok i PBZ d.d. Zagreb.</w:t>
      </w:r>
    </w:p>
    <w:p w:rsidRDefault="00E20793" w:rsidP="00E20793" w:rsidR="00E20793" w:rsidRPr="00E667D8">
      <w:pPr>
        <w:jc w:val="both"/>
      </w:pPr>
    </w:p>
    <w:p w:rsidRDefault="00E20793" w:rsidP="00E20793" w:rsidR="00E20793" w:rsidRPr="00E667D8">
      <w:pPr>
        <w:numPr>
          <w:ilvl w:val="0"/>
          <w:numId w:val="8"/>
        </w:numPr>
        <w:ind w:left="1080"/>
        <w:jc w:val="both"/>
      </w:pPr>
      <w:r w:rsidRPr="00E667D8">
        <w:t xml:space="preserve">zk.ul.br. 4220, k.o. Ilok, k.č.br. 8089/4 oranica pod </w:t>
      </w:r>
      <w:proofErr w:type="spellStart"/>
      <w:r w:rsidRPr="00E667D8">
        <w:t>Varadinom</w:t>
      </w:r>
      <w:proofErr w:type="spellEnd"/>
      <w:r w:rsidRPr="00E667D8">
        <w:t xml:space="preserve"> 1940 m2, k.č.br.8091 oranica pod </w:t>
      </w:r>
      <w:proofErr w:type="spellStart"/>
      <w:r w:rsidRPr="00E667D8">
        <w:t>Varadinom</w:t>
      </w:r>
      <w:proofErr w:type="spellEnd"/>
      <w:r w:rsidRPr="00E667D8">
        <w:t xml:space="preserve"> 3904 m2 i k.č.br. 8092 oranica pod </w:t>
      </w:r>
      <w:proofErr w:type="spellStart"/>
      <w:r w:rsidRPr="00E667D8">
        <w:t>Varadinom</w:t>
      </w:r>
      <w:proofErr w:type="spellEnd"/>
      <w:r w:rsidRPr="00E667D8">
        <w:t xml:space="preserve"> 718 m2.</w:t>
      </w:r>
    </w:p>
    <w:p w:rsidRDefault="00E20793" w:rsidP="00E20793" w:rsidR="00E20793" w:rsidRPr="00E667D8">
      <w:pPr>
        <w:ind w:left="1080"/>
        <w:jc w:val="both"/>
        <w:rPr>
          <w:lang w:val="sv-SE"/>
        </w:rPr>
      </w:pPr>
    </w:p>
    <w:p w:rsidRDefault="00E20793" w:rsidP="00E20793" w:rsidR="00E20793" w:rsidRPr="00E667D8">
      <w:pPr>
        <w:ind w:left="1080"/>
        <w:jc w:val="both"/>
      </w:pPr>
      <w:r w:rsidRPr="00E667D8">
        <w:t xml:space="preserve">Na nekretnini je upisano </w:t>
      </w:r>
      <w:proofErr w:type="spellStart"/>
      <w:r w:rsidRPr="00E667D8">
        <w:t>razlučno</w:t>
      </w:r>
      <w:proofErr w:type="spellEnd"/>
      <w:r w:rsidRPr="00E667D8">
        <w:t xml:space="preserve"> pravo u korist RH MINISTARSTVO FINANCIJA, POREZNA UPRAVA, PODRUČNI URED VUKOVAR i FOND ZA ZAŠTITU OKOLIŠA I ENERGETSKU UČINKOVITOST, zabilježba ovrhe temeljem rješenja o ovrsi  Trgovačkog suda u Osijeku </w:t>
      </w:r>
      <w:proofErr w:type="spellStart"/>
      <w:r w:rsidRPr="00E667D8">
        <w:t>Ovr</w:t>
      </w:r>
      <w:proofErr w:type="spellEnd"/>
      <w:r w:rsidRPr="00E667D8">
        <w:t xml:space="preserve">-711/10 od 19.07.2010.g., zabilježba ovrhe temeljem rješenja o ovrsi  Trgovačkog suda u Osijeku </w:t>
      </w:r>
      <w:proofErr w:type="spellStart"/>
      <w:r w:rsidRPr="00E667D8">
        <w:t>Ovr</w:t>
      </w:r>
      <w:proofErr w:type="spellEnd"/>
      <w:r w:rsidRPr="00E667D8">
        <w:t xml:space="preserve">-1068/10 od ovrhovoditelja HEP – Opskrba d.o.o. Zagreb, zabilježba ovrhe temeljem rješenja Općinskog suda u Vukovaru </w:t>
      </w:r>
      <w:proofErr w:type="spellStart"/>
      <w:r w:rsidRPr="00E667D8">
        <w:t>posl</w:t>
      </w:r>
      <w:proofErr w:type="spellEnd"/>
      <w:r w:rsidRPr="00E667D8">
        <w:t xml:space="preserve">. </w:t>
      </w:r>
      <w:proofErr w:type="spellStart"/>
      <w:r w:rsidRPr="00E667D8">
        <w:t>br</w:t>
      </w:r>
      <w:proofErr w:type="spellEnd"/>
      <w:r w:rsidRPr="00E667D8">
        <w:t xml:space="preserve">: </w:t>
      </w:r>
      <w:proofErr w:type="spellStart"/>
      <w:r w:rsidRPr="00E667D8">
        <w:t>Ovr</w:t>
      </w:r>
      <w:proofErr w:type="spellEnd"/>
      <w:r w:rsidRPr="00E667D8">
        <w:t xml:space="preserve">-639/11 ovrhovoditelja KARLOVAČKA BANKA  d.d., zabilježba ovrhe temeljem rješenja Općinskog suda u Vukovaru br. </w:t>
      </w:r>
      <w:proofErr w:type="spellStart"/>
      <w:r w:rsidRPr="00E667D8">
        <w:t>Ovr</w:t>
      </w:r>
      <w:proofErr w:type="spellEnd"/>
      <w:r w:rsidRPr="00E667D8">
        <w:t xml:space="preserve">-70/14 </w:t>
      </w:r>
      <w:proofErr w:type="spellStart"/>
      <w:r w:rsidRPr="00E667D8">
        <w:t>ovrhodovitelja</w:t>
      </w:r>
      <w:proofErr w:type="spellEnd"/>
      <w:r w:rsidRPr="00E667D8">
        <w:t xml:space="preserve"> Danilo </w:t>
      </w:r>
      <w:proofErr w:type="spellStart"/>
      <w:r w:rsidRPr="00E667D8">
        <w:t>Orozović</w:t>
      </w:r>
      <w:proofErr w:type="spellEnd"/>
      <w:r w:rsidRPr="00E667D8">
        <w:t>.</w:t>
      </w:r>
    </w:p>
    <w:p w:rsidRDefault="00E20793" w:rsidP="00E20793" w:rsidR="00E20793" w:rsidRPr="00E667D8">
      <w:pPr>
        <w:jc w:val="both"/>
      </w:pPr>
    </w:p>
    <w:p w:rsidRDefault="00E20793" w:rsidP="00E20793" w:rsidR="00E20793" w:rsidRPr="00E667D8">
      <w:pPr>
        <w:numPr>
          <w:ilvl w:val="0"/>
          <w:numId w:val="8"/>
        </w:numPr>
        <w:ind w:left="1080"/>
        <w:jc w:val="both"/>
      </w:pPr>
      <w:r w:rsidRPr="00E667D8">
        <w:t>zk.ul.br. 5224, k.o. Ilok, k.č.br. 189 POSLOVNA ZGRADA, TRI POMOĆNE ZGRADE, DVORIŠTE I PAŠNJAK, STJEPANA RADIĆA od 1734 m2.</w:t>
      </w:r>
    </w:p>
    <w:p w:rsidRDefault="00E20793" w:rsidP="00E20793" w:rsidR="00E20793" w:rsidRPr="00E667D8">
      <w:pPr>
        <w:ind w:left="1080"/>
        <w:jc w:val="both"/>
      </w:pPr>
    </w:p>
    <w:p w:rsidRDefault="00E20793" w:rsidP="00E20793" w:rsidR="00E20793" w:rsidRPr="00E667D8">
      <w:pPr>
        <w:ind w:left="1080"/>
        <w:jc w:val="both"/>
      </w:pPr>
      <w:r w:rsidRPr="00E667D8">
        <w:t xml:space="preserve">Na nekretnini je upisano </w:t>
      </w:r>
      <w:proofErr w:type="spellStart"/>
      <w:r w:rsidRPr="00E667D8">
        <w:t>razlučno</w:t>
      </w:r>
      <w:proofErr w:type="spellEnd"/>
      <w:r w:rsidRPr="00E667D8">
        <w:t xml:space="preserve"> pravo u korist PRIVREDNE BANKE D.D. ZAGREB, RH MINISTARSTVO FINANCIJA, POREZNA UPRAVA, PODRUČNI URED VUKOVAR, i FOND ZA ZAŠTITU OKOLIŠA I ENERGETSKU UČINKOVITOST, zabilježba ovrhe temeljem rješenja Općinskog suda u Vukovaru </w:t>
      </w:r>
      <w:proofErr w:type="spellStart"/>
      <w:r w:rsidRPr="00E667D8">
        <w:t>posl</w:t>
      </w:r>
      <w:proofErr w:type="spellEnd"/>
      <w:r w:rsidRPr="00E667D8">
        <w:t xml:space="preserve">. </w:t>
      </w:r>
      <w:proofErr w:type="spellStart"/>
      <w:r w:rsidRPr="00E667D8">
        <w:t>br</w:t>
      </w:r>
      <w:proofErr w:type="spellEnd"/>
      <w:r w:rsidRPr="00E667D8">
        <w:t xml:space="preserve">: </w:t>
      </w:r>
      <w:proofErr w:type="spellStart"/>
      <w:r w:rsidRPr="00E667D8">
        <w:t>Ovr</w:t>
      </w:r>
      <w:proofErr w:type="spellEnd"/>
      <w:r w:rsidRPr="00E667D8">
        <w:t>-639/11 od 13.07.2011.godine ovrhovoditelja KARLOVAČKA BANKA  d.d.</w:t>
      </w:r>
    </w:p>
    <w:p w:rsidRDefault="00E20793" w:rsidP="00E20793" w:rsidR="00E20793" w:rsidRPr="00E667D8">
      <w:pPr>
        <w:jc w:val="both"/>
      </w:pPr>
    </w:p>
    <w:p w:rsidRDefault="00E20793" w:rsidP="00E20793" w:rsidR="00E20793" w:rsidRPr="00E667D8">
      <w:pPr>
        <w:numPr>
          <w:ilvl w:val="0"/>
          <w:numId w:val="8"/>
        </w:numPr>
        <w:ind w:left="1080"/>
        <w:jc w:val="both"/>
      </w:pPr>
      <w:r w:rsidRPr="00E667D8">
        <w:t>zk.ul.br. 4827, k.č.br. 122 KUĆA I DVORIŠTE U MJESTU od 404 m2.</w:t>
      </w:r>
    </w:p>
    <w:p w:rsidRDefault="00E20793" w:rsidP="00E20793" w:rsidR="00E20793" w:rsidRPr="00E667D8">
      <w:pPr>
        <w:ind w:left="1080"/>
        <w:jc w:val="both"/>
      </w:pPr>
    </w:p>
    <w:p w:rsidRDefault="00E20793" w:rsidP="00E20793" w:rsidR="00E20793" w:rsidRPr="00E667D8">
      <w:pPr>
        <w:ind w:left="1080"/>
        <w:jc w:val="both"/>
      </w:pPr>
      <w:r w:rsidRPr="00E667D8">
        <w:t xml:space="preserve">Na nekretnini je upisano </w:t>
      </w:r>
      <w:proofErr w:type="spellStart"/>
      <w:r w:rsidRPr="00E667D8">
        <w:t>razlučno</w:t>
      </w:r>
      <w:proofErr w:type="spellEnd"/>
      <w:r w:rsidRPr="00E667D8">
        <w:t xml:space="preserve"> pravo za korist RH - MINISTARSTVA POLJOPRIVREDE, RIBARSTVA I RURALNOG RAZVOJA, ZAGREB, RH MINISTARSTVO FINANCIJA, POREZNA UPRAVA, PODRUČNI URED VUKOVAR i  FOND ZA ZAŠTITU OKOLIŠA I ENERGETSKU UČINKOVITOST zabilježba ovrhe temeljem rješenja Općinskog suda u Vukovaru </w:t>
      </w:r>
      <w:proofErr w:type="spellStart"/>
      <w:r w:rsidRPr="00E667D8">
        <w:t>posl</w:t>
      </w:r>
      <w:proofErr w:type="spellEnd"/>
      <w:r w:rsidRPr="00E667D8">
        <w:t xml:space="preserve">. </w:t>
      </w:r>
      <w:proofErr w:type="spellStart"/>
      <w:r w:rsidRPr="00E667D8">
        <w:t>br</w:t>
      </w:r>
      <w:proofErr w:type="spellEnd"/>
      <w:r w:rsidRPr="00E667D8">
        <w:t xml:space="preserve">: </w:t>
      </w:r>
      <w:proofErr w:type="spellStart"/>
      <w:r w:rsidRPr="00E667D8">
        <w:t>Ovr</w:t>
      </w:r>
      <w:proofErr w:type="spellEnd"/>
      <w:r w:rsidRPr="00E667D8">
        <w:t>-639/11 ovrhovoditelja KARLOVAČKA BANKA  d.d.</w:t>
      </w:r>
    </w:p>
    <w:p w:rsidRDefault="00E20793" w:rsidP="00E20793" w:rsidR="00E20793" w:rsidRPr="00E667D8">
      <w:pPr>
        <w:ind w:left="1080"/>
        <w:jc w:val="both"/>
      </w:pPr>
    </w:p>
    <w:p w:rsidRDefault="00E20793" w:rsidP="00E20793" w:rsidR="00E20793" w:rsidRPr="00E667D8">
      <w:pPr>
        <w:numPr>
          <w:ilvl w:val="0"/>
          <w:numId w:val="8"/>
        </w:numPr>
        <w:ind w:left="1080"/>
        <w:jc w:val="both"/>
      </w:pPr>
      <w:r w:rsidRPr="00E667D8">
        <w:t>zk.ul.br. 5111, k.č.br. 5226 ZGRADA I EKONOMSKO DVORIŠTE od 11208 m2.</w:t>
      </w:r>
    </w:p>
    <w:p w:rsidRDefault="00E20793" w:rsidP="00E20793" w:rsidR="00E20793" w:rsidRPr="00E667D8">
      <w:pPr>
        <w:ind w:left="1080"/>
        <w:jc w:val="both"/>
      </w:pPr>
    </w:p>
    <w:p w:rsidRDefault="00E20793" w:rsidP="00E20793" w:rsidR="00E20793" w:rsidRPr="00E667D8">
      <w:pPr>
        <w:ind w:left="1080"/>
        <w:jc w:val="both"/>
      </w:pPr>
      <w:r w:rsidRPr="00E667D8">
        <w:t xml:space="preserve">Na nekretnini je upisano </w:t>
      </w:r>
      <w:proofErr w:type="spellStart"/>
      <w:r w:rsidRPr="00E667D8">
        <w:t>razlučno</w:t>
      </w:r>
      <w:proofErr w:type="spellEnd"/>
      <w:r w:rsidRPr="00E667D8">
        <w:t xml:space="preserve"> pravo za korist FONDA  ZA RAZVOJ I ZAPOŠLJAVANJE, ZAGREB, RH MINISTARSTVO FINANCIJA, POREZNA UPRAVA, PODRUČNI URED VUKOVAR i FOND ZA ZAŠTITU OKOLIŠA I </w:t>
      </w:r>
      <w:r w:rsidRPr="00E667D8">
        <w:lastRenderedPageBreak/>
        <w:t xml:space="preserve">ENERGETSKU UČINKOVITOST, zabilježba ovrhe temeljem rješenja Općinskog suda u Vukovaru </w:t>
      </w:r>
      <w:proofErr w:type="spellStart"/>
      <w:r w:rsidRPr="00E667D8">
        <w:t>posl</w:t>
      </w:r>
      <w:proofErr w:type="spellEnd"/>
      <w:r w:rsidRPr="00E667D8">
        <w:t xml:space="preserve">. </w:t>
      </w:r>
      <w:proofErr w:type="spellStart"/>
      <w:r w:rsidRPr="00E667D8">
        <w:t>br</w:t>
      </w:r>
      <w:proofErr w:type="spellEnd"/>
      <w:r w:rsidRPr="00E667D8">
        <w:t xml:space="preserve">: </w:t>
      </w:r>
      <w:proofErr w:type="spellStart"/>
      <w:r w:rsidRPr="00E667D8">
        <w:t>Ovr</w:t>
      </w:r>
      <w:proofErr w:type="spellEnd"/>
      <w:r w:rsidRPr="00E667D8">
        <w:t>-639/11 ovrhovoditelja KARLOVAČKA BANKA  d.d.</w:t>
      </w:r>
    </w:p>
    <w:p w:rsidRDefault="00E20793" w:rsidP="00E20793" w:rsidR="00E20793" w:rsidRPr="00E667D8">
      <w:pPr>
        <w:jc w:val="both"/>
      </w:pPr>
    </w:p>
    <w:p w:rsidRDefault="00E20793" w:rsidP="00E20793" w:rsidR="00E20793" w:rsidRPr="00E667D8">
      <w:pPr>
        <w:numPr>
          <w:ilvl w:val="0"/>
          <w:numId w:val="8"/>
        </w:numPr>
        <w:ind w:left="1080"/>
        <w:jc w:val="both"/>
      </w:pPr>
      <w:r w:rsidRPr="00E667D8">
        <w:t>zk.ul.br. 4881, k.č.br. 1291/2 ZGRADA BR. 102 B I DVORIŠTE Ul. I. G. KOVAČIĆA od 1209 m2, 86/100 ETAŽA 2 - poslovni prostor u prizemlju br. 2 od 698,39 m2.</w:t>
      </w:r>
    </w:p>
    <w:p w:rsidRDefault="00E20793" w:rsidP="00E20793" w:rsidR="00E20793" w:rsidRPr="00E667D8">
      <w:pPr>
        <w:ind w:left="1080"/>
        <w:jc w:val="both"/>
      </w:pPr>
    </w:p>
    <w:p w:rsidRDefault="00E20793" w:rsidP="00E20793" w:rsidR="00E20793" w:rsidRPr="00E667D8">
      <w:pPr>
        <w:ind w:left="1080"/>
        <w:jc w:val="both"/>
      </w:pPr>
      <w:r w:rsidRPr="00E667D8">
        <w:t xml:space="preserve">Na nekretnini je upisano </w:t>
      </w:r>
      <w:proofErr w:type="spellStart"/>
      <w:r w:rsidRPr="00E667D8">
        <w:t>razlučno</w:t>
      </w:r>
      <w:proofErr w:type="spellEnd"/>
      <w:r w:rsidRPr="00E667D8">
        <w:t xml:space="preserve"> pravo za korist RH - MINISTARSTVO POLJOPRIVREDE I ŠUMARSTVA i FOND ZA ZAŠTITU OKOLIŠA I ENERGETSKU UČINKOVITOST, zabilježba ovrhe temeljem rješenja Općinskog suda u Vukovaru </w:t>
      </w:r>
      <w:proofErr w:type="spellStart"/>
      <w:r w:rsidRPr="00E667D8">
        <w:t>posl</w:t>
      </w:r>
      <w:proofErr w:type="spellEnd"/>
      <w:r w:rsidRPr="00E667D8">
        <w:t xml:space="preserve">. </w:t>
      </w:r>
      <w:proofErr w:type="spellStart"/>
      <w:r w:rsidRPr="00E667D8">
        <w:t>br</w:t>
      </w:r>
      <w:proofErr w:type="spellEnd"/>
      <w:r w:rsidRPr="00E667D8">
        <w:t xml:space="preserve">: </w:t>
      </w:r>
      <w:proofErr w:type="spellStart"/>
      <w:r w:rsidRPr="00E667D8">
        <w:t>Ovr</w:t>
      </w:r>
      <w:proofErr w:type="spellEnd"/>
      <w:r w:rsidRPr="00E667D8">
        <w:t>-639/11 ovrhovoditelja KARLOVAČKA BANKA  d.d.</w:t>
      </w:r>
    </w:p>
    <w:p w:rsidRDefault="00E20793" w:rsidP="00E20793" w:rsidR="00E20793" w:rsidRPr="00E667D8">
      <w:pPr>
        <w:ind w:left="1080"/>
        <w:jc w:val="both"/>
      </w:pPr>
    </w:p>
    <w:p w:rsidRDefault="00E20793" w:rsidP="00E20793" w:rsidR="00E20793" w:rsidRPr="00E667D8">
      <w:pPr>
        <w:numPr>
          <w:ilvl w:val="0"/>
          <w:numId w:val="8"/>
        </w:numPr>
        <w:ind w:left="1080"/>
        <w:jc w:val="both"/>
      </w:pPr>
      <w:r w:rsidRPr="00E667D8">
        <w:t xml:space="preserve">zk.ul.br. 4957, k.o. Ilok, kč.br. 1291/1 9 ZGRADA I DVORIŠTE Ul. I. G. KOVAČIĆA od 6138 m2. </w:t>
      </w:r>
    </w:p>
    <w:p w:rsidRDefault="00E20793" w:rsidP="00E20793" w:rsidR="00E20793" w:rsidRPr="00E667D8">
      <w:pPr>
        <w:ind w:left="1080"/>
        <w:jc w:val="both"/>
      </w:pPr>
    </w:p>
    <w:p w:rsidRDefault="00E20793" w:rsidP="00E20793" w:rsidR="00E20793" w:rsidRPr="00E667D8">
      <w:pPr>
        <w:ind w:left="1080"/>
        <w:jc w:val="both"/>
      </w:pPr>
      <w:r w:rsidRPr="00E667D8">
        <w:t xml:space="preserve">Na nekretnini je upisano </w:t>
      </w:r>
      <w:proofErr w:type="spellStart"/>
      <w:r w:rsidRPr="00E667D8">
        <w:t>razlučno</w:t>
      </w:r>
      <w:proofErr w:type="spellEnd"/>
      <w:r w:rsidRPr="00E667D8">
        <w:t xml:space="preserve"> pravo za korist RH - MINISTARSTVA POLJOPRIVREDE, RIBARSTVA I RURALNOG RAZVOJA, RH - MINISTARSTVO FINANCIJA, POREZNA UPRAVA, PODRUČNI URED VUKOVAR i FOND ZA ZAŠTITU OKOLIŠA I ENERGETSKU UČINKOVITOST, zabilježba ovrhe temeljem rješenja Općinskog suda u Vukovaru </w:t>
      </w:r>
      <w:proofErr w:type="spellStart"/>
      <w:r w:rsidRPr="00E667D8">
        <w:t>posl</w:t>
      </w:r>
      <w:proofErr w:type="spellEnd"/>
      <w:r w:rsidRPr="00E667D8">
        <w:t xml:space="preserve">. </w:t>
      </w:r>
      <w:proofErr w:type="spellStart"/>
      <w:r w:rsidRPr="00E667D8">
        <w:t>br</w:t>
      </w:r>
      <w:proofErr w:type="spellEnd"/>
      <w:r w:rsidRPr="00E667D8">
        <w:t xml:space="preserve">: </w:t>
      </w:r>
      <w:proofErr w:type="spellStart"/>
      <w:r w:rsidRPr="00E667D8">
        <w:t>Ovr</w:t>
      </w:r>
      <w:proofErr w:type="spellEnd"/>
      <w:r w:rsidRPr="00E667D8">
        <w:t>-639/11 ovrhovoditelja KARLOVAČKA BANKA  d.d.</w:t>
      </w:r>
    </w:p>
    <w:p w:rsidRDefault="00E20793" w:rsidP="00E20793" w:rsidR="00E20793" w:rsidRPr="00E667D8">
      <w:pPr>
        <w:ind w:left="360"/>
        <w:jc w:val="both"/>
        <w:rPr>
          <w:lang w:val="sv-SE"/>
        </w:rPr>
      </w:pPr>
    </w:p>
    <w:p w:rsidRDefault="00E20793" w:rsidP="00E20793" w:rsidR="00E20793" w:rsidRPr="00E667D8">
      <w:pPr>
        <w:numPr>
          <w:ilvl w:val="0"/>
          <w:numId w:val="8"/>
        </w:numPr>
        <w:ind w:left="1080"/>
        <w:jc w:val="both"/>
      </w:pPr>
      <w:r w:rsidRPr="00E667D8">
        <w:t xml:space="preserve">zk.ul.br. 130, k.o. </w:t>
      </w:r>
      <w:proofErr w:type="spellStart"/>
      <w:r w:rsidRPr="00E667D8">
        <w:t>Šarengrad</w:t>
      </w:r>
      <w:proofErr w:type="spellEnd"/>
      <w:r w:rsidRPr="00E667D8">
        <w:t>, k.č.br. 60 KUĆA I DVORIŠTE U RADIĆEVOJ ULICI od 457 m2.</w:t>
      </w:r>
    </w:p>
    <w:p w:rsidRDefault="00E20793" w:rsidP="00E20793" w:rsidR="00E20793" w:rsidRPr="00E667D8">
      <w:pPr>
        <w:ind w:left="720"/>
        <w:jc w:val="both"/>
      </w:pPr>
    </w:p>
    <w:p w:rsidRDefault="00E20793" w:rsidP="00E20793" w:rsidR="00E20793" w:rsidRPr="00E667D8">
      <w:pPr>
        <w:ind w:left="1080"/>
        <w:jc w:val="both"/>
      </w:pPr>
      <w:r w:rsidRPr="00E667D8">
        <w:t xml:space="preserve">Na nekretnini je upisano </w:t>
      </w:r>
      <w:proofErr w:type="spellStart"/>
      <w:r w:rsidRPr="00E667D8">
        <w:t>razlučno</w:t>
      </w:r>
      <w:proofErr w:type="spellEnd"/>
      <w:r w:rsidRPr="00E667D8">
        <w:t xml:space="preserve"> pravo za korist B2 Kapital d.o.o. OIB: 57509775367, RH - MINISTARSTVO FINANCIJA, POREZNA UPRAVA, PODRUČNI URED VUKOVAR i FOND ZA ZAŠTITU OKOLIŠA I ENERGETSKU UČINKOVITOST, zabilježba ovrhe temeljem rješenja Općinskog suda u Vukovaru </w:t>
      </w:r>
      <w:proofErr w:type="spellStart"/>
      <w:r w:rsidRPr="00E667D8">
        <w:t>posl</w:t>
      </w:r>
      <w:proofErr w:type="spellEnd"/>
      <w:r w:rsidRPr="00E667D8">
        <w:t xml:space="preserve">. </w:t>
      </w:r>
      <w:proofErr w:type="spellStart"/>
      <w:r w:rsidRPr="00E667D8">
        <w:t>br</w:t>
      </w:r>
      <w:proofErr w:type="spellEnd"/>
      <w:r w:rsidRPr="00E667D8">
        <w:t xml:space="preserve">: </w:t>
      </w:r>
      <w:proofErr w:type="spellStart"/>
      <w:r w:rsidRPr="00E667D8">
        <w:t>Ovr</w:t>
      </w:r>
      <w:proofErr w:type="spellEnd"/>
      <w:r w:rsidRPr="00E667D8">
        <w:t>-639/11 ovrhovoditelja KARLOVAČKA BANKA  d.d.</w:t>
      </w:r>
    </w:p>
    <w:p w:rsidRDefault="00E20793" w:rsidP="00E20793" w:rsidR="00E20793" w:rsidRPr="00E667D8">
      <w:pPr>
        <w:numPr>
          <w:ilvl w:val="0"/>
          <w:numId w:val="8"/>
        </w:numPr>
        <w:ind w:left="1080"/>
        <w:jc w:val="both"/>
      </w:pPr>
      <w:r w:rsidRPr="00E667D8">
        <w:t xml:space="preserve">zk.ul.br. 1690, k.o. </w:t>
      </w:r>
      <w:proofErr w:type="spellStart"/>
      <w:r w:rsidRPr="00E667D8">
        <w:t>Šarengrad</w:t>
      </w:r>
      <w:proofErr w:type="spellEnd"/>
      <w:r w:rsidRPr="00E667D8">
        <w:t>, k.č.br. 61 KUĆA I DVORIŠTE U RADIĆEVOJ ULICI od 625.</w:t>
      </w:r>
    </w:p>
    <w:p w:rsidRDefault="00E20793" w:rsidP="00E20793" w:rsidR="00E20793" w:rsidRPr="00E667D8">
      <w:pPr>
        <w:ind w:left="1080"/>
        <w:jc w:val="both"/>
      </w:pPr>
    </w:p>
    <w:p w:rsidRDefault="00E20793" w:rsidP="00E20793" w:rsidR="00E20793" w:rsidRPr="00E667D8">
      <w:pPr>
        <w:ind w:left="1080"/>
        <w:jc w:val="both"/>
      </w:pPr>
      <w:r w:rsidRPr="00E667D8">
        <w:t xml:space="preserve">Na nekretnini je upisano </w:t>
      </w:r>
      <w:proofErr w:type="spellStart"/>
      <w:r w:rsidRPr="00E667D8">
        <w:t>razlučno</w:t>
      </w:r>
      <w:proofErr w:type="spellEnd"/>
      <w:r w:rsidRPr="00E667D8">
        <w:t xml:space="preserve"> pravo za korist B2 Kapital d.o.o. OIB: 57509775367, RH - MINISTARSTVO FINANCIJA, POREZNA UPRAVA, PODRUČNI URED VUKOVAR  i FOND ZA ZAŠTITU OKOLIŠA I ENERGETSKU UČINKOVITOST, zabilježba ovrhe temeljem rješenja Općinskog suda u Vukovaru </w:t>
      </w:r>
      <w:proofErr w:type="spellStart"/>
      <w:r w:rsidRPr="00E667D8">
        <w:t>posl</w:t>
      </w:r>
      <w:proofErr w:type="spellEnd"/>
      <w:r w:rsidRPr="00E667D8">
        <w:t xml:space="preserve">. </w:t>
      </w:r>
      <w:proofErr w:type="spellStart"/>
      <w:r w:rsidRPr="00E667D8">
        <w:t>br</w:t>
      </w:r>
      <w:proofErr w:type="spellEnd"/>
      <w:r w:rsidRPr="00E667D8">
        <w:t xml:space="preserve">: </w:t>
      </w:r>
      <w:proofErr w:type="spellStart"/>
      <w:r w:rsidRPr="00E667D8">
        <w:t>Ovr</w:t>
      </w:r>
      <w:proofErr w:type="spellEnd"/>
      <w:r w:rsidRPr="00E667D8">
        <w:t>-639/11 ovrhovoditelja KARLOVAČKA BANKA  d.d.</w:t>
      </w:r>
    </w:p>
    <w:p w:rsidRDefault="00E20793" w:rsidP="00E20793" w:rsidR="00E20793" w:rsidRPr="00E667D8">
      <w:pPr>
        <w:jc w:val="both"/>
      </w:pPr>
    </w:p>
    <w:p w:rsidRDefault="00E20793" w:rsidP="00E20793" w:rsidR="00E20793" w:rsidRPr="00E667D8">
      <w:pPr>
        <w:numPr>
          <w:ilvl w:val="0"/>
          <w:numId w:val="9"/>
        </w:numPr>
        <w:suppressAutoHyphens/>
        <w:jc w:val="both"/>
      </w:pPr>
      <w:r w:rsidRPr="00E667D8">
        <w:rPr>
          <w:b/>
        </w:rPr>
        <w:t>Utvrđena vrijednost nekretnina pod točkom I. ovog Zaključka</w:t>
      </w:r>
      <w:r w:rsidRPr="00E667D8">
        <w:t xml:space="preserve"> za nekretnine upisane u zemljišno – knjižni odjel Općinskog suda u Iloku: </w:t>
      </w:r>
    </w:p>
    <w:p w:rsidRDefault="00E20793" w:rsidP="00E20793" w:rsidR="00E20793" w:rsidRPr="00E667D8">
      <w:pPr>
        <w:ind w:left="720"/>
        <w:jc w:val="both"/>
      </w:pPr>
    </w:p>
    <w:p w:rsidRDefault="00E20793" w:rsidP="00E20793" w:rsidR="00E20793" w:rsidRPr="00E667D8">
      <w:pPr>
        <w:pStyle w:val="Odlomakpopisa"/>
        <w:numPr>
          <w:ilvl w:val="0"/>
          <w:numId w:val="10"/>
        </w:numPr>
        <w:ind w:left="709"/>
        <w:contextualSpacing w:val="false"/>
      </w:pPr>
      <w:r w:rsidRPr="00E667D8">
        <w:t>zk.ul.br. 4840, k.o. Ilok, k.č.br. 158 kuća i dvor u mjestu 1066 m2 iznosi 58.700,00 kn.</w:t>
      </w:r>
    </w:p>
    <w:p w:rsidRDefault="00E20793" w:rsidP="00E20793" w:rsidR="00E20793" w:rsidRPr="00E667D8">
      <w:pPr>
        <w:pStyle w:val="Odlomakpopisa"/>
        <w:numPr>
          <w:ilvl w:val="0"/>
          <w:numId w:val="10"/>
        </w:numPr>
        <w:ind w:left="709"/>
        <w:contextualSpacing w:val="false"/>
      </w:pPr>
      <w:r w:rsidRPr="00E667D8">
        <w:t>zk.ul.br. 4968, k.o. Ilok, k.č.br. 146, kuća i dvorište  u mjestu  728 m2 iznosi 449.000,00 kn.</w:t>
      </w:r>
    </w:p>
    <w:p w:rsidRDefault="00E20793" w:rsidP="00E20793" w:rsidR="00E20793" w:rsidRPr="00E667D8">
      <w:pPr>
        <w:pStyle w:val="Odlomakpopisa"/>
        <w:numPr>
          <w:ilvl w:val="0"/>
          <w:numId w:val="10"/>
        </w:numPr>
        <w:ind w:left="709"/>
        <w:contextualSpacing w:val="false"/>
      </w:pPr>
      <w:r w:rsidRPr="00E667D8">
        <w:lastRenderedPageBreak/>
        <w:t>zk.ul.br. 4820, k.o. Ilok, k.č.br. 1257/1 ZGRADA BR. 142, UREDI I SKLADIŠTE, EKONOM. DVORIŠTE U UL. I. G. KOVAČIĆA od 630m2 iznosi 594.000,00 kn.</w:t>
      </w:r>
    </w:p>
    <w:p w:rsidRDefault="00E20793" w:rsidP="00E20793" w:rsidR="00E20793" w:rsidRPr="00E667D8">
      <w:pPr>
        <w:pStyle w:val="Odlomakpopisa"/>
        <w:numPr>
          <w:ilvl w:val="0"/>
          <w:numId w:val="10"/>
        </w:numPr>
        <w:ind w:left="709"/>
        <w:contextualSpacing w:val="false"/>
      </w:pPr>
      <w:r w:rsidRPr="00E667D8">
        <w:t>zk.ul.br. 4820, k.o. Ilok k.č.br. 1257/2 PEKARA BR. 144, MLIN,SKLADIŠTE, EKONOM. DVORIŠTE U UL. I. G. KOVAČIĆA od 1369 m2 iznosi 981.000,00 kn.</w:t>
      </w:r>
    </w:p>
    <w:p w:rsidRDefault="00E20793" w:rsidP="00E20793" w:rsidR="00E20793" w:rsidRPr="00E667D8">
      <w:pPr>
        <w:pStyle w:val="Odlomakpopisa"/>
        <w:numPr>
          <w:ilvl w:val="0"/>
          <w:numId w:val="10"/>
        </w:numPr>
        <w:ind w:left="709"/>
        <w:contextualSpacing w:val="false"/>
      </w:pPr>
      <w:r w:rsidRPr="00E667D8">
        <w:t xml:space="preserve">zk.ul.br. 4220, k.o. Ilok, k.č.br. 8089/4 oranica pod </w:t>
      </w:r>
      <w:proofErr w:type="spellStart"/>
      <w:r w:rsidRPr="00E667D8">
        <w:t>Varadinom</w:t>
      </w:r>
      <w:proofErr w:type="spellEnd"/>
      <w:r w:rsidRPr="00E667D8">
        <w:t xml:space="preserve"> 1940 m2, k.č.br.8091 oranica pod </w:t>
      </w:r>
      <w:proofErr w:type="spellStart"/>
      <w:r w:rsidRPr="00E667D8">
        <w:t>Varadinom</w:t>
      </w:r>
      <w:proofErr w:type="spellEnd"/>
      <w:r w:rsidRPr="00E667D8">
        <w:t xml:space="preserve"> 3904 m2 i k.č.br. 8092 oranica pod </w:t>
      </w:r>
      <w:proofErr w:type="spellStart"/>
      <w:r w:rsidRPr="00E667D8">
        <w:t>Varadinom</w:t>
      </w:r>
      <w:proofErr w:type="spellEnd"/>
      <w:r w:rsidRPr="00E667D8">
        <w:t xml:space="preserve"> 718 m2 iznosi 20.100,00 kn.</w:t>
      </w:r>
    </w:p>
    <w:p w:rsidRDefault="00E20793" w:rsidP="00E20793" w:rsidR="00E20793" w:rsidRPr="00E667D8">
      <w:pPr>
        <w:pStyle w:val="Odlomakpopisa"/>
        <w:numPr>
          <w:ilvl w:val="0"/>
          <w:numId w:val="10"/>
        </w:numPr>
        <w:ind w:left="709"/>
        <w:contextualSpacing w:val="false"/>
      </w:pPr>
      <w:r w:rsidRPr="00E667D8">
        <w:t>zk.ul.br. 5224, k.o. Ilok, k.č.br. 189 POSLOVNA ZGRADA, TRI POMOĆNE ZGRADE, DVORIŠTE I PAŠNJAK, STJEPANA RADIĆA od 1734 m2 iznosi 1.300.000,00 kn.</w:t>
      </w:r>
    </w:p>
    <w:p w:rsidRDefault="00E20793" w:rsidP="00E20793" w:rsidR="00E20793" w:rsidRPr="00E667D8">
      <w:pPr>
        <w:pStyle w:val="Odlomakpopisa"/>
        <w:numPr>
          <w:ilvl w:val="0"/>
          <w:numId w:val="10"/>
        </w:numPr>
        <w:ind w:left="709"/>
        <w:contextualSpacing w:val="false"/>
      </w:pPr>
      <w:r w:rsidRPr="00E667D8">
        <w:t>zk.ul.br.  4827, k.o. Ilok, k.č.br. 122 KUĆA I DVORIŠTE U MJESTU od 404 m2 iznosi 235.000,00 kn.</w:t>
      </w:r>
    </w:p>
    <w:p w:rsidRDefault="00E20793" w:rsidP="00E20793" w:rsidR="00E20793" w:rsidRPr="00E667D8">
      <w:pPr>
        <w:pStyle w:val="Odlomakpopisa"/>
        <w:numPr>
          <w:ilvl w:val="0"/>
          <w:numId w:val="10"/>
        </w:numPr>
        <w:ind w:left="709"/>
        <w:contextualSpacing w:val="false"/>
      </w:pPr>
      <w:r w:rsidRPr="00E667D8">
        <w:t>zk.ul.br. 5111, k.o. Ilok, k.č.br. 5226 ZGRADA I EKONOMSKO DVORIŠTE od 11208 m2 iznosi 3.540.000,00 kn.</w:t>
      </w:r>
    </w:p>
    <w:p w:rsidRDefault="00E20793" w:rsidP="00E20793" w:rsidR="00E20793" w:rsidRPr="00E667D8">
      <w:pPr>
        <w:pStyle w:val="Odlomakpopisa"/>
        <w:numPr>
          <w:ilvl w:val="0"/>
          <w:numId w:val="10"/>
        </w:numPr>
        <w:ind w:left="709"/>
        <w:contextualSpacing w:val="false"/>
      </w:pPr>
      <w:r w:rsidRPr="00E667D8">
        <w:t>zk.ul.br. 4881, k.o. Ilok, k.č.br. 1291/2 ZGRADA BR. 102 B I DVORIŠTE Ul. I. G. KOVAČIĆA od 1209 m2, 86/100 ETAŽA 2 - poslovni prostor u prizemlju br. 2  od 698,39 m2 iznosi 571.000,00 kn.</w:t>
      </w:r>
    </w:p>
    <w:p w:rsidRDefault="00E20793" w:rsidP="00E20793" w:rsidR="00E20793" w:rsidRPr="00E667D8">
      <w:pPr>
        <w:pStyle w:val="Odlomakpopisa"/>
        <w:numPr>
          <w:ilvl w:val="0"/>
          <w:numId w:val="10"/>
        </w:numPr>
        <w:ind w:left="709"/>
        <w:contextualSpacing w:val="false"/>
      </w:pPr>
      <w:r w:rsidRPr="00E667D8">
        <w:t>zk.ul.br. 4957, k.o. Ilok, k.č.br. 1291/1 9 ZGRADA I DVORIŠTE Ul. I. G. KOVAČIĆA od 6138 m2 iznosi 892.000,00 kn.</w:t>
      </w:r>
    </w:p>
    <w:p w:rsidRDefault="00E20793" w:rsidP="00E20793" w:rsidR="00E20793" w:rsidRPr="00E667D8">
      <w:pPr>
        <w:pStyle w:val="Odlomakpopisa"/>
        <w:numPr>
          <w:ilvl w:val="0"/>
          <w:numId w:val="10"/>
        </w:numPr>
        <w:ind w:left="709"/>
        <w:contextualSpacing w:val="false"/>
        <w:rPr>
          <w:u w:val="single"/>
        </w:rPr>
      </w:pPr>
      <w:r w:rsidRPr="00E667D8">
        <w:t xml:space="preserve">zk.ul.br. 130, k.o. </w:t>
      </w:r>
      <w:proofErr w:type="spellStart"/>
      <w:r w:rsidRPr="00E667D8">
        <w:t>Šarengrad</w:t>
      </w:r>
      <w:proofErr w:type="spellEnd"/>
      <w:r w:rsidRPr="00E667D8">
        <w:t xml:space="preserve">, k.č.br. 60 KUĆA I DVORIŠTE U RADIĆEVOJ ULICI od 457 m2 i zk.ul.br. 1690, k.o. </w:t>
      </w:r>
      <w:proofErr w:type="spellStart"/>
      <w:r w:rsidRPr="00E667D8">
        <w:t>Šarengrad</w:t>
      </w:r>
      <w:proofErr w:type="spellEnd"/>
      <w:r w:rsidRPr="00E667D8">
        <w:t>, k.č.br. 61 KUĆA I DVORIŠTE U RADIĆEVOJ ULICI od 625 iznosi 639.000,00 kn.</w:t>
      </w:r>
      <w:r w:rsidRPr="00E667D8">
        <w:rPr>
          <w:u w:val="single"/>
        </w:rPr>
        <w:t xml:space="preserve"> </w:t>
      </w:r>
    </w:p>
    <w:p w:rsidRDefault="00E20793" w:rsidP="00E20793" w:rsidR="00E20793" w:rsidRPr="00E667D8">
      <w:pPr>
        <w:ind w:hanging="349" w:left="709"/>
        <w:jc w:val="both"/>
      </w:pPr>
    </w:p>
    <w:p w:rsidRDefault="00E20793" w:rsidP="00E20793" w:rsidR="00E20793" w:rsidRPr="00E667D8">
      <w:pPr>
        <w:numPr>
          <w:ilvl w:val="0"/>
          <w:numId w:val="9"/>
        </w:numPr>
        <w:suppressAutoHyphens/>
        <w:jc w:val="both"/>
      </w:pPr>
      <w:r w:rsidRPr="00E667D8">
        <w:t>Prodaju nekretnine iz točke 1. ovog zaključka provodi Financijska agencija elektroničkom javnom dražbom. Elektronička javna dražba počinje objavom poziva Financijske agencije na sudjelovanje u elektroničkoj javnoj dražbi na mrežnim stranicama Financijske agencije kojim Financijska agencija određuje datum i vrijeme trajanja dražbe. Od objavljivanja poziva na sudjelovanje u elektroničkoj javnoj dražbi na mrežnim stranicama Financijske agencije do početka prikupljanja ponuda mora proteći najmanje šezdeset dana.</w:t>
      </w:r>
    </w:p>
    <w:p w:rsidRDefault="00E20793" w:rsidP="00E20793" w:rsidR="00E20793" w:rsidRPr="00E667D8">
      <w:pPr>
        <w:pStyle w:val="Odlomakpopisa"/>
      </w:pPr>
    </w:p>
    <w:p w:rsidRDefault="00E20793" w:rsidP="00E20793" w:rsidR="00E20793" w:rsidRPr="00E667D8">
      <w:pPr>
        <w:jc w:val="both"/>
        <w:rPr>
          <w:b/>
        </w:rPr>
      </w:pPr>
    </w:p>
    <w:p w:rsidRDefault="00E20793" w:rsidP="00E20793" w:rsidR="00E20793" w:rsidRPr="00E667D8">
      <w:pPr>
        <w:numPr>
          <w:ilvl w:val="0"/>
          <w:numId w:val="9"/>
        </w:numPr>
        <w:suppressAutoHyphens/>
        <w:jc w:val="both"/>
      </w:pPr>
      <w:r w:rsidRPr="00E667D8">
        <w:rPr>
          <w:b/>
        </w:rPr>
        <w:t xml:space="preserve">Uvjeti prodaje u odnosu na sljedeće nekretnine: </w:t>
      </w:r>
    </w:p>
    <w:p w:rsidRDefault="00E20793" w:rsidP="00E20793" w:rsidR="00E20793" w:rsidRPr="00E667D8">
      <w:pPr>
        <w:pStyle w:val="Odlomakpopisa"/>
        <w:numPr>
          <w:ilvl w:val="0"/>
          <w:numId w:val="11"/>
        </w:numPr>
        <w:contextualSpacing w:val="false"/>
      </w:pPr>
      <w:r w:rsidRPr="00E667D8">
        <w:rPr>
          <w:b/>
        </w:rPr>
        <w:t xml:space="preserve">zk.ul.br. 4840, k.o. Ilok, k.č.br. 158 kuća i dvor u mjestu 1066 m2 </w:t>
      </w:r>
    </w:p>
    <w:p w:rsidRDefault="00E20793" w:rsidP="00E20793" w:rsidR="00E20793" w:rsidRPr="00E667D8">
      <w:pPr>
        <w:pStyle w:val="Odlomakpopisa"/>
        <w:ind w:left="1080"/>
        <w:contextualSpacing w:val="false"/>
      </w:pPr>
    </w:p>
    <w:p w:rsidRDefault="00E20793" w:rsidP="00E20793" w:rsidR="00E20793" w:rsidRPr="00E667D8">
      <w:pPr>
        <w:pStyle w:val="Odlomakpopisa"/>
        <w:ind w:left="360"/>
      </w:pPr>
      <w:r w:rsidRPr="00E667D8">
        <w:t xml:space="preserve">Minimalna zakonska cijena ispod koje se nekretnina ne može prodati: </w:t>
      </w:r>
    </w:p>
    <w:p w:rsidRDefault="00E20793" w:rsidP="00E20793" w:rsidR="00E20793" w:rsidRPr="00E667D8">
      <w:pPr>
        <w:pStyle w:val="Odlomakpopisa"/>
        <w:numPr>
          <w:ilvl w:val="0"/>
          <w:numId w:val="19"/>
        </w:numPr>
      </w:pPr>
      <w:r w:rsidRPr="00E667D8">
        <w:t>na prvoj dražbi ispod 44.025,00 kn odnosno ¾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19"/>
        </w:numPr>
      </w:pPr>
      <w:r w:rsidRPr="00E667D8">
        <w:t>na drugoj dražbi ispod 29.350,00 kn odnosno ½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19"/>
        </w:numPr>
      </w:pPr>
      <w:r w:rsidRPr="00E667D8">
        <w:t>na trećoj dražbi ispod 14.675,00 kn odnosno ¼ utvrđene vrijednosti nekretnina.</w:t>
      </w:r>
    </w:p>
    <w:p w:rsidRDefault="00E20793" w:rsidP="00E20793" w:rsidR="00E20793" w:rsidRPr="00E667D8">
      <w:pPr>
        <w:pStyle w:val="Odlomakpopisa"/>
        <w:numPr>
          <w:ilvl w:val="0"/>
          <w:numId w:val="19"/>
        </w:numPr>
      </w:pPr>
      <w:r w:rsidRPr="00E667D8">
        <w:t>na četvrtoj dražbi nekretnina se prodaje po početnoj cijeni od 1,00 kn.</w:t>
      </w:r>
    </w:p>
    <w:p w:rsidRDefault="00E20793" w:rsidP="00E20793" w:rsidR="00E20793" w:rsidRPr="00E667D8">
      <w:pPr>
        <w:pStyle w:val="Odlomakpopisa"/>
        <w:numPr>
          <w:ilvl w:val="0"/>
          <w:numId w:val="19"/>
        </w:numPr>
      </w:pPr>
      <w:r w:rsidRPr="00E667D8">
        <w:t>(čl. 247 st. 6 SZ)</w:t>
      </w:r>
    </w:p>
    <w:p w:rsidRDefault="00E20793" w:rsidP="00E20793" w:rsidR="00E20793" w:rsidRPr="00E667D8">
      <w:pPr>
        <w:pStyle w:val="Odlomakpopisa"/>
      </w:pPr>
    </w:p>
    <w:p w:rsidRDefault="00E20793" w:rsidP="00E20793" w:rsidR="00E20793" w:rsidRPr="00E667D8">
      <w:pPr>
        <w:pStyle w:val="Odlomakpopisa"/>
        <w:ind w:left="360"/>
      </w:pPr>
      <w:r w:rsidRPr="00E667D8">
        <w:t>Početna cijena za nadmetanje:</w:t>
      </w:r>
    </w:p>
    <w:p w:rsidRDefault="00E20793" w:rsidP="00E20793" w:rsidR="00E20793" w:rsidRPr="00E667D8">
      <w:pPr>
        <w:pStyle w:val="Odlomakpopisa"/>
        <w:numPr>
          <w:ilvl w:val="0"/>
          <w:numId w:val="20"/>
        </w:numPr>
      </w:pPr>
      <w:r w:rsidRPr="00E667D8">
        <w:t>na prvoj dražbi ispod 44.025,00 kn odnosno ¾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20"/>
        </w:numPr>
      </w:pPr>
      <w:r w:rsidRPr="00E667D8">
        <w:t>na drugoj dražbi ispod 29.350,00 kn odnosno ½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20"/>
        </w:numPr>
      </w:pPr>
      <w:r w:rsidRPr="00E667D8">
        <w:t>na trećoj dražbi ispod 14.675,00 kn odnosno ¼ utvrđene vrijednosti nekretnina.</w:t>
      </w:r>
    </w:p>
    <w:p w:rsidRDefault="00E20793" w:rsidP="00E20793" w:rsidR="00E20793" w:rsidRPr="00E667D8">
      <w:pPr>
        <w:pStyle w:val="Odlomakpopisa"/>
        <w:numPr>
          <w:ilvl w:val="0"/>
          <w:numId w:val="20"/>
        </w:numPr>
      </w:pPr>
      <w:r w:rsidRPr="00E667D8">
        <w:t>na četvrtoj dražbi nekretnina se prodaje po početnoj cijeni od 1,00 kn (čl. 247 st. 6 SZ)</w:t>
      </w:r>
    </w:p>
    <w:p w:rsidRDefault="00E20793" w:rsidP="00E20793" w:rsidR="00E20793" w:rsidRPr="00E667D8">
      <w:pPr>
        <w:ind w:left="426"/>
        <w:jc w:val="both"/>
      </w:pPr>
    </w:p>
    <w:p w:rsidRDefault="00E20793" w:rsidP="00E20793" w:rsidR="00E20793" w:rsidRPr="00E667D8">
      <w:pPr>
        <w:ind w:left="426"/>
        <w:jc w:val="both"/>
      </w:pPr>
      <w:r w:rsidRPr="00E667D8">
        <w:t>Iznos dražbovnog koraka: 500,00 kuna</w:t>
      </w:r>
    </w:p>
    <w:p w:rsidRDefault="00E20793" w:rsidP="00E20793" w:rsidR="00E20793" w:rsidRPr="00E667D8">
      <w:pPr>
        <w:ind w:left="426"/>
        <w:jc w:val="both"/>
      </w:pPr>
      <w:r w:rsidRPr="00E667D8">
        <w:lastRenderedPageBreak/>
        <w:t>Oznaka elektroničke javne dražbe: prva</w:t>
      </w:r>
    </w:p>
    <w:p w:rsidRDefault="00E20793" w:rsidP="00E20793" w:rsidR="00E20793" w:rsidRPr="00E667D8">
      <w:pPr>
        <w:ind w:left="426"/>
        <w:jc w:val="both"/>
      </w:pPr>
      <w:r w:rsidRPr="00E667D8">
        <w:t>Redni broje održavanja elektroničke javne dražbe: prvi put</w:t>
      </w:r>
    </w:p>
    <w:p w:rsidRDefault="00E20793" w:rsidP="00E20793" w:rsidR="00E20793" w:rsidRPr="00E667D8">
      <w:pPr>
        <w:ind w:left="426"/>
        <w:jc w:val="both"/>
      </w:pPr>
      <w:r w:rsidRPr="00E667D8">
        <w:t>Iznos jamčevine koju ponuditelj mora uplatiti: 5 % od utvrđene vrijednosti, a što iznosi: 2.935,00 kuna</w:t>
      </w:r>
    </w:p>
    <w:p w:rsidRDefault="00E20793" w:rsidP="00E20793" w:rsidR="00E20793" w:rsidRPr="00E667D8">
      <w:pPr>
        <w:pStyle w:val="Odlomakpopisa"/>
        <w:contextualSpacing w:val="false"/>
      </w:pPr>
    </w:p>
    <w:p w:rsidRDefault="00E20793" w:rsidP="00E20793" w:rsidR="00E20793" w:rsidRPr="00E667D8">
      <w:pPr>
        <w:pStyle w:val="Odlomakpopisa"/>
        <w:numPr>
          <w:ilvl w:val="0"/>
          <w:numId w:val="11"/>
        </w:numPr>
        <w:contextualSpacing w:val="false"/>
      </w:pPr>
      <w:r w:rsidRPr="00E667D8">
        <w:rPr>
          <w:b/>
        </w:rPr>
        <w:t xml:space="preserve">zk.ul.br. 4968, k.o. Ilok, k.č.br. 146, kuća i dvorište  u mjestu  728 m2 </w:t>
      </w:r>
    </w:p>
    <w:p w:rsidRDefault="00E20793" w:rsidP="00E20793" w:rsidR="00E20793" w:rsidRPr="00E667D8">
      <w:pPr>
        <w:pStyle w:val="Odlomakpopisa"/>
        <w:contextualSpacing w:val="false"/>
      </w:pPr>
    </w:p>
    <w:p w:rsidRDefault="00E20793" w:rsidP="00E20793" w:rsidR="00E20793" w:rsidRPr="00E667D8">
      <w:pPr>
        <w:pStyle w:val="Odlomakpopisa"/>
        <w:ind w:left="360"/>
      </w:pPr>
      <w:r w:rsidRPr="00E667D8">
        <w:t xml:space="preserve">Minimalna zakonska cijena ispod koje se nekretnina ne može prodati: </w:t>
      </w:r>
    </w:p>
    <w:p w:rsidRDefault="00E20793" w:rsidP="00E20793" w:rsidR="00E20793" w:rsidRPr="00E667D8">
      <w:pPr>
        <w:pStyle w:val="Odlomakpopisa"/>
        <w:numPr>
          <w:ilvl w:val="0"/>
          <w:numId w:val="21"/>
        </w:numPr>
      </w:pPr>
      <w:r w:rsidRPr="00E667D8">
        <w:t>na prvoj dražbi ispod 336.750,00 kn odnosno ¾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21"/>
        </w:numPr>
      </w:pPr>
      <w:r w:rsidRPr="00E667D8">
        <w:t>na drugoj dražbi ispod 224.500,00 kn odnosno ½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21"/>
        </w:numPr>
      </w:pPr>
      <w:r w:rsidRPr="00E667D8">
        <w:t>na trećoj dražbi ispod 112.250,00 kn odnosno ¼ utvrđene vrijednosti nekretnina.</w:t>
      </w:r>
    </w:p>
    <w:p w:rsidRDefault="00E20793" w:rsidP="00E20793" w:rsidR="00E20793" w:rsidRPr="00E667D8">
      <w:pPr>
        <w:pStyle w:val="Odlomakpopisa"/>
        <w:numPr>
          <w:ilvl w:val="0"/>
          <w:numId w:val="21"/>
        </w:numPr>
      </w:pPr>
      <w:r w:rsidRPr="00E667D8">
        <w:t>na četvrtoj dražbi nekretnina se prodaje po početnoj cijeni od 1,00 kn (čl. 247 st. 6 SZ)</w:t>
      </w:r>
    </w:p>
    <w:p w:rsidRDefault="00E20793" w:rsidP="00E20793" w:rsidR="00E20793" w:rsidRPr="00E667D8">
      <w:pPr>
        <w:pStyle w:val="Odlomakpopisa"/>
      </w:pPr>
    </w:p>
    <w:p w:rsidRDefault="00E20793" w:rsidP="00E20793" w:rsidR="00E20793" w:rsidRPr="00E667D8">
      <w:pPr>
        <w:pStyle w:val="Odlomakpopisa"/>
        <w:ind w:left="360"/>
      </w:pPr>
      <w:r w:rsidRPr="00E667D8">
        <w:t>Početna cijena za nadmetanje:</w:t>
      </w:r>
    </w:p>
    <w:p w:rsidRDefault="00E20793" w:rsidP="00E20793" w:rsidR="00E20793" w:rsidRPr="00E667D8">
      <w:pPr>
        <w:pStyle w:val="Odlomakpopisa"/>
        <w:numPr>
          <w:ilvl w:val="0"/>
          <w:numId w:val="22"/>
        </w:numPr>
      </w:pPr>
      <w:r w:rsidRPr="00E667D8">
        <w:t>na prvoj dražbi ispod 336.750,00 kn odnosno ¾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22"/>
        </w:numPr>
      </w:pPr>
      <w:r w:rsidRPr="00E667D8">
        <w:t>na drugoj dražbi ispod 224.500,00 kn odnosno ½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22"/>
        </w:numPr>
      </w:pPr>
      <w:r w:rsidRPr="00E667D8">
        <w:t>na trećoj dražbi ispod 112.250,00 kn odnosno ¼ utvrđene vrijednosti nekretnina.</w:t>
      </w:r>
    </w:p>
    <w:p w:rsidRDefault="00E20793" w:rsidP="00E20793" w:rsidR="00E20793" w:rsidRPr="00E667D8">
      <w:pPr>
        <w:pStyle w:val="Odlomakpopisa"/>
        <w:numPr>
          <w:ilvl w:val="0"/>
          <w:numId w:val="22"/>
        </w:numPr>
      </w:pPr>
      <w:r w:rsidRPr="00E667D8">
        <w:t>na četvrtoj dražbi nekretnina se prodaje po početnoj cijeni od 1,00 kn  (čl. 247 st. 6 SZ)</w:t>
      </w:r>
    </w:p>
    <w:p w:rsidRDefault="00E20793" w:rsidP="00E20793" w:rsidR="00E20793" w:rsidRPr="00E667D8">
      <w:pPr>
        <w:pStyle w:val="Odlomakpopisa"/>
        <w:ind w:left="786"/>
      </w:pPr>
    </w:p>
    <w:p w:rsidRDefault="00E20793" w:rsidP="00E20793" w:rsidR="00E20793" w:rsidRPr="00E667D8">
      <w:pPr>
        <w:ind w:left="426"/>
        <w:jc w:val="both"/>
      </w:pPr>
      <w:r w:rsidRPr="00E667D8">
        <w:t>Iznos dražbovnog koraka: 1.000,00 kn</w:t>
      </w:r>
    </w:p>
    <w:p w:rsidRDefault="00E20793" w:rsidP="00E20793" w:rsidR="00E20793" w:rsidRPr="00E667D8">
      <w:pPr>
        <w:ind w:left="426"/>
        <w:jc w:val="both"/>
      </w:pPr>
      <w:r w:rsidRPr="00E667D8">
        <w:t>Oznaka elektroničke javne dražbe: prva</w:t>
      </w:r>
    </w:p>
    <w:p w:rsidRDefault="00E20793" w:rsidP="00E20793" w:rsidR="00E20793" w:rsidRPr="00E667D8">
      <w:pPr>
        <w:ind w:left="426"/>
        <w:jc w:val="both"/>
      </w:pPr>
      <w:r w:rsidRPr="00E667D8">
        <w:t>Redni broje održavanja elektroničke javne dražbe: prvi put</w:t>
      </w:r>
    </w:p>
    <w:p w:rsidRDefault="00E20793" w:rsidP="00E20793" w:rsidR="00E20793" w:rsidRPr="00E667D8">
      <w:pPr>
        <w:ind w:left="426"/>
        <w:jc w:val="both"/>
      </w:pPr>
      <w:r w:rsidRPr="00E667D8">
        <w:t>Iznos jamčevine koju ponuditelj mora uplatiti: 5 % od utvrđene vrijednosti, a što iznosi: 22.450,00 kuna.</w:t>
      </w:r>
    </w:p>
    <w:p w:rsidRDefault="00E20793" w:rsidP="00E20793" w:rsidR="00E20793" w:rsidRPr="00E667D8">
      <w:pPr>
        <w:pStyle w:val="Odlomakpopisa"/>
        <w:contextualSpacing w:val="false"/>
      </w:pPr>
    </w:p>
    <w:p w:rsidRDefault="00E20793" w:rsidP="00E20793" w:rsidR="00E20793" w:rsidRPr="00E667D8">
      <w:pPr>
        <w:pStyle w:val="Odlomakpopisa"/>
        <w:contextualSpacing w:val="false"/>
      </w:pPr>
    </w:p>
    <w:p w:rsidRDefault="00E20793" w:rsidP="00E20793" w:rsidR="00E20793" w:rsidRPr="00E667D8">
      <w:pPr>
        <w:pStyle w:val="Odlomakpopisa"/>
        <w:numPr>
          <w:ilvl w:val="0"/>
          <w:numId w:val="11"/>
        </w:numPr>
        <w:contextualSpacing w:val="false"/>
        <w:rPr>
          <w:b/>
        </w:rPr>
      </w:pPr>
      <w:r w:rsidRPr="00E667D8">
        <w:rPr>
          <w:b/>
        </w:rPr>
        <w:t xml:space="preserve">zk.ul.br. 4820, k.o. Ilok, k.č.br. 1257/1 ZGRADA BR. 142, UREDI I SKLADIŠTE, EKONOM. DVORIŠTE U UL. I. G. KOVAČIĆA od 630m2 </w:t>
      </w:r>
    </w:p>
    <w:p w:rsidRDefault="00E20793" w:rsidP="00E20793" w:rsidR="00E20793" w:rsidRPr="00E667D8">
      <w:pPr>
        <w:pStyle w:val="Odlomakpopisa"/>
        <w:ind w:left="360"/>
      </w:pPr>
      <w:r w:rsidRPr="00E667D8">
        <w:t xml:space="preserve">Minimalna zakonska cijena ispod koje se nekretnina ne može prodati: </w:t>
      </w:r>
    </w:p>
    <w:p w:rsidRDefault="00E20793" w:rsidP="00E20793" w:rsidR="00E20793" w:rsidRPr="00E667D8">
      <w:pPr>
        <w:pStyle w:val="Odlomakpopisa"/>
        <w:numPr>
          <w:ilvl w:val="0"/>
          <w:numId w:val="23"/>
        </w:numPr>
      </w:pPr>
      <w:r w:rsidRPr="00E667D8">
        <w:t>na prvoj dražbi ispod 445.500,00 kn odnosno ¾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23"/>
        </w:numPr>
      </w:pPr>
      <w:r w:rsidRPr="00E667D8">
        <w:t>na drugoj dražbi ispod 297.000,00 kn odnosno ½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23"/>
        </w:numPr>
      </w:pPr>
      <w:r w:rsidRPr="00E667D8">
        <w:t>na trećoj dražbi ispod 148.500,00 kn odnosno ¼ utvrđene vrijednosti nekretnina.</w:t>
      </w:r>
    </w:p>
    <w:p w:rsidRDefault="00E20793" w:rsidP="00E20793" w:rsidR="00E20793" w:rsidRPr="00E667D8">
      <w:pPr>
        <w:pStyle w:val="Odlomakpopisa"/>
        <w:numPr>
          <w:ilvl w:val="0"/>
          <w:numId w:val="23"/>
        </w:numPr>
      </w:pPr>
      <w:r w:rsidRPr="00E667D8">
        <w:t>na četvrtoj dražbi nekretnina se prodaje po početnoj cijeni od 1,00 kn</w:t>
      </w:r>
    </w:p>
    <w:p w:rsidRDefault="00E20793" w:rsidP="00E20793" w:rsidR="00E20793" w:rsidRPr="00E667D8">
      <w:pPr>
        <w:pStyle w:val="Odlomakpopisa"/>
        <w:numPr>
          <w:ilvl w:val="0"/>
          <w:numId w:val="23"/>
        </w:numPr>
      </w:pPr>
      <w:r w:rsidRPr="00E667D8">
        <w:t>(čl. 247 st. 6 SZ)</w:t>
      </w:r>
    </w:p>
    <w:p w:rsidRDefault="00E20793" w:rsidP="00E20793" w:rsidR="00E20793" w:rsidRPr="00E667D8">
      <w:pPr>
        <w:pStyle w:val="Odlomakpopisa"/>
      </w:pPr>
    </w:p>
    <w:p w:rsidRDefault="00E20793" w:rsidP="00E20793" w:rsidR="00E20793" w:rsidRPr="00E667D8">
      <w:pPr>
        <w:pStyle w:val="Odlomakpopisa"/>
        <w:ind w:left="360"/>
      </w:pPr>
      <w:r w:rsidRPr="00E667D8">
        <w:t>Početna cijena za nadmetanje:</w:t>
      </w:r>
    </w:p>
    <w:p w:rsidRDefault="00E20793" w:rsidP="00E20793" w:rsidR="00E20793" w:rsidRPr="00E667D8">
      <w:pPr>
        <w:pStyle w:val="Odlomakpopisa"/>
        <w:numPr>
          <w:ilvl w:val="0"/>
          <w:numId w:val="24"/>
        </w:numPr>
      </w:pPr>
      <w:r w:rsidRPr="00E667D8">
        <w:t>na prvoj dražbi ispod 445.500,00 kn odnosno ¾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24"/>
        </w:numPr>
      </w:pPr>
      <w:r w:rsidRPr="00E667D8">
        <w:t>na drugoj dražbi ispod 297.000,00 kn odnosno ½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24"/>
        </w:numPr>
      </w:pPr>
      <w:r w:rsidRPr="00E667D8">
        <w:t>na trećoj dražbi ispod 148.500,00 kn odnosno ¼ utvrđene vrijednosti nekretnina.</w:t>
      </w:r>
    </w:p>
    <w:p w:rsidRDefault="00E20793" w:rsidP="00E20793" w:rsidR="00E20793" w:rsidRPr="00E667D8">
      <w:pPr>
        <w:pStyle w:val="Odlomakpopisa"/>
        <w:numPr>
          <w:ilvl w:val="0"/>
          <w:numId w:val="24"/>
        </w:numPr>
      </w:pPr>
      <w:r w:rsidRPr="00E667D8">
        <w:t>na četvrtoj dražbi nekretnina se prodaje po početnoj cijeni od 1,00 kn</w:t>
      </w:r>
    </w:p>
    <w:p w:rsidRDefault="00E20793" w:rsidP="00E20793" w:rsidR="00E20793" w:rsidRPr="00E667D8">
      <w:pPr>
        <w:pStyle w:val="Odlomakpopisa"/>
        <w:numPr>
          <w:ilvl w:val="0"/>
          <w:numId w:val="24"/>
        </w:numPr>
      </w:pPr>
      <w:r w:rsidRPr="00E667D8">
        <w:t>(čl. 247 st. 6 SZ)</w:t>
      </w:r>
    </w:p>
    <w:p w:rsidRDefault="00E20793" w:rsidP="00E20793" w:rsidR="00E20793" w:rsidRPr="00E667D8">
      <w:pPr>
        <w:pStyle w:val="Odlomakpopisa"/>
        <w:ind w:left="786"/>
      </w:pPr>
    </w:p>
    <w:p w:rsidRDefault="00E20793" w:rsidP="00E20793" w:rsidR="00E20793" w:rsidRPr="00E667D8">
      <w:pPr>
        <w:ind w:left="426"/>
        <w:jc w:val="both"/>
      </w:pPr>
      <w:r w:rsidRPr="00E667D8">
        <w:t>Iznos dražbovnog koraka: 1.000,00 kn</w:t>
      </w:r>
    </w:p>
    <w:p w:rsidRDefault="00E20793" w:rsidP="00E20793" w:rsidR="00E20793" w:rsidRPr="00E667D8">
      <w:pPr>
        <w:ind w:left="426"/>
        <w:jc w:val="both"/>
      </w:pPr>
      <w:r w:rsidRPr="00E667D8">
        <w:t>Oznaka elektroničke javne dražbe: prva</w:t>
      </w:r>
    </w:p>
    <w:p w:rsidRDefault="00E20793" w:rsidP="00E20793" w:rsidR="00E20793" w:rsidRPr="00E667D8">
      <w:pPr>
        <w:ind w:left="426"/>
        <w:jc w:val="both"/>
      </w:pPr>
      <w:r w:rsidRPr="00E667D8">
        <w:t>Redni broje održavanja elektroničke javne dražbe: prvi put</w:t>
      </w:r>
    </w:p>
    <w:p w:rsidRDefault="00E20793" w:rsidP="00E20793" w:rsidR="00E20793" w:rsidRPr="00E667D8">
      <w:pPr>
        <w:ind w:left="426"/>
        <w:jc w:val="both"/>
      </w:pPr>
      <w:r w:rsidRPr="00E667D8">
        <w:t>Iznos jamčevine koju ponuditelj mora uplatiti: 5 % od utvrđene vrijednosti, a što iznosi: 29.700,00 kuna</w:t>
      </w:r>
    </w:p>
    <w:p w:rsidRDefault="00E20793" w:rsidP="00E20793" w:rsidR="00E20793" w:rsidRPr="00E667D8">
      <w:pPr>
        <w:pStyle w:val="Odlomakpopisa"/>
        <w:contextualSpacing w:val="false"/>
      </w:pPr>
    </w:p>
    <w:p w:rsidRDefault="00E20793" w:rsidP="00E20793" w:rsidR="00E20793" w:rsidRPr="00E667D8">
      <w:pPr>
        <w:pStyle w:val="Odlomakpopisa"/>
        <w:numPr>
          <w:ilvl w:val="0"/>
          <w:numId w:val="11"/>
        </w:numPr>
        <w:contextualSpacing w:val="false"/>
        <w:rPr>
          <w:b/>
        </w:rPr>
      </w:pPr>
      <w:r w:rsidRPr="00E667D8">
        <w:rPr>
          <w:b/>
        </w:rPr>
        <w:lastRenderedPageBreak/>
        <w:t>zk.ul.br. 4820, k.o. Ilok k.č.br. 1257/2 PEKARA BR. 144, MLIN,SKLADIŠTE, EKONOM. DVORIŠTE U UL. I. G. KOVAČIĆA od 1369 m2</w:t>
      </w:r>
    </w:p>
    <w:p w:rsidRDefault="00E20793" w:rsidP="00E20793" w:rsidR="00E20793" w:rsidRPr="00E667D8">
      <w:pPr>
        <w:pStyle w:val="Odlomakpopisa"/>
        <w:contextualSpacing w:val="false"/>
      </w:pPr>
    </w:p>
    <w:p w:rsidRDefault="00E20793" w:rsidP="00E20793" w:rsidR="00E20793" w:rsidRPr="00E667D8">
      <w:pPr>
        <w:pStyle w:val="Odlomakpopisa"/>
        <w:ind w:left="426"/>
      </w:pPr>
      <w:r w:rsidRPr="00E667D8">
        <w:t xml:space="preserve">Minimalna zakonska cijena ispod koje se nekretnina ne može prodati: </w:t>
      </w:r>
    </w:p>
    <w:p w:rsidRDefault="00E20793" w:rsidP="00E20793" w:rsidR="00E20793" w:rsidRPr="00E667D8">
      <w:pPr>
        <w:pStyle w:val="Odlomakpopisa"/>
        <w:numPr>
          <w:ilvl w:val="0"/>
          <w:numId w:val="12"/>
        </w:numPr>
        <w:ind w:left="1134"/>
      </w:pPr>
      <w:r w:rsidRPr="00E667D8">
        <w:t>na prvoj dražbi ispod 735.750,00 kn odnosno ¾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12"/>
        </w:numPr>
        <w:ind w:left="1134"/>
      </w:pPr>
      <w:r w:rsidRPr="00E667D8">
        <w:t>na drugoj dražbi ispod 490.500,00  kn odnosno ½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12"/>
        </w:numPr>
        <w:ind w:left="1134"/>
      </w:pPr>
      <w:r w:rsidRPr="00E667D8">
        <w:t>na trećoj dražbi ispod 245.250,00 kn odnosno ¼ utvrđene vrijednosti nekretnina.</w:t>
      </w:r>
    </w:p>
    <w:p w:rsidRDefault="00E20793" w:rsidP="00E20793" w:rsidR="00E20793" w:rsidRPr="00E667D8">
      <w:pPr>
        <w:pStyle w:val="Odlomakpopisa"/>
        <w:numPr>
          <w:ilvl w:val="0"/>
          <w:numId w:val="12"/>
        </w:numPr>
        <w:ind w:left="1134"/>
      </w:pPr>
      <w:r w:rsidRPr="00E667D8">
        <w:t>na četvrtoj dražbi nekretnina se prodaje po početnoj cijeni od 1,00 kn (čl. 247 st. 6 SZ)</w:t>
      </w:r>
    </w:p>
    <w:p w:rsidRDefault="00E20793" w:rsidP="00E20793" w:rsidR="00E20793" w:rsidRPr="00E667D8">
      <w:pPr>
        <w:pStyle w:val="Odlomakpopisa"/>
      </w:pPr>
    </w:p>
    <w:p w:rsidRDefault="00E20793" w:rsidP="00E20793" w:rsidR="00E20793" w:rsidRPr="00E667D8">
      <w:pPr>
        <w:pStyle w:val="Odlomakpopisa"/>
        <w:ind w:left="426"/>
      </w:pPr>
      <w:r w:rsidRPr="00E667D8">
        <w:t>Početna cijena za nadmetanje:</w:t>
      </w:r>
    </w:p>
    <w:p w:rsidRDefault="00E20793" w:rsidP="00E20793" w:rsidR="00E20793" w:rsidRPr="00E667D8">
      <w:pPr>
        <w:pStyle w:val="Odlomakpopisa"/>
        <w:numPr>
          <w:ilvl w:val="0"/>
          <w:numId w:val="13"/>
        </w:numPr>
        <w:tabs>
          <w:tab w:pos="1134" w:val="left"/>
        </w:tabs>
        <w:ind w:hanging="797"/>
      </w:pPr>
      <w:r w:rsidRPr="00E667D8">
        <w:t>na prvoj dražbi ispod 735.750,00 kn odnosno ¾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13"/>
        </w:numPr>
        <w:tabs>
          <w:tab w:pos="1134" w:val="left"/>
        </w:tabs>
        <w:ind w:hanging="797"/>
      </w:pPr>
      <w:r w:rsidRPr="00E667D8">
        <w:t>na drugoj dražbi ispod 490.500,00  kn odnosno ½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13"/>
        </w:numPr>
        <w:tabs>
          <w:tab w:pos="1134" w:val="left"/>
        </w:tabs>
        <w:ind w:hanging="797"/>
      </w:pPr>
      <w:r w:rsidRPr="00E667D8">
        <w:t>na trećoj dražbi ispod 245.250,00 kn odnosno ¼ utvrđene vrijednosti nekretnina.</w:t>
      </w:r>
    </w:p>
    <w:p w:rsidRDefault="00E20793" w:rsidP="00E20793" w:rsidR="00E20793" w:rsidRPr="00E667D8">
      <w:pPr>
        <w:pStyle w:val="Odlomakpopisa"/>
        <w:numPr>
          <w:ilvl w:val="0"/>
          <w:numId w:val="13"/>
        </w:numPr>
        <w:tabs>
          <w:tab w:pos="1134" w:val="left"/>
        </w:tabs>
        <w:ind w:hanging="797"/>
      </w:pPr>
      <w:r w:rsidRPr="00E667D8">
        <w:t>na četvrtoj dražbi nekretnina se prodaje po početnoj cijeni od 1,00 kn (čl. 247 st. 6 SZ)</w:t>
      </w:r>
    </w:p>
    <w:p w:rsidRDefault="00E20793" w:rsidP="00E20793" w:rsidR="00E20793" w:rsidRPr="00E667D8">
      <w:pPr>
        <w:pStyle w:val="Odlomakpopisa"/>
        <w:contextualSpacing w:val="false"/>
      </w:pPr>
    </w:p>
    <w:p w:rsidRDefault="00E20793" w:rsidP="00E20793" w:rsidR="00E20793" w:rsidRPr="00E667D8">
      <w:pPr>
        <w:ind w:left="426"/>
        <w:jc w:val="both"/>
      </w:pPr>
      <w:r w:rsidRPr="00E667D8">
        <w:t>Iznos dražbovnog koraka: 1.000,00 kn</w:t>
      </w:r>
    </w:p>
    <w:p w:rsidRDefault="00E20793" w:rsidP="00E20793" w:rsidR="00E20793" w:rsidRPr="00E667D8">
      <w:pPr>
        <w:ind w:left="426"/>
        <w:jc w:val="both"/>
      </w:pPr>
      <w:r w:rsidRPr="00E667D8">
        <w:t>Oznaka elektroničke javne dražbe: prva</w:t>
      </w:r>
    </w:p>
    <w:p w:rsidRDefault="00E20793" w:rsidP="00E20793" w:rsidR="00E20793" w:rsidRPr="00E667D8">
      <w:pPr>
        <w:ind w:left="426"/>
        <w:jc w:val="both"/>
      </w:pPr>
      <w:r w:rsidRPr="00E667D8">
        <w:t>Redni broje održavanja elektroničke javne dražbe: prvi put</w:t>
      </w:r>
    </w:p>
    <w:p w:rsidRDefault="00E20793" w:rsidP="00E20793" w:rsidR="00E20793" w:rsidRPr="00E667D8">
      <w:pPr>
        <w:ind w:left="426"/>
        <w:jc w:val="both"/>
      </w:pPr>
      <w:r w:rsidRPr="00E667D8">
        <w:t>Iznos jamčevine koju ponuditelj mora uplatiti: 5 % od utvrđene vrijednosti, a što iznosi: 49.050,00 kuna.</w:t>
      </w:r>
    </w:p>
    <w:p w:rsidRDefault="00E20793" w:rsidP="00E20793" w:rsidR="00E20793" w:rsidRPr="00E667D8">
      <w:pPr>
        <w:ind w:left="426"/>
        <w:jc w:val="both"/>
      </w:pPr>
    </w:p>
    <w:p w:rsidRDefault="00E20793" w:rsidP="00E20793" w:rsidR="00E20793" w:rsidRPr="00E667D8">
      <w:pPr>
        <w:pStyle w:val="Odlomakpopisa"/>
        <w:numPr>
          <w:ilvl w:val="0"/>
          <w:numId w:val="11"/>
        </w:numPr>
        <w:contextualSpacing w:val="false"/>
        <w:rPr>
          <w:b/>
        </w:rPr>
      </w:pPr>
      <w:r w:rsidRPr="00E667D8">
        <w:rPr>
          <w:b/>
        </w:rPr>
        <w:t xml:space="preserve">zk.ul.br. 4220, k.o. Ilok, k.č.br. 8089/4 oranica pod </w:t>
      </w:r>
      <w:proofErr w:type="spellStart"/>
      <w:r w:rsidRPr="00E667D8">
        <w:rPr>
          <w:b/>
        </w:rPr>
        <w:t>Varadinom</w:t>
      </w:r>
      <w:proofErr w:type="spellEnd"/>
      <w:r w:rsidRPr="00E667D8">
        <w:rPr>
          <w:b/>
        </w:rPr>
        <w:t xml:space="preserve"> 1940 m2, k.č.br.8091 oranica pod </w:t>
      </w:r>
      <w:proofErr w:type="spellStart"/>
      <w:r w:rsidRPr="00E667D8">
        <w:rPr>
          <w:b/>
        </w:rPr>
        <w:t>Varadinom</w:t>
      </w:r>
      <w:proofErr w:type="spellEnd"/>
      <w:r w:rsidRPr="00E667D8">
        <w:rPr>
          <w:b/>
        </w:rPr>
        <w:t xml:space="preserve"> 3904 m2 i k.č.br. 8092 oranica pod </w:t>
      </w:r>
      <w:proofErr w:type="spellStart"/>
      <w:r w:rsidRPr="00E667D8">
        <w:rPr>
          <w:b/>
        </w:rPr>
        <w:t>Varadinom</w:t>
      </w:r>
      <w:proofErr w:type="spellEnd"/>
      <w:r w:rsidRPr="00E667D8">
        <w:rPr>
          <w:b/>
        </w:rPr>
        <w:t xml:space="preserve"> 718 m2 </w:t>
      </w:r>
    </w:p>
    <w:p w:rsidRDefault="00E20793" w:rsidP="00E20793" w:rsidR="00E20793" w:rsidRPr="00E667D8">
      <w:pPr>
        <w:pStyle w:val="Odlomakpopisa"/>
        <w:contextualSpacing w:val="false"/>
      </w:pPr>
    </w:p>
    <w:p w:rsidRDefault="00E20793" w:rsidP="00E20793" w:rsidR="00E20793" w:rsidRPr="00E667D8">
      <w:pPr>
        <w:pStyle w:val="Odlomakpopisa"/>
        <w:ind w:left="360"/>
      </w:pPr>
      <w:r w:rsidRPr="00E667D8">
        <w:t xml:space="preserve">Minimalna zakonska cijena ispod koje se nekretnina ne može prodati: </w:t>
      </w:r>
    </w:p>
    <w:p w:rsidRDefault="00E20793" w:rsidP="00E20793" w:rsidR="00E20793" w:rsidRPr="00E667D8">
      <w:pPr>
        <w:pStyle w:val="Odlomakpopisa"/>
        <w:numPr>
          <w:ilvl w:val="0"/>
          <w:numId w:val="25"/>
        </w:numPr>
      </w:pPr>
      <w:r w:rsidRPr="00E667D8">
        <w:t>na prvoj dražbi ispod 15.075,00 kn odnosno ¾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25"/>
        </w:numPr>
      </w:pPr>
      <w:r w:rsidRPr="00E667D8">
        <w:t>na drugoj dražbi ispod 10.050,00 kn odnosno ½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25"/>
        </w:numPr>
      </w:pPr>
      <w:r w:rsidRPr="00E667D8">
        <w:t>na trećoj dražbi ispod 5.025,00 kn odnosno ¼ utvrđene vrijednosti nekretnina.</w:t>
      </w:r>
    </w:p>
    <w:p w:rsidRDefault="00E20793" w:rsidP="00E20793" w:rsidR="00E20793" w:rsidRPr="00E667D8">
      <w:pPr>
        <w:pStyle w:val="Odlomakpopisa"/>
        <w:numPr>
          <w:ilvl w:val="0"/>
          <w:numId w:val="25"/>
        </w:numPr>
      </w:pPr>
      <w:r w:rsidRPr="00E667D8">
        <w:t>na četvrtoj dražbi nekretnina se prodaje po početnoj cijeni od 1,00 kn.</w:t>
      </w:r>
    </w:p>
    <w:p w:rsidRDefault="00E20793" w:rsidP="00E20793" w:rsidR="00E20793" w:rsidRPr="00E667D8">
      <w:pPr>
        <w:pStyle w:val="Odlomakpopisa"/>
        <w:numPr>
          <w:ilvl w:val="0"/>
          <w:numId w:val="25"/>
        </w:numPr>
      </w:pPr>
      <w:r w:rsidRPr="00E667D8">
        <w:t>(čl. 247 st. 6 SZ)</w:t>
      </w:r>
    </w:p>
    <w:p w:rsidRDefault="00E20793" w:rsidP="00E20793" w:rsidR="00E20793" w:rsidRPr="00E667D8">
      <w:pPr>
        <w:pStyle w:val="Odlomakpopisa"/>
      </w:pPr>
    </w:p>
    <w:p w:rsidRDefault="00E20793" w:rsidP="00E20793" w:rsidR="00E20793" w:rsidRPr="00E667D8">
      <w:pPr>
        <w:pStyle w:val="Odlomakpopisa"/>
        <w:ind w:left="360"/>
      </w:pPr>
      <w:r w:rsidRPr="00E667D8">
        <w:t>Početna cijena za nadmetanje:</w:t>
      </w:r>
    </w:p>
    <w:p w:rsidRDefault="00E20793" w:rsidP="00E20793" w:rsidR="00E20793" w:rsidRPr="00E667D8">
      <w:pPr>
        <w:pStyle w:val="Odlomakpopisa"/>
        <w:numPr>
          <w:ilvl w:val="0"/>
          <w:numId w:val="26"/>
        </w:numPr>
      </w:pPr>
      <w:r w:rsidRPr="00E667D8">
        <w:t>na prvoj dražbi ispod 15.075,00 kn odnosno ¾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26"/>
        </w:numPr>
      </w:pPr>
      <w:r w:rsidRPr="00E667D8">
        <w:t>na drugoj dražbi ispod 10.050,00 kn odnosno ½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26"/>
        </w:numPr>
      </w:pPr>
      <w:r w:rsidRPr="00E667D8">
        <w:t>na trećoj dražbi ispod 5.025,00 kn odnosno ¼ utvrđene vrijednosti nekretnina.</w:t>
      </w:r>
    </w:p>
    <w:p w:rsidRDefault="00E20793" w:rsidP="00E20793" w:rsidR="00E20793" w:rsidRPr="00E667D8">
      <w:pPr>
        <w:pStyle w:val="Odlomakpopisa"/>
        <w:numPr>
          <w:ilvl w:val="0"/>
          <w:numId w:val="26"/>
        </w:numPr>
      </w:pPr>
      <w:r w:rsidRPr="00E667D8">
        <w:t>na četvrtoj dražbi nekretnina se prodaje po početnoj cijeni od 1,00 kn (čl. 247 st. 6 SZ)</w:t>
      </w:r>
    </w:p>
    <w:p w:rsidRDefault="00E20793" w:rsidP="00E20793" w:rsidR="00E20793" w:rsidRPr="00E667D8">
      <w:pPr>
        <w:pStyle w:val="Odlomakpopisa"/>
        <w:contextualSpacing w:val="false"/>
      </w:pPr>
    </w:p>
    <w:p w:rsidRDefault="00E20793" w:rsidP="00E20793" w:rsidR="00E20793" w:rsidRPr="00E667D8">
      <w:pPr>
        <w:ind w:left="426"/>
        <w:jc w:val="both"/>
      </w:pPr>
      <w:r w:rsidRPr="00E667D8">
        <w:t>Iznos dražbovnog koraka: 200,00 kn</w:t>
      </w:r>
    </w:p>
    <w:p w:rsidRDefault="00E20793" w:rsidP="00E20793" w:rsidR="00E20793" w:rsidRPr="00E667D8">
      <w:pPr>
        <w:ind w:left="426"/>
        <w:jc w:val="both"/>
      </w:pPr>
      <w:r w:rsidRPr="00E667D8">
        <w:t>Oznaka elektroničke javne dražbe: prva</w:t>
      </w:r>
    </w:p>
    <w:p w:rsidRDefault="00E20793" w:rsidP="00E20793" w:rsidR="00E20793" w:rsidRPr="00E667D8">
      <w:pPr>
        <w:ind w:left="426"/>
        <w:jc w:val="both"/>
      </w:pPr>
      <w:r w:rsidRPr="00E667D8">
        <w:t>Redni broje održavanja elektroničke javne dražbe: prvi put</w:t>
      </w:r>
    </w:p>
    <w:p w:rsidRDefault="00E20793" w:rsidP="00E20793" w:rsidR="00E20793" w:rsidRPr="00E667D8">
      <w:pPr>
        <w:ind w:left="426"/>
        <w:jc w:val="both"/>
      </w:pPr>
      <w:r w:rsidRPr="00E667D8">
        <w:t>Iznos jamčevine koju ponuditelj mora uplatiti: 5 % od utvrđene vrijednosti, a što iznosi: 1.005,00 kuna.</w:t>
      </w:r>
    </w:p>
    <w:p w:rsidRDefault="00E20793" w:rsidP="00E20793" w:rsidR="00E20793" w:rsidRPr="00E667D8">
      <w:pPr>
        <w:pStyle w:val="Odlomakpopisa"/>
        <w:contextualSpacing w:val="false"/>
      </w:pPr>
    </w:p>
    <w:p w:rsidRDefault="00E20793" w:rsidP="00E20793" w:rsidR="00E20793" w:rsidRPr="00E667D8">
      <w:pPr>
        <w:pStyle w:val="Odlomakpopisa"/>
        <w:numPr>
          <w:ilvl w:val="0"/>
          <w:numId w:val="11"/>
        </w:numPr>
        <w:contextualSpacing w:val="false"/>
        <w:rPr>
          <w:b/>
        </w:rPr>
      </w:pPr>
      <w:r w:rsidRPr="00E667D8">
        <w:rPr>
          <w:b/>
        </w:rPr>
        <w:t xml:space="preserve">zk.ul.br. 5224, k.o. Ilok, k.č.br. 189 POSLOVNA ZGRADA, TRI POMOĆNE ZGRADE, DVORIŠTE I PAŠNJAK, STJEPANA RADIĆA od 1734 m2 </w:t>
      </w:r>
    </w:p>
    <w:p w:rsidRDefault="00E20793" w:rsidP="00E20793" w:rsidR="00E20793" w:rsidRPr="00E667D8">
      <w:pPr>
        <w:pStyle w:val="Odlomakpopisa"/>
        <w:contextualSpacing w:val="false"/>
      </w:pPr>
    </w:p>
    <w:p w:rsidRDefault="00E20793" w:rsidP="00E20793" w:rsidR="00E20793" w:rsidRPr="00E667D8">
      <w:pPr>
        <w:pStyle w:val="Odlomakpopisa"/>
        <w:ind w:left="426"/>
      </w:pPr>
      <w:r w:rsidRPr="00E667D8">
        <w:lastRenderedPageBreak/>
        <w:t xml:space="preserve">Minimalna zakonska cijena ispod koje se nekretnina ne može prodati: </w:t>
      </w:r>
    </w:p>
    <w:p w:rsidRDefault="00E20793" w:rsidP="00E20793" w:rsidR="00E20793" w:rsidRPr="00E667D8">
      <w:pPr>
        <w:pStyle w:val="Odlomakpopisa"/>
        <w:numPr>
          <w:ilvl w:val="0"/>
          <w:numId w:val="27"/>
        </w:numPr>
      </w:pPr>
      <w:r w:rsidRPr="00E667D8">
        <w:t>na prvoj dražbi ispod 975.000,00 kn odnosno ¾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27"/>
        </w:numPr>
      </w:pPr>
      <w:r w:rsidRPr="00E667D8">
        <w:t>na drugoj dražbi ispod 650.000,00 kn odnosno ½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27"/>
        </w:numPr>
      </w:pPr>
      <w:r w:rsidRPr="00E667D8">
        <w:t>na trećoj dražbi ispod 325.000,00 kn odnosno ¼ utvrđene vrijednosti nekretnina.</w:t>
      </w:r>
    </w:p>
    <w:p w:rsidRDefault="00E20793" w:rsidP="00E20793" w:rsidR="00E20793" w:rsidRPr="00E667D8">
      <w:pPr>
        <w:pStyle w:val="Odlomakpopisa"/>
        <w:numPr>
          <w:ilvl w:val="0"/>
          <w:numId w:val="27"/>
        </w:numPr>
      </w:pPr>
      <w:r w:rsidRPr="00E667D8">
        <w:t>na četvrtoj dražbi nekretnina se prodaje po početnoj cijeni od 1,00 kn (čl. 247 st. 6 SZ)</w:t>
      </w:r>
    </w:p>
    <w:p w:rsidRDefault="00E20793" w:rsidP="00E20793" w:rsidR="00E20793" w:rsidRPr="00E667D8">
      <w:pPr>
        <w:pStyle w:val="Odlomakpopisa"/>
      </w:pPr>
    </w:p>
    <w:p w:rsidRDefault="00E20793" w:rsidP="00E20793" w:rsidR="00E20793" w:rsidRPr="00E667D8">
      <w:pPr>
        <w:pStyle w:val="Odlomakpopisa"/>
        <w:ind w:firstLine="261" w:left="0"/>
      </w:pPr>
      <w:r w:rsidRPr="00E667D8">
        <w:t>Početna cijena za nadmetanje:</w:t>
      </w:r>
    </w:p>
    <w:p w:rsidRDefault="00E20793" w:rsidP="00E20793" w:rsidR="00E20793" w:rsidRPr="00E667D8">
      <w:pPr>
        <w:pStyle w:val="Odlomakpopisa"/>
        <w:numPr>
          <w:ilvl w:val="0"/>
          <w:numId w:val="28"/>
        </w:numPr>
      </w:pPr>
      <w:r w:rsidRPr="00E667D8">
        <w:t>na prvoj dražbi ispod 975.000,00 kn odnosno ¾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28"/>
        </w:numPr>
      </w:pPr>
      <w:r w:rsidRPr="00E667D8">
        <w:t>na drugoj dražbi ispod 650.000,00 kn odnosno ½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28"/>
        </w:numPr>
      </w:pPr>
      <w:r w:rsidRPr="00E667D8">
        <w:t>na trećoj dražbi ispod 325.000,00 kn odnosno ¼ utvrđene vrijednosti nekretnina.</w:t>
      </w:r>
    </w:p>
    <w:p w:rsidRDefault="00E20793" w:rsidP="00E20793" w:rsidR="00E20793" w:rsidRPr="00E667D8">
      <w:pPr>
        <w:pStyle w:val="Odlomakpopisa"/>
        <w:numPr>
          <w:ilvl w:val="0"/>
          <w:numId w:val="28"/>
        </w:numPr>
      </w:pPr>
      <w:r w:rsidRPr="00E667D8">
        <w:t>na četvrtoj dražbi nekretnina se prodaje po početnoj cijeni od 1,00 kn (čl. 247 st. 6 SZ)</w:t>
      </w:r>
    </w:p>
    <w:p w:rsidRDefault="00E20793" w:rsidP="00E20793" w:rsidR="00E20793" w:rsidRPr="00E667D8">
      <w:pPr>
        <w:pStyle w:val="Odlomakpopisa"/>
        <w:contextualSpacing w:val="false"/>
      </w:pPr>
    </w:p>
    <w:p w:rsidRDefault="00E20793" w:rsidP="00E20793" w:rsidR="00E20793" w:rsidRPr="00E667D8">
      <w:pPr>
        <w:ind w:left="426"/>
        <w:jc w:val="both"/>
      </w:pPr>
      <w:r w:rsidRPr="00E667D8">
        <w:t>Iznos dražbovnog koraka: 5.000,00 kuna</w:t>
      </w:r>
    </w:p>
    <w:p w:rsidRDefault="00E20793" w:rsidP="00E20793" w:rsidR="00E20793" w:rsidRPr="00E667D8">
      <w:pPr>
        <w:ind w:left="426"/>
        <w:jc w:val="both"/>
      </w:pPr>
      <w:r w:rsidRPr="00E667D8">
        <w:t>Oznaka elektroničke javne dražbe: prva</w:t>
      </w:r>
    </w:p>
    <w:p w:rsidRDefault="00E20793" w:rsidP="00E20793" w:rsidR="00E20793" w:rsidRPr="00E667D8">
      <w:pPr>
        <w:ind w:left="426"/>
        <w:jc w:val="both"/>
      </w:pPr>
      <w:r w:rsidRPr="00E667D8">
        <w:t>Redni broje održavanja elektroničke javne dražbe: prvi put</w:t>
      </w:r>
    </w:p>
    <w:p w:rsidRDefault="00E20793" w:rsidP="00E20793" w:rsidR="00E20793" w:rsidRPr="00E667D8">
      <w:pPr>
        <w:ind w:left="426"/>
        <w:jc w:val="both"/>
      </w:pPr>
      <w:r w:rsidRPr="00E667D8">
        <w:t>Iznos jamčevine koju ponuditelj mora uplatiti: 5 % od utvrđene vrijednosti, a što iznosi: 65.000,00 kuna</w:t>
      </w:r>
    </w:p>
    <w:p w:rsidRDefault="00E20793" w:rsidP="00E20793" w:rsidR="00E20793" w:rsidRPr="00E667D8">
      <w:pPr>
        <w:pStyle w:val="Odlomakpopisa"/>
        <w:contextualSpacing w:val="false"/>
      </w:pPr>
    </w:p>
    <w:p w:rsidRDefault="00E20793" w:rsidP="00E20793" w:rsidR="00E20793" w:rsidRPr="00E667D8">
      <w:pPr>
        <w:pStyle w:val="Odlomakpopisa"/>
        <w:numPr>
          <w:ilvl w:val="0"/>
          <w:numId w:val="11"/>
        </w:numPr>
        <w:contextualSpacing w:val="false"/>
        <w:rPr>
          <w:b/>
        </w:rPr>
      </w:pPr>
      <w:r w:rsidRPr="00E667D8">
        <w:rPr>
          <w:b/>
        </w:rPr>
        <w:t xml:space="preserve">zk.ul.br.  4827, k.o. Ilok, k.č.br. 122 KUĆA I DVORIŠTE U MJESTU od 404 m2 </w:t>
      </w:r>
    </w:p>
    <w:p w:rsidRDefault="00E20793" w:rsidP="00E20793" w:rsidR="00E20793" w:rsidRPr="00E667D8">
      <w:pPr>
        <w:pStyle w:val="Odlomakpopisa"/>
        <w:contextualSpacing w:val="false"/>
      </w:pPr>
    </w:p>
    <w:p w:rsidRDefault="00E20793" w:rsidP="00E20793" w:rsidR="00E20793" w:rsidRPr="00E667D8">
      <w:pPr>
        <w:pStyle w:val="Odlomakpopisa"/>
        <w:ind w:left="426"/>
      </w:pPr>
      <w:r w:rsidRPr="00E667D8">
        <w:t xml:space="preserve">Minimalna zakonska cijena ispod koje se nekretnina ne može prodati: </w:t>
      </w:r>
    </w:p>
    <w:p w:rsidRDefault="00E20793" w:rsidP="00E20793" w:rsidR="00E20793" w:rsidRPr="00E667D8">
      <w:pPr>
        <w:pStyle w:val="Odlomakpopisa"/>
        <w:numPr>
          <w:ilvl w:val="0"/>
          <w:numId w:val="14"/>
        </w:numPr>
        <w:ind w:hanging="939"/>
      </w:pPr>
      <w:r w:rsidRPr="00E667D8">
        <w:t>na prvoj dražbi ispod 176.250,00 kn odnosno ¾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14"/>
        </w:numPr>
        <w:ind w:hanging="939"/>
      </w:pPr>
      <w:r w:rsidRPr="00E667D8">
        <w:t>na drugoj dražbi ispod 117.500,00 kn odnosno ½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14"/>
        </w:numPr>
        <w:ind w:hanging="939"/>
      </w:pPr>
      <w:r w:rsidRPr="00E667D8">
        <w:t>na trećoj dražbi ispod 58.750,00 kn odnosno ¼ utvrđene vrijednosti nekretnina.</w:t>
      </w:r>
    </w:p>
    <w:p w:rsidRDefault="00E20793" w:rsidP="00E20793" w:rsidR="00E20793" w:rsidRPr="00E667D8">
      <w:pPr>
        <w:pStyle w:val="Odlomakpopisa"/>
        <w:numPr>
          <w:ilvl w:val="0"/>
          <w:numId w:val="14"/>
        </w:numPr>
        <w:ind w:hanging="939"/>
      </w:pPr>
      <w:r w:rsidRPr="00E667D8">
        <w:t>na četvrtoj dražbi nekretnina se prodaje po početnoj cijeni od 1,00 kn (čl. 247 st. 6 SZ)</w:t>
      </w:r>
    </w:p>
    <w:p w:rsidRDefault="00E20793" w:rsidP="00E20793" w:rsidR="00E20793" w:rsidRPr="00E667D8">
      <w:pPr>
        <w:pStyle w:val="Odlomakpopisa"/>
      </w:pPr>
    </w:p>
    <w:p w:rsidRDefault="00E20793" w:rsidP="00E20793" w:rsidR="00E20793" w:rsidRPr="00E667D8">
      <w:pPr>
        <w:pStyle w:val="Odlomakpopisa"/>
        <w:ind w:left="426"/>
      </w:pPr>
      <w:r w:rsidRPr="00E667D8">
        <w:t>Početna cijena za nadmetanje:</w:t>
      </w:r>
    </w:p>
    <w:p w:rsidRDefault="00E20793" w:rsidP="00E20793" w:rsidR="00E20793" w:rsidRPr="00E667D8">
      <w:pPr>
        <w:pStyle w:val="Odlomakpopisa"/>
        <w:numPr>
          <w:ilvl w:val="0"/>
          <w:numId w:val="15"/>
        </w:numPr>
        <w:ind w:hanging="426" w:left="993"/>
      </w:pPr>
      <w:r w:rsidRPr="00E667D8">
        <w:t>na prvoj dražbi ispod 176.250,00 kn odnosno ¾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15"/>
        </w:numPr>
        <w:ind w:hanging="426" w:left="993"/>
      </w:pPr>
      <w:r w:rsidRPr="00E667D8">
        <w:t>na drugoj dražbi ispod 117.500,00 kn odnosno ½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15"/>
        </w:numPr>
        <w:ind w:hanging="426" w:left="993"/>
      </w:pPr>
      <w:r w:rsidRPr="00E667D8">
        <w:t>na trećoj dražbi ispod 58.750,00 kn odnosno ¼ utvrđene vrijednosti nekretnina.</w:t>
      </w:r>
    </w:p>
    <w:p w:rsidRDefault="00E20793" w:rsidP="00E20793" w:rsidR="00E20793" w:rsidRPr="00E667D8">
      <w:pPr>
        <w:pStyle w:val="Odlomakpopisa"/>
        <w:numPr>
          <w:ilvl w:val="0"/>
          <w:numId w:val="15"/>
        </w:numPr>
        <w:ind w:hanging="426" w:left="993"/>
      </w:pPr>
      <w:r w:rsidRPr="00E667D8">
        <w:t>na četvrtoj dražbi nekretnina se prodaje po početnoj cijeni od 1,00 kn (čl. 247 st. 6 SZ)</w:t>
      </w:r>
    </w:p>
    <w:p w:rsidRDefault="00E20793" w:rsidP="00E20793" w:rsidR="00E20793" w:rsidRPr="00E667D8">
      <w:pPr>
        <w:pStyle w:val="Odlomakpopisa"/>
        <w:contextualSpacing w:val="false"/>
      </w:pPr>
    </w:p>
    <w:p w:rsidRDefault="00E20793" w:rsidP="00E20793" w:rsidR="00E20793" w:rsidRPr="00E667D8">
      <w:pPr>
        <w:ind w:left="426"/>
        <w:jc w:val="both"/>
      </w:pPr>
      <w:r w:rsidRPr="00E667D8">
        <w:t>Iznos dražbovnog koraka: 1.000,00 kuna</w:t>
      </w:r>
    </w:p>
    <w:p w:rsidRDefault="00E20793" w:rsidP="00E20793" w:rsidR="00E20793" w:rsidRPr="00E667D8">
      <w:pPr>
        <w:ind w:left="426"/>
        <w:jc w:val="both"/>
      </w:pPr>
      <w:r w:rsidRPr="00E667D8">
        <w:t>Oznaka elektroničke javne dražbe: prva</w:t>
      </w:r>
    </w:p>
    <w:p w:rsidRDefault="00E20793" w:rsidP="00E20793" w:rsidR="00E20793" w:rsidRPr="00E667D8">
      <w:pPr>
        <w:ind w:left="426"/>
        <w:jc w:val="both"/>
      </w:pPr>
      <w:r w:rsidRPr="00E667D8">
        <w:t>Redni broje održavanja elektroničke javne dražbe: prvi put</w:t>
      </w:r>
    </w:p>
    <w:p w:rsidRDefault="00E20793" w:rsidP="00E20793" w:rsidR="00E20793" w:rsidRPr="00E667D8">
      <w:pPr>
        <w:ind w:left="426"/>
        <w:jc w:val="both"/>
      </w:pPr>
      <w:r w:rsidRPr="00E667D8">
        <w:t>Iznos jamčevine koju ponuditelj mora uplatiti: 5 % od utvrđene vrijednosti, a što iznosi: 11.750,00 kn.</w:t>
      </w:r>
    </w:p>
    <w:p w:rsidRDefault="00E20793" w:rsidP="00E20793" w:rsidR="00E20793" w:rsidRPr="00E667D8">
      <w:pPr>
        <w:pStyle w:val="Odlomakpopisa"/>
        <w:contextualSpacing w:val="false"/>
      </w:pPr>
    </w:p>
    <w:p w:rsidRDefault="00E20793" w:rsidP="00E20793" w:rsidR="00E20793" w:rsidRPr="00E667D8">
      <w:pPr>
        <w:pStyle w:val="Odlomakpopisa"/>
        <w:numPr>
          <w:ilvl w:val="0"/>
          <w:numId w:val="11"/>
        </w:numPr>
        <w:contextualSpacing w:val="false"/>
        <w:rPr>
          <w:b/>
        </w:rPr>
      </w:pPr>
      <w:r w:rsidRPr="00E667D8">
        <w:rPr>
          <w:b/>
        </w:rPr>
        <w:t xml:space="preserve">zk.ul.br. 5111, k.o. Ilok, k.č.br. 5226 ZGRADA I EKONOMSKO DVORIŠTE od 11208 m2 </w:t>
      </w:r>
    </w:p>
    <w:p w:rsidRDefault="00E20793" w:rsidP="00E20793" w:rsidR="00E20793" w:rsidRPr="00E667D8">
      <w:pPr>
        <w:pStyle w:val="Odlomakpopisa"/>
        <w:contextualSpacing w:val="false"/>
      </w:pPr>
    </w:p>
    <w:p w:rsidRDefault="00E20793" w:rsidP="00E20793" w:rsidR="00E20793" w:rsidRPr="00E667D8">
      <w:pPr>
        <w:pStyle w:val="Odlomakpopisa"/>
        <w:ind w:firstLine="348" w:left="360"/>
      </w:pPr>
      <w:r w:rsidRPr="00E667D8">
        <w:t xml:space="preserve">Minimalna zakonska cijena ispod koje se nekretnina ne može prodati: </w:t>
      </w:r>
    </w:p>
    <w:p w:rsidRDefault="00E20793" w:rsidP="00E20793" w:rsidR="00E20793" w:rsidRPr="00E667D8">
      <w:pPr>
        <w:pStyle w:val="Odlomakpopisa"/>
        <w:numPr>
          <w:ilvl w:val="0"/>
          <w:numId w:val="29"/>
        </w:numPr>
        <w:jc w:val="left"/>
      </w:pPr>
      <w:r w:rsidRPr="00E667D8">
        <w:t>na prvoj dražbi ispod 2.655.000,00 kn odnosno ¾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29"/>
        </w:numPr>
        <w:jc w:val="left"/>
      </w:pPr>
      <w:r w:rsidRPr="00E667D8">
        <w:t>na drugoj dražbi ispod 1.770.000,00 kn odnosno ½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29"/>
        </w:numPr>
        <w:jc w:val="left"/>
      </w:pPr>
      <w:r w:rsidRPr="00E667D8">
        <w:lastRenderedPageBreak/>
        <w:t>na trećoj dražbi ispod 885.000,00 kn odnosno ¼ utvrđene vrijednosti nekretnina.</w:t>
      </w:r>
    </w:p>
    <w:p w:rsidRDefault="00E20793" w:rsidP="00E20793" w:rsidR="00E20793" w:rsidRPr="00E667D8">
      <w:pPr>
        <w:pStyle w:val="Odlomakpopisa"/>
        <w:numPr>
          <w:ilvl w:val="0"/>
          <w:numId w:val="29"/>
        </w:numPr>
        <w:jc w:val="left"/>
      </w:pPr>
      <w:r w:rsidRPr="00E667D8">
        <w:t>na četvrtoj dražbi nekretnina se prodaje po početnoj cijeni od 1,00 kn (čl. 247 st. 6 SZ)</w:t>
      </w:r>
    </w:p>
    <w:p w:rsidRDefault="00E20793" w:rsidP="00E20793" w:rsidR="00E20793" w:rsidRPr="00E667D8">
      <w:pPr>
        <w:pStyle w:val="Odlomakpopisa"/>
      </w:pPr>
    </w:p>
    <w:p w:rsidRDefault="00E20793" w:rsidP="00E20793" w:rsidR="00E20793" w:rsidRPr="00E667D8">
      <w:pPr>
        <w:pStyle w:val="Odlomakpopisa"/>
        <w:ind w:firstLine="348" w:left="360"/>
      </w:pPr>
      <w:r w:rsidRPr="00E667D8">
        <w:t>Početna cijena za nadmetanje:</w:t>
      </w:r>
    </w:p>
    <w:p w:rsidRDefault="00E20793" w:rsidP="00E20793" w:rsidR="00E20793" w:rsidRPr="00E667D8">
      <w:pPr>
        <w:pStyle w:val="Odlomakpopisa"/>
        <w:numPr>
          <w:ilvl w:val="0"/>
          <w:numId w:val="30"/>
        </w:numPr>
        <w:jc w:val="left"/>
      </w:pPr>
      <w:r w:rsidRPr="00E667D8">
        <w:t>na prvoj dražbi ispod 2.655.000,00 kn odnosno ¾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30"/>
        </w:numPr>
        <w:jc w:val="left"/>
      </w:pPr>
      <w:r w:rsidRPr="00E667D8">
        <w:t>na drugoj dražbi ispod 1.770.000,00 kn odnosno ½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30"/>
        </w:numPr>
        <w:jc w:val="left"/>
      </w:pPr>
      <w:r w:rsidRPr="00E667D8">
        <w:t>na trećoj dražbi ispod 885.000,00 kn odnosno ¼ utvrđene vrijednosti nekretnina.</w:t>
      </w:r>
    </w:p>
    <w:p w:rsidRDefault="00E20793" w:rsidP="00E20793" w:rsidR="00E20793" w:rsidRPr="00E667D8">
      <w:pPr>
        <w:pStyle w:val="Odlomakpopisa"/>
        <w:numPr>
          <w:ilvl w:val="0"/>
          <w:numId w:val="30"/>
        </w:numPr>
        <w:jc w:val="left"/>
      </w:pPr>
      <w:r w:rsidRPr="00E667D8">
        <w:t>na četvrtoj dražbi nekretnina se prodaje po početnoj cijeni od 1,00 kn (čl. 247 st. 6 SZ)</w:t>
      </w:r>
    </w:p>
    <w:p w:rsidRDefault="00E20793" w:rsidP="00E20793" w:rsidR="00E20793" w:rsidRPr="00E667D8">
      <w:pPr>
        <w:pStyle w:val="Odlomakpopisa"/>
        <w:contextualSpacing w:val="false"/>
      </w:pPr>
    </w:p>
    <w:p w:rsidRDefault="00E20793" w:rsidP="00E20793" w:rsidR="00E20793" w:rsidRPr="00E667D8">
      <w:pPr>
        <w:ind w:left="426"/>
        <w:jc w:val="both"/>
      </w:pPr>
      <w:r w:rsidRPr="00E667D8">
        <w:t>Iznos dražbovnog koraka: 5.000,00 kuna</w:t>
      </w:r>
    </w:p>
    <w:p w:rsidRDefault="00E20793" w:rsidP="00E20793" w:rsidR="00E20793" w:rsidRPr="00E667D8">
      <w:pPr>
        <w:ind w:left="426"/>
        <w:jc w:val="both"/>
      </w:pPr>
      <w:r w:rsidRPr="00E667D8">
        <w:t>Oznaka elektroničke javne dražbe: prva</w:t>
      </w:r>
    </w:p>
    <w:p w:rsidRDefault="00E20793" w:rsidP="00E20793" w:rsidR="00E20793" w:rsidRPr="00E667D8">
      <w:pPr>
        <w:ind w:left="426"/>
        <w:jc w:val="both"/>
      </w:pPr>
      <w:r w:rsidRPr="00E667D8">
        <w:t>Redni broje održavanja elektroničke javne dražbe: prvi put</w:t>
      </w:r>
    </w:p>
    <w:p w:rsidRDefault="00E20793" w:rsidP="00E20793" w:rsidR="00E20793" w:rsidRPr="00E667D8">
      <w:pPr>
        <w:ind w:left="426"/>
        <w:jc w:val="both"/>
      </w:pPr>
      <w:r w:rsidRPr="00E667D8">
        <w:t>Iznos jamčevine koju ponuditelj mora uplatiti: 5 % od utvrđene vrijednosti, a što iznosi: 177.000,00 kuna</w:t>
      </w:r>
    </w:p>
    <w:p w:rsidRDefault="00E20793" w:rsidP="00E20793" w:rsidR="00E20793" w:rsidRPr="00E667D8">
      <w:pPr>
        <w:ind w:left="426"/>
        <w:jc w:val="both"/>
      </w:pPr>
    </w:p>
    <w:p w:rsidRDefault="00E20793" w:rsidP="00E20793" w:rsidR="00E20793" w:rsidRPr="00E667D8">
      <w:pPr>
        <w:pStyle w:val="Odlomakpopisa"/>
        <w:numPr>
          <w:ilvl w:val="0"/>
          <w:numId w:val="11"/>
        </w:numPr>
        <w:contextualSpacing w:val="false"/>
        <w:rPr>
          <w:b/>
        </w:rPr>
      </w:pPr>
      <w:r w:rsidRPr="00E667D8">
        <w:rPr>
          <w:b/>
        </w:rPr>
        <w:t xml:space="preserve">zk.ul.br. 4881, k.o. Ilok, k.č.br. 1291/2 ZGRADA BR. 102 B I DVORIŠTE Ul. I. G. KOVAČIĆA od 1209 m2, 86/100 ETAŽA 2 - poslovni prostor u prizemlju br. 2  od 698,39 m2 </w:t>
      </w:r>
    </w:p>
    <w:p w:rsidRDefault="00E20793" w:rsidP="00E20793" w:rsidR="00E20793" w:rsidRPr="00E667D8">
      <w:pPr>
        <w:pStyle w:val="Odlomakpopisa"/>
        <w:contextualSpacing w:val="false"/>
      </w:pPr>
    </w:p>
    <w:p w:rsidRDefault="00E20793" w:rsidP="00E20793" w:rsidR="00E20793" w:rsidRPr="00E667D8">
      <w:pPr>
        <w:pStyle w:val="Odlomakpopisa"/>
        <w:ind w:firstLine="282" w:left="426"/>
      </w:pPr>
      <w:r w:rsidRPr="00E667D8">
        <w:t xml:space="preserve">Minimalna zakonska cijena ispod koje se nekretnina ne može prodati: </w:t>
      </w:r>
    </w:p>
    <w:p w:rsidRDefault="00E20793" w:rsidP="00E20793" w:rsidR="00E20793" w:rsidRPr="00E667D8">
      <w:pPr>
        <w:pStyle w:val="Odlomakpopisa"/>
        <w:numPr>
          <w:ilvl w:val="0"/>
          <w:numId w:val="16"/>
        </w:numPr>
        <w:ind w:left="1134"/>
      </w:pPr>
      <w:r w:rsidRPr="00E667D8">
        <w:t>na prvoj dražbi ispod 428.250,00 kn odnosno ¾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16"/>
        </w:numPr>
        <w:ind w:left="1134"/>
      </w:pPr>
      <w:r w:rsidRPr="00E667D8">
        <w:t>na drugoj dražbi ispod 285.500,00 kn odnosno ½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16"/>
        </w:numPr>
        <w:ind w:left="1134"/>
      </w:pPr>
      <w:r w:rsidRPr="00E667D8">
        <w:t>na trećoj dražbi ispod 142.750,00 kn odnosno ¼ utvrđene vrijednosti nekretnina.</w:t>
      </w:r>
    </w:p>
    <w:p w:rsidRDefault="00E20793" w:rsidP="00E20793" w:rsidR="00E20793" w:rsidRPr="00E667D8">
      <w:pPr>
        <w:pStyle w:val="Odlomakpopisa"/>
        <w:numPr>
          <w:ilvl w:val="0"/>
          <w:numId w:val="16"/>
        </w:numPr>
        <w:ind w:left="1134"/>
      </w:pPr>
      <w:r w:rsidRPr="00E667D8">
        <w:t>na četvrtoj dražbi nekretnina se prodaje po početnoj cijeni od 1,00 kn (čl. 247 st. 6 SZ)</w:t>
      </w:r>
    </w:p>
    <w:p w:rsidRDefault="00E20793" w:rsidP="00E20793" w:rsidR="00E20793" w:rsidRPr="00E667D8">
      <w:pPr>
        <w:pStyle w:val="Odlomakpopisa"/>
      </w:pPr>
    </w:p>
    <w:p w:rsidRDefault="00E20793" w:rsidP="00E20793" w:rsidR="00E20793" w:rsidRPr="00E667D8">
      <w:pPr>
        <w:pStyle w:val="Odlomakpopisa"/>
        <w:ind w:firstLine="282" w:left="426"/>
      </w:pPr>
      <w:r w:rsidRPr="00E667D8">
        <w:t>Početna cijena za nadmetanje:</w:t>
      </w:r>
    </w:p>
    <w:p w:rsidRDefault="00E20793" w:rsidP="00E20793" w:rsidR="00E20793" w:rsidRPr="00E667D8">
      <w:pPr>
        <w:pStyle w:val="Odlomakpopisa"/>
        <w:numPr>
          <w:ilvl w:val="0"/>
          <w:numId w:val="17"/>
        </w:numPr>
      </w:pPr>
      <w:r w:rsidRPr="00E667D8">
        <w:t>na prvoj dražbi ispod 428.250,00 kn odnosno ¾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17"/>
        </w:numPr>
      </w:pPr>
      <w:r w:rsidRPr="00E667D8">
        <w:t>na drugoj dražbi ispod 285.500,00 kn odnosno ½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17"/>
        </w:numPr>
      </w:pPr>
      <w:r w:rsidRPr="00E667D8">
        <w:t>na trećoj dražbi ispod 142.750,00 kn odnosno ¼ utvrđene vrijednosti nekretnina.</w:t>
      </w:r>
    </w:p>
    <w:p w:rsidRDefault="00E20793" w:rsidP="00E20793" w:rsidR="00E20793" w:rsidRPr="00E667D8">
      <w:pPr>
        <w:pStyle w:val="Odlomakpopisa"/>
        <w:numPr>
          <w:ilvl w:val="0"/>
          <w:numId w:val="17"/>
        </w:numPr>
      </w:pPr>
      <w:r w:rsidRPr="00E667D8">
        <w:t>na četvrtoj dražbi nekretnina se prodaje po početnoj cijeni od 1,00 kn (čl. 247 st. 6 SZ)</w:t>
      </w:r>
    </w:p>
    <w:p w:rsidRDefault="00E20793" w:rsidP="00E20793" w:rsidR="00E20793" w:rsidRPr="00E667D8">
      <w:pPr>
        <w:pStyle w:val="Odlomakpopisa"/>
        <w:contextualSpacing w:val="false"/>
      </w:pPr>
    </w:p>
    <w:p w:rsidRDefault="00E20793" w:rsidP="00E20793" w:rsidR="00E20793" w:rsidRPr="00E667D8">
      <w:pPr>
        <w:ind w:left="426"/>
        <w:jc w:val="both"/>
      </w:pPr>
      <w:r w:rsidRPr="00E667D8">
        <w:t>Iznos dražbovnog koraka: 1.000,00 kuna</w:t>
      </w:r>
    </w:p>
    <w:p w:rsidRDefault="00E20793" w:rsidP="00E20793" w:rsidR="00E20793" w:rsidRPr="00E667D8">
      <w:pPr>
        <w:ind w:left="426"/>
        <w:jc w:val="both"/>
      </w:pPr>
      <w:r w:rsidRPr="00E667D8">
        <w:t>Oznaka elektroničke javne dražbe: prva</w:t>
      </w:r>
    </w:p>
    <w:p w:rsidRDefault="00E20793" w:rsidP="00E20793" w:rsidR="00E20793" w:rsidRPr="00E667D8">
      <w:pPr>
        <w:ind w:left="426"/>
        <w:jc w:val="both"/>
      </w:pPr>
      <w:r w:rsidRPr="00E667D8">
        <w:t>Redni broje održavanja elektroničke javne dražbe: prvi put</w:t>
      </w:r>
    </w:p>
    <w:p w:rsidRDefault="00E20793" w:rsidP="00E20793" w:rsidR="00E20793" w:rsidRPr="00E667D8">
      <w:pPr>
        <w:ind w:left="426"/>
        <w:jc w:val="both"/>
      </w:pPr>
      <w:r w:rsidRPr="00E667D8">
        <w:t>Iznos jamčevine koju ponuditelj mora uplatiti: 5 % od utvrđene vrijednosti, a što iznosi: 28.550,00 kn</w:t>
      </w:r>
    </w:p>
    <w:p w:rsidRDefault="00E20793" w:rsidP="00E20793" w:rsidR="00E20793" w:rsidRPr="00E667D8">
      <w:pPr>
        <w:pStyle w:val="Odlomakpopisa"/>
        <w:contextualSpacing w:val="false"/>
      </w:pPr>
    </w:p>
    <w:p w:rsidRDefault="00E20793" w:rsidP="00E20793" w:rsidR="00E20793" w:rsidRPr="00E667D8">
      <w:pPr>
        <w:pStyle w:val="Odlomakpopisa"/>
        <w:numPr>
          <w:ilvl w:val="0"/>
          <w:numId w:val="11"/>
        </w:numPr>
        <w:contextualSpacing w:val="false"/>
        <w:rPr>
          <w:b/>
        </w:rPr>
      </w:pPr>
      <w:r w:rsidRPr="00E667D8">
        <w:rPr>
          <w:b/>
        </w:rPr>
        <w:t xml:space="preserve">zk.ul.br. 4957, k.o. Ilok, k.č.br. 1291/1 9 ZGRADA I DVORIŠTE Ul. I. G. KOVAČIĆA od 6138 m2 </w:t>
      </w:r>
    </w:p>
    <w:p w:rsidRDefault="00E20793" w:rsidP="00E20793" w:rsidR="00E20793" w:rsidRPr="00E667D8">
      <w:pPr>
        <w:pStyle w:val="Odlomakpopisa"/>
        <w:contextualSpacing w:val="false"/>
      </w:pPr>
    </w:p>
    <w:p w:rsidRDefault="00E20793" w:rsidP="00E20793" w:rsidR="00E20793" w:rsidRPr="00E667D8">
      <w:pPr>
        <w:pStyle w:val="Odlomakpopisa"/>
        <w:ind w:firstLine="348" w:left="360"/>
      </w:pPr>
      <w:r w:rsidRPr="00E667D8">
        <w:t xml:space="preserve">Minimalna zakonska cijena ispod koje se nekretnina ne može prodati: </w:t>
      </w:r>
    </w:p>
    <w:p w:rsidRDefault="00E20793" w:rsidP="00E20793" w:rsidR="00E20793" w:rsidRPr="00E667D8">
      <w:pPr>
        <w:pStyle w:val="Odlomakpopisa"/>
        <w:numPr>
          <w:ilvl w:val="0"/>
          <w:numId w:val="31"/>
        </w:numPr>
      </w:pPr>
      <w:r w:rsidRPr="00E667D8">
        <w:t>na prvoj dražbi ispod 669.000,00 kn odnosno ¾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31"/>
        </w:numPr>
      </w:pPr>
      <w:r w:rsidRPr="00E667D8">
        <w:t>na drugoj dražbi ispod 446.000,00 kn odnosno ½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31"/>
        </w:numPr>
      </w:pPr>
      <w:r w:rsidRPr="00E667D8">
        <w:t>na trećoj dražbi ispod 223.000,00 kn odnosno ¼ utvrđene vrijednosti nekretnina.</w:t>
      </w:r>
    </w:p>
    <w:p w:rsidRDefault="00E20793" w:rsidP="00E20793" w:rsidR="00E20793" w:rsidRPr="00E667D8">
      <w:pPr>
        <w:pStyle w:val="Odlomakpopisa"/>
        <w:numPr>
          <w:ilvl w:val="0"/>
          <w:numId w:val="31"/>
        </w:numPr>
      </w:pPr>
      <w:r w:rsidRPr="00E667D8">
        <w:t>na četvrtoj dražbi nekretnina se prodaje po početnoj cijeni od 1,00 kn (čl. 247 st. 6 SZ)</w:t>
      </w:r>
    </w:p>
    <w:p w:rsidRDefault="00E20793" w:rsidP="00E20793" w:rsidR="00E20793" w:rsidRPr="00E667D8">
      <w:pPr>
        <w:pStyle w:val="Odlomakpopisa"/>
      </w:pPr>
    </w:p>
    <w:p w:rsidRDefault="00E20793" w:rsidP="00E20793" w:rsidR="00E20793" w:rsidRPr="00E667D8">
      <w:pPr>
        <w:pStyle w:val="Odlomakpopisa"/>
        <w:ind w:firstLine="348" w:left="360"/>
      </w:pPr>
      <w:r w:rsidRPr="00E667D8">
        <w:t>Početna cijena za nadmetanje:</w:t>
      </w:r>
    </w:p>
    <w:p w:rsidRDefault="00E20793" w:rsidP="00E20793" w:rsidR="00E20793" w:rsidRPr="00E667D8">
      <w:pPr>
        <w:pStyle w:val="Odlomakpopisa"/>
        <w:numPr>
          <w:ilvl w:val="0"/>
          <w:numId w:val="32"/>
        </w:numPr>
        <w:tabs>
          <w:tab w:pos="709" w:val="left"/>
        </w:tabs>
      </w:pPr>
      <w:r w:rsidRPr="00E667D8">
        <w:t>na prvoj dražbi ispod 669.000,00 kn odnosno ¾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32"/>
        </w:numPr>
        <w:tabs>
          <w:tab w:pos="709" w:val="left"/>
        </w:tabs>
      </w:pPr>
      <w:r w:rsidRPr="00E667D8">
        <w:t>na drugoj dražbi ispod 446.000,00 kn odnosno ½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32"/>
        </w:numPr>
        <w:tabs>
          <w:tab w:pos="709" w:val="left"/>
        </w:tabs>
      </w:pPr>
      <w:r w:rsidRPr="00E667D8">
        <w:t>na trećoj dražbi ispod 223.000,00 kn odnosno ¼ utvrđene vrijednosti nekretnina.</w:t>
      </w:r>
    </w:p>
    <w:p w:rsidRDefault="00E20793" w:rsidP="00E20793" w:rsidR="00E20793" w:rsidRPr="00E667D8">
      <w:pPr>
        <w:pStyle w:val="Odlomakpopisa"/>
        <w:numPr>
          <w:ilvl w:val="0"/>
          <w:numId w:val="32"/>
        </w:numPr>
        <w:tabs>
          <w:tab w:pos="709" w:val="left"/>
        </w:tabs>
      </w:pPr>
      <w:r w:rsidRPr="00E667D8">
        <w:t>na četvrtoj dražbi nekretnina se prodaje po početnoj cijeni od 1,00 kn (čl. 247 st. 6 SZ)</w:t>
      </w:r>
    </w:p>
    <w:p w:rsidRDefault="00E20793" w:rsidP="00E20793" w:rsidR="00E20793" w:rsidRPr="00E667D8">
      <w:pPr>
        <w:pStyle w:val="Odlomakpopisa"/>
        <w:contextualSpacing w:val="false"/>
      </w:pPr>
    </w:p>
    <w:p w:rsidRDefault="00E20793" w:rsidP="00E20793" w:rsidR="00E20793" w:rsidRPr="00E667D8">
      <w:pPr>
        <w:ind w:left="426"/>
        <w:jc w:val="both"/>
      </w:pPr>
      <w:r w:rsidRPr="00E667D8">
        <w:t>Iznos dražbovnog koraka: 1.000,00 kuna</w:t>
      </w:r>
    </w:p>
    <w:p w:rsidRDefault="00E20793" w:rsidP="00E20793" w:rsidR="00E20793" w:rsidRPr="00E667D8">
      <w:pPr>
        <w:ind w:left="426"/>
        <w:jc w:val="both"/>
      </w:pPr>
      <w:r w:rsidRPr="00E667D8">
        <w:t>Oznaka elektroničke javne dražbe: prva</w:t>
      </w:r>
    </w:p>
    <w:p w:rsidRDefault="00E20793" w:rsidP="00E20793" w:rsidR="00E20793" w:rsidRPr="00E667D8">
      <w:pPr>
        <w:ind w:left="426"/>
        <w:jc w:val="both"/>
      </w:pPr>
      <w:r w:rsidRPr="00E667D8">
        <w:t>Redni broje održavanja elektroničke javne dražbe: prvi put</w:t>
      </w:r>
    </w:p>
    <w:p w:rsidRDefault="00E20793" w:rsidP="00E20793" w:rsidR="00E20793" w:rsidRPr="00E667D8">
      <w:pPr>
        <w:ind w:left="426"/>
        <w:jc w:val="both"/>
      </w:pPr>
      <w:r w:rsidRPr="00E667D8">
        <w:t>Iznos jamčevine koju ponuditelj mora uplatiti: 5 % od utvrđene vrijednosti, a što iznosi: 44.600,00 kn</w:t>
      </w:r>
    </w:p>
    <w:p w:rsidRDefault="00E20793" w:rsidP="00E20793" w:rsidR="00E20793" w:rsidRPr="00E667D8">
      <w:pPr>
        <w:pStyle w:val="Odlomakpopisa"/>
        <w:contextualSpacing w:val="false"/>
      </w:pPr>
    </w:p>
    <w:p w:rsidRDefault="00E20793" w:rsidP="00E20793" w:rsidR="00E20793" w:rsidRPr="00E667D8">
      <w:pPr>
        <w:pStyle w:val="Odlomakpopisa"/>
        <w:numPr>
          <w:ilvl w:val="0"/>
          <w:numId w:val="11"/>
        </w:numPr>
        <w:contextualSpacing w:val="false"/>
        <w:rPr>
          <w:b/>
          <w:u w:val="single"/>
        </w:rPr>
      </w:pPr>
      <w:r w:rsidRPr="00E667D8">
        <w:rPr>
          <w:b/>
        </w:rPr>
        <w:t xml:space="preserve">zk.ul.br. 130, k.o. </w:t>
      </w:r>
      <w:proofErr w:type="spellStart"/>
      <w:r w:rsidRPr="00E667D8">
        <w:rPr>
          <w:b/>
        </w:rPr>
        <w:t>Šarengrad</w:t>
      </w:r>
      <w:proofErr w:type="spellEnd"/>
      <w:r w:rsidRPr="00E667D8">
        <w:rPr>
          <w:b/>
        </w:rPr>
        <w:t xml:space="preserve">, k.č.br. 60 KUĆA I DVORIŠTE U RADIĆEVOJ ULICI od 457 m2 i zk.ul.br. 1690, k.o. </w:t>
      </w:r>
      <w:proofErr w:type="spellStart"/>
      <w:r w:rsidRPr="00E667D8">
        <w:rPr>
          <w:b/>
        </w:rPr>
        <w:t>Šarengrad</w:t>
      </w:r>
      <w:proofErr w:type="spellEnd"/>
      <w:r w:rsidRPr="00E667D8">
        <w:rPr>
          <w:b/>
        </w:rPr>
        <w:t>, k.č.br. 61 KUĆA I DVORIŠTE U RADIĆEVOJ ULICI od 625 m2.</w:t>
      </w:r>
    </w:p>
    <w:p w:rsidRDefault="00E20793" w:rsidP="00E20793" w:rsidR="00E20793" w:rsidRPr="00E667D8">
      <w:pPr>
        <w:ind w:left="720"/>
        <w:jc w:val="both"/>
      </w:pPr>
    </w:p>
    <w:p w:rsidRDefault="00E20793" w:rsidP="00E20793" w:rsidR="00E20793" w:rsidRPr="00E667D8">
      <w:pPr>
        <w:pStyle w:val="Odlomakpopisa"/>
        <w:ind w:firstLine="708" w:left="0"/>
      </w:pPr>
      <w:r w:rsidRPr="00E667D8">
        <w:t xml:space="preserve">Minimalna zakonska cijena ispod koje se nekretnina ne može prodati: </w:t>
      </w:r>
    </w:p>
    <w:p w:rsidRDefault="00E20793" w:rsidP="00E20793" w:rsidR="00E20793" w:rsidRPr="00E667D8">
      <w:pPr>
        <w:pStyle w:val="Odlomakpopisa"/>
        <w:numPr>
          <w:ilvl w:val="0"/>
          <w:numId w:val="33"/>
        </w:numPr>
        <w:spacing w:lineRule="auto" w:line="276"/>
      </w:pPr>
      <w:r w:rsidRPr="00E667D8">
        <w:t>na prvoj dražbi ispod 479.250,00 kn odnosno ¾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33"/>
        </w:numPr>
        <w:spacing w:lineRule="auto" w:line="276"/>
      </w:pPr>
      <w:r w:rsidRPr="00E667D8">
        <w:t>na drugoj dražbi ispod 319.500,00 kn odnosno ½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33"/>
        </w:numPr>
        <w:spacing w:lineRule="auto" w:line="276"/>
      </w:pPr>
      <w:r w:rsidRPr="00E667D8">
        <w:t>na trećoj dražbi ispod 159.750,00 kn odnosno ¼ utvrđene vrijednosti nekretnina.</w:t>
      </w:r>
    </w:p>
    <w:p w:rsidRDefault="00E20793" w:rsidP="00E20793" w:rsidR="00E20793" w:rsidRPr="00E667D8">
      <w:pPr>
        <w:pStyle w:val="Odlomakpopisa"/>
        <w:numPr>
          <w:ilvl w:val="0"/>
          <w:numId w:val="33"/>
        </w:numPr>
      </w:pPr>
      <w:r w:rsidRPr="00E667D8">
        <w:t>na četvrtoj dražbi nekretnina se prodaje po početnoj cijeni od 1,00 kn (čl. 247 st. 6 SZ)</w:t>
      </w:r>
    </w:p>
    <w:p w:rsidRDefault="00E20793" w:rsidP="00E20793" w:rsidR="00E20793" w:rsidRPr="00E667D8">
      <w:pPr>
        <w:pStyle w:val="Odlomakpopisa"/>
      </w:pPr>
    </w:p>
    <w:p w:rsidRDefault="00E20793" w:rsidP="00E20793" w:rsidR="00E20793" w:rsidRPr="00E667D8">
      <w:pPr>
        <w:pStyle w:val="Odlomakpopisa"/>
        <w:ind w:firstLine="708" w:left="0"/>
      </w:pPr>
      <w:r w:rsidRPr="00E667D8">
        <w:t>Početna cijena za nadmetanje:</w:t>
      </w:r>
    </w:p>
    <w:p w:rsidRDefault="00E20793" w:rsidP="00E20793" w:rsidR="00E20793" w:rsidRPr="00E667D8">
      <w:pPr>
        <w:pStyle w:val="Odlomakpopisa"/>
        <w:numPr>
          <w:ilvl w:val="0"/>
          <w:numId w:val="34"/>
        </w:numPr>
        <w:spacing w:lineRule="auto" w:line="276"/>
      </w:pPr>
      <w:r w:rsidRPr="00E667D8">
        <w:t>na prvoj dražbi ispod 479.250,00 kn odnosno ¾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34"/>
        </w:numPr>
        <w:spacing w:lineRule="auto" w:line="276"/>
      </w:pPr>
      <w:r w:rsidRPr="00E667D8">
        <w:t>na drugoj dražbi ispod 319.500,00 kn odnosno ½ utvrđene vrijednosti nekretnina</w:t>
      </w:r>
    </w:p>
    <w:p w:rsidRDefault="00E20793" w:rsidP="00E20793" w:rsidR="00E20793" w:rsidRPr="00E667D8">
      <w:pPr>
        <w:pStyle w:val="Odlomakpopisa"/>
        <w:numPr>
          <w:ilvl w:val="0"/>
          <w:numId w:val="34"/>
        </w:numPr>
        <w:spacing w:lineRule="auto" w:line="276"/>
      </w:pPr>
      <w:r w:rsidRPr="00E667D8">
        <w:t>na trećoj dražbi ispod 159.750,00 kn odnosno ¼ utvrđene vrijednosti nekretnina.</w:t>
      </w:r>
    </w:p>
    <w:p w:rsidRDefault="00E20793" w:rsidP="00E20793" w:rsidR="00E20793" w:rsidRPr="00E667D8">
      <w:pPr>
        <w:pStyle w:val="Odlomakpopisa"/>
        <w:numPr>
          <w:ilvl w:val="0"/>
          <w:numId w:val="34"/>
        </w:numPr>
      </w:pPr>
      <w:r w:rsidRPr="00E667D8">
        <w:t>na četvrtoj dražbi nekretnina se prodaje po početnoj cijeni od 1,00 kn (čl. 247 st. 6 SZ)</w:t>
      </w:r>
    </w:p>
    <w:p w:rsidRDefault="00E20793" w:rsidP="00E20793" w:rsidR="00E20793" w:rsidRPr="00E667D8">
      <w:pPr>
        <w:pStyle w:val="Odlomakpopisa"/>
        <w:contextualSpacing w:val="false"/>
      </w:pPr>
    </w:p>
    <w:p w:rsidRDefault="00E20793" w:rsidP="00E20793" w:rsidR="00E20793" w:rsidRPr="00E667D8">
      <w:pPr>
        <w:ind w:left="426"/>
        <w:jc w:val="both"/>
      </w:pPr>
      <w:r w:rsidRPr="00E667D8">
        <w:t>Iznos dražbovnog koraka: 1.000,00 kuna</w:t>
      </w:r>
    </w:p>
    <w:p w:rsidRDefault="00E20793" w:rsidP="00E20793" w:rsidR="00E20793" w:rsidRPr="00E667D8">
      <w:pPr>
        <w:ind w:left="426"/>
        <w:jc w:val="both"/>
      </w:pPr>
      <w:r w:rsidRPr="00E667D8">
        <w:t>Oznaka elektroničke javne dražbe: prva</w:t>
      </w:r>
    </w:p>
    <w:p w:rsidRDefault="00E20793" w:rsidP="00E20793" w:rsidR="00E20793" w:rsidRPr="00E667D8">
      <w:pPr>
        <w:ind w:left="426"/>
        <w:jc w:val="both"/>
      </w:pPr>
      <w:r w:rsidRPr="00E667D8">
        <w:t>Redni broje održavanja elektroničke javne dražbe: prvi put</w:t>
      </w:r>
    </w:p>
    <w:p w:rsidRDefault="00E20793" w:rsidP="00E20793" w:rsidR="00E20793" w:rsidRPr="00E667D8">
      <w:pPr>
        <w:ind w:left="426"/>
        <w:jc w:val="both"/>
      </w:pPr>
      <w:r w:rsidRPr="00E667D8">
        <w:t xml:space="preserve">Iznos jamčevine koju ponuditelj mora uplatiti: 5 % od utvrđene vrijednosti, a što iznosi: 31.950,00 kn. </w:t>
      </w:r>
    </w:p>
    <w:p w:rsidRDefault="00E20793" w:rsidP="00E20793" w:rsidR="00E20793" w:rsidRPr="00E667D8">
      <w:pPr>
        <w:jc w:val="both"/>
        <w:rPr>
          <w:b/>
        </w:rPr>
      </w:pPr>
    </w:p>
    <w:p w:rsidRDefault="00E20793" w:rsidP="00E20793" w:rsidR="00E20793" w:rsidRPr="00E667D8">
      <w:pPr>
        <w:numPr>
          <w:ilvl w:val="0"/>
          <w:numId w:val="18"/>
        </w:numPr>
        <w:suppressAutoHyphens/>
        <w:jc w:val="both"/>
      </w:pPr>
      <w:r w:rsidRPr="00E667D8">
        <w:t>Sve pristojbe i porez na promet nekretnine dužan je platiti kupac u skladu sa zakonom.</w:t>
      </w:r>
    </w:p>
    <w:p w:rsidRDefault="00E20793" w:rsidP="00E20793" w:rsidR="00E20793" w:rsidRPr="00E667D8">
      <w:pPr>
        <w:jc w:val="both"/>
      </w:pPr>
    </w:p>
    <w:p w:rsidRDefault="00E20793" w:rsidP="00E20793" w:rsidR="00E20793" w:rsidRPr="00E667D8">
      <w:pPr>
        <w:numPr>
          <w:ilvl w:val="0"/>
          <w:numId w:val="18"/>
        </w:numPr>
        <w:suppressAutoHyphens/>
        <w:jc w:val="both"/>
      </w:pPr>
      <w:r w:rsidRPr="00E667D8">
        <w:t>Kao kupci u elektroničkoj javnoj dražbi mogu sudjelovati samo osobe koje su prethodno dale jamčevinu u visini od 5% utvrđene vrijednosti nekretnine. Jamčevina se uplaćuje najkasnije zadnjeg dana objave poziva za sudjelovanje i to na poseban račun Financijske agencije u iznosu, roku i na način utvrđen u pozivu za sudjelovanje. Uplatiteljom jamčevine smatrat će se osoba čiji je osobni identifikacijski broj (OIB) naveden u pozivu uplate (PNB).</w:t>
      </w:r>
    </w:p>
    <w:p w:rsidRDefault="00E20793" w:rsidP="00E20793" w:rsidR="00E20793" w:rsidRPr="00E667D8">
      <w:pPr>
        <w:ind w:firstLine="360"/>
        <w:jc w:val="both"/>
      </w:pPr>
    </w:p>
    <w:p w:rsidRDefault="00E20793" w:rsidP="00E20793" w:rsidR="00E20793" w:rsidRPr="00E667D8">
      <w:pPr>
        <w:numPr>
          <w:ilvl w:val="0"/>
          <w:numId w:val="18"/>
        </w:numPr>
        <w:suppressAutoHyphens/>
        <w:jc w:val="both"/>
      </w:pPr>
      <w:r w:rsidRPr="00E667D8">
        <w:lastRenderedPageBreak/>
        <w:t xml:space="preserve">Prvi </w:t>
      </w:r>
      <w:proofErr w:type="spellStart"/>
      <w:r w:rsidRPr="00E667D8">
        <w:t>razlučni</w:t>
      </w:r>
      <w:proofErr w:type="spellEnd"/>
      <w:r w:rsidRPr="00E667D8">
        <w:t xml:space="preserve"> vjerovnik u </w:t>
      </w:r>
      <w:proofErr w:type="spellStart"/>
      <w:r w:rsidRPr="00E667D8">
        <w:t>prednosnom</w:t>
      </w:r>
      <w:proofErr w:type="spellEnd"/>
      <w:r w:rsidRPr="00E667D8">
        <w:t xml:space="preserve"> redu može izjaviti da kupuje nekretninu i da stavlja u prijeboj svoju tražbinu s </w:t>
      </w:r>
      <w:proofErr w:type="spellStart"/>
      <w:r w:rsidRPr="00E667D8">
        <w:t>protutražbinom</w:t>
      </w:r>
      <w:proofErr w:type="spellEnd"/>
      <w:r w:rsidRPr="00E667D8">
        <w:t xml:space="preserve"> stečajnog dužnika po osnovi cijene u visini utvrđene vrijednosti nekretnine. </w:t>
      </w:r>
    </w:p>
    <w:p w:rsidRDefault="00E20793" w:rsidP="00E20793" w:rsidR="00E20793" w:rsidRPr="00E667D8">
      <w:pPr>
        <w:jc w:val="both"/>
      </w:pPr>
    </w:p>
    <w:p w:rsidRDefault="00E20793" w:rsidP="00E20793" w:rsidR="00E20793" w:rsidRPr="00E667D8">
      <w:pPr>
        <w:numPr>
          <w:ilvl w:val="0"/>
          <w:numId w:val="18"/>
        </w:numPr>
        <w:suppressAutoHyphens/>
        <w:jc w:val="both"/>
      </w:pPr>
      <w:r w:rsidRPr="00E667D8">
        <w:t>Nekretnina navedena u točki I. ovog zaključka prodaje se po načelu „viđeno-kupljeno“, te se neće priznati naknadne pritužbe na pravne ili materijalne nedostatke iste.</w:t>
      </w:r>
    </w:p>
    <w:p w:rsidRDefault="00E20793" w:rsidP="00E20793" w:rsidR="00E20793" w:rsidRPr="00E667D8">
      <w:pPr>
        <w:jc w:val="both"/>
      </w:pPr>
    </w:p>
    <w:p w:rsidRDefault="00E20793" w:rsidP="00E20793" w:rsidR="00E20793" w:rsidRPr="00E667D8">
      <w:pPr>
        <w:numPr>
          <w:ilvl w:val="0"/>
          <w:numId w:val="18"/>
        </w:numPr>
        <w:suppressAutoHyphens/>
        <w:jc w:val="both"/>
      </w:pPr>
      <w:r w:rsidRPr="00E667D8">
        <w:t>Ponuditeljima čija ponuda nije prihvaćena Agencija će vratiti jamčevinu na temelju naloga suda za prijenos novčanih sredstava (čl. 99. st. 4. OZ).</w:t>
      </w:r>
    </w:p>
    <w:p w:rsidRDefault="00E20793" w:rsidP="00E20793" w:rsidR="00E20793" w:rsidRPr="00E667D8">
      <w:pPr>
        <w:jc w:val="both"/>
      </w:pPr>
    </w:p>
    <w:p w:rsidRDefault="00E20793" w:rsidP="00E20793" w:rsidR="00E20793" w:rsidRPr="00E667D8">
      <w:pPr>
        <w:numPr>
          <w:ilvl w:val="0"/>
          <w:numId w:val="18"/>
        </w:numPr>
        <w:suppressAutoHyphens/>
        <w:jc w:val="both"/>
      </w:pPr>
      <w:r w:rsidRPr="00E667D8">
        <w:t xml:space="preserve">Valjanom uplatom jamčevine i </w:t>
      </w:r>
      <w:proofErr w:type="spellStart"/>
      <w:r w:rsidRPr="00E667D8">
        <w:t>kupovnine</w:t>
      </w:r>
      <w:proofErr w:type="spellEnd"/>
      <w:r w:rsidRPr="00E667D8">
        <w:t xml:space="preserve"> smatrat će se uplata izvršena u roku i evidentirana na računu Financijske agencije najkasnije u roku od 8 dana od isteka roka za uplatu.</w:t>
      </w:r>
    </w:p>
    <w:p w:rsidRDefault="00E20793" w:rsidP="00E20793" w:rsidR="00E20793" w:rsidRPr="00E667D8">
      <w:pPr>
        <w:jc w:val="both"/>
      </w:pPr>
    </w:p>
    <w:p w:rsidRDefault="00E20793" w:rsidP="00E20793" w:rsidR="00E20793" w:rsidRPr="00E667D8">
      <w:pPr>
        <w:numPr>
          <w:ilvl w:val="0"/>
          <w:numId w:val="18"/>
        </w:numPr>
        <w:suppressAutoHyphens/>
        <w:jc w:val="both"/>
      </w:pPr>
      <w:r w:rsidRPr="00E667D8">
        <w:t xml:space="preserve">Kupac je dužan platiti </w:t>
      </w:r>
      <w:proofErr w:type="spellStart"/>
      <w:r w:rsidRPr="00E667D8">
        <w:t>kupovninu</w:t>
      </w:r>
      <w:proofErr w:type="spellEnd"/>
      <w:r w:rsidRPr="00E667D8">
        <w:t xml:space="preserve"> na poseban račun Financijske agencije otvoren za tu namjenu u roku od </w:t>
      </w:r>
      <w:r w:rsidRPr="00E667D8">
        <w:rPr>
          <w:b/>
        </w:rPr>
        <w:t>30 dana od dana pravomoćnosti rješenja o dosudi</w:t>
      </w:r>
      <w:r w:rsidRPr="00E667D8">
        <w:t>.</w:t>
      </w:r>
    </w:p>
    <w:p w:rsidRDefault="00E20793" w:rsidP="00E20793" w:rsidR="00E20793" w:rsidRPr="00E667D8">
      <w:pPr>
        <w:jc w:val="both"/>
      </w:pPr>
    </w:p>
    <w:p w:rsidRDefault="00E20793" w:rsidP="00E20793" w:rsidR="00E20793" w:rsidRPr="00E667D8">
      <w:pPr>
        <w:numPr>
          <w:ilvl w:val="0"/>
          <w:numId w:val="18"/>
        </w:numPr>
        <w:suppressAutoHyphens/>
        <w:jc w:val="both"/>
      </w:pPr>
      <w:r w:rsidRPr="00E667D8">
        <w:t xml:space="preserve">U rješenju o dosudi će se odrediti da će se nekretnina dosuditi i kupcima koji su ponudili nižu cijenu, redom prema veličini cijene koju su ponudili, ako kupci koji su ponudili višu cijenu ne polože </w:t>
      </w:r>
      <w:proofErr w:type="spellStart"/>
      <w:r w:rsidRPr="00E667D8">
        <w:t>kupovninu</w:t>
      </w:r>
      <w:proofErr w:type="spellEnd"/>
      <w:r w:rsidRPr="00E667D8">
        <w:t xml:space="preserve"> u roku koji im je određen. U tom slučaju sud će donijeti posebno rješenje o dosudi svako sljedećem kupcu koji je ispunio uvjete da mu se nekretnina dosudi, u kojem rješenju će se odrediti rok za polaganje </w:t>
      </w:r>
      <w:proofErr w:type="spellStart"/>
      <w:r w:rsidRPr="00E667D8">
        <w:t>kupovnine</w:t>
      </w:r>
      <w:proofErr w:type="spellEnd"/>
      <w:r w:rsidRPr="00E667D8">
        <w:t xml:space="preserve">. Sud će u tom rješenju najprije oglasiti nevažećom dosudu kupcu koji je ponudio višu cijenu (čl. 103. st. 6. OZ).  </w:t>
      </w:r>
    </w:p>
    <w:p w:rsidRDefault="00E20793" w:rsidP="00E20793" w:rsidR="00E20793" w:rsidRPr="00E667D8">
      <w:pPr>
        <w:jc w:val="both"/>
      </w:pPr>
    </w:p>
    <w:p w:rsidRDefault="00E20793" w:rsidP="00E20793" w:rsidR="00E20793" w:rsidRPr="00E667D8">
      <w:pPr>
        <w:numPr>
          <w:ilvl w:val="0"/>
          <w:numId w:val="18"/>
        </w:numPr>
        <w:suppressAutoHyphens/>
        <w:jc w:val="both"/>
      </w:pPr>
      <w:r w:rsidRPr="00E667D8">
        <w:t xml:space="preserve">Ako kupac u određenom roku ne položi </w:t>
      </w:r>
      <w:proofErr w:type="spellStart"/>
      <w:r w:rsidRPr="00E667D8">
        <w:t>kupovninu</w:t>
      </w:r>
      <w:proofErr w:type="spellEnd"/>
      <w:r w:rsidRPr="00E667D8">
        <w:t xml:space="preserve">, a ne postoje uvjeti za dosudu nekretnine kupcu koji su ponudili nižu cijenu prema odredbi čl. 103. st. 6. OZ,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 w:rsidRPr="00E667D8">
        <w:t>kupovnine</w:t>
      </w:r>
      <w:proofErr w:type="spellEnd"/>
      <w:r w:rsidRPr="00E667D8">
        <w:t xml:space="preserve"> postignute na prijašnjoj dražbi i novoj prodaji. </w:t>
      </w:r>
    </w:p>
    <w:p w:rsidRDefault="00E20793" w:rsidP="00E20793" w:rsidR="00E20793" w:rsidRPr="00E667D8">
      <w:pPr>
        <w:jc w:val="both"/>
      </w:pPr>
    </w:p>
    <w:p w:rsidRDefault="00E20793" w:rsidP="00E20793" w:rsidR="00E20793" w:rsidRPr="00E667D8">
      <w:pPr>
        <w:numPr>
          <w:ilvl w:val="0"/>
          <w:numId w:val="18"/>
        </w:numPr>
        <w:suppressAutoHyphens/>
        <w:jc w:val="both"/>
      </w:pPr>
      <w:r w:rsidRPr="00E667D8">
        <w:t xml:space="preserve">Nakon što kupac položi </w:t>
      </w:r>
      <w:proofErr w:type="spellStart"/>
      <w:r w:rsidRPr="00E667D8">
        <w:t>kupovninu</w:t>
      </w:r>
      <w:proofErr w:type="spellEnd"/>
      <w:r w:rsidRPr="00E667D8">
        <w:t xml:space="preserve"> i rješenje o dosudi postane pravomoćno sud će zaključkom odrediti predaju nekretnine kupcu, upis prava vlasništva nekretnina u zemljišnim knjigama u korist kupca i brisanje založnih prava, na kupljenim nekretninama.</w:t>
      </w:r>
    </w:p>
    <w:p w:rsidRDefault="00E20793" w:rsidP="00E20793" w:rsidR="00E20793" w:rsidRPr="00E667D8">
      <w:pPr>
        <w:jc w:val="both"/>
      </w:pPr>
    </w:p>
    <w:p w:rsidRDefault="00E20793" w:rsidP="00E20793" w:rsidR="00E20793" w:rsidRPr="00E667D8">
      <w:pPr>
        <w:numPr>
          <w:ilvl w:val="0"/>
          <w:numId w:val="18"/>
        </w:numPr>
        <w:suppressAutoHyphens/>
        <w:jc w:val="both"/>
      </w:pPr>
      <w:r w:rsidRPr="00E667D8">
        <w:t>Razgledavanje nekretnine te uvid u procjene vrijednosti iste mogu se obaviti uz prethodni dogovor sa stečajnom upraviteljem Tihomir Zec, kontakt broj 099/3795335, svakim radnim danom od 8-16 sati.</w:t>
      </w:r>
    </w:p>
    <w:p w:rsidRDefault="009307E3" w:rsidP="009307E3" w:rsidR="009307E3" w:rsidRPr="0018506D"/>
    <w:p w:rsidRDefault="002467C0" w:rsidP="00A30202" w:rsidR="002467C0" w:rsidRPr="00FF1330">
      <w:pPr>
        <w:jc w:val="both"/>
      </w:pPr>
    </w:p>
    <w:p w:rsidRDefault="00A30202" w:rsidP="00A30202" w:rsidR="00A30202">
      <w:pPr>
        <w:jc w:val="center"/>
      </w:pPr>
      <w:r w:rsidRPr="00D732AB">
        <w:t xml:space="preserve">U Osijeku </w:t>
      </w:r>
      <w:r w:rsidR="00E20793">
        <w:t>29. lipnja</w:t>
      </w:r>
      <w:r w:rsidR="00E65667">
        <w:t xml:space="preserve"> 2018. g.</w:t>
      </w: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</w:t>
      </w:r>
      <w:r w:rsidR="000C3465">
        <w:t>A SUTKINJA</w:t>
      </w:r>
      <w:r w:rsidRPr="00D732AB">
        <w:t>:</w:t>
      </w:r>
    </w:p>
    <w:p w:rsidRDefault="000C3465" w:rsidP="00A30202" w:rsidR="00A30202">
      <w:pPr>
        <w:jc w:val="both"/>
      </w:pPr>
      <w:r>
        <w:t>Danijela Sekulić</w:t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 w:rsidRPr="00D732AB">
        <w:t xml:space="preserve">                   </w:t>
      </w:r>
      <w:r>
        <w:t xml:space="preserve">               Nada Roso</w:t>
      </w:r>
    </w:p>
    <w:p w:rsidRDefault="002467C0" w:rsidP="00A30202" w:rsidR="002467C0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 w:rsidRPr="00001E72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0C3465" w:rsidP="00285635" w:rsidR="00001E72" w:rsidRPr="00001E72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001E72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E20793">
        <w:rPr>
          <w:rFonts w:cs="Times New Roman" w:hAnsi="Times New Roman" w:ascii="Times New Roman"/>
        </w:rPr>
        <w:t>Tihomir Zec</w:t>
      </w:r>
    </w:p>
    <w:p w:rsidRDefault="00C51CE7" w:rsidP="00285635" w:rsidR="00C51CE7" w:rsidRPr="00001E72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001E72">
        <w:rPr>
          <w:rFonts w:cs="Times New Roman" w:hAnsi="Times New Roman" w:ascii="Times New Roman"/>
          <w:sz w:val="24"/>
          <w:szCs w:val="24"/>
        </w:rPr>
        <w:t xml:space="preserve">FINA uz </w:t>
      </w:r>
      <w:r w:rsidR="00454109" w:rsidRPr="00001E72">
        <w:rPr>
          <w:rFonts w:cs="Times New Roman" w:hAnsi="Times New Roman" w:ascii="Times New Roman"/>
          <w:sz w:val="24"/>
          <w:szCs w:val="24"/>
        </w:rPr>
        <w:t xml:space="preserve">rješenje o prodaji od </w:t>
      </w:r>
      <w:r w:rsidR="00E20793">
        <w:rPr>
          <w:rFonts w:cs="Times New Roman" w:hAnsi="Times New Roman" w:ascii="Times New Roman"/>
          <w:sz w:val="24"/>
          <w:szCs w:val="24"/>
        </w:rPr>
        <w:t>6.11.2017</w:t>
      </w:r>
      <w:r w:rsidR="00001E72">
        <w:rPr>
          <w:rFonts w:cs="Times New Roman" w:hAnsi="Times New Roman" w:ascii="Times New Roman"/>
          <w:sz w:val="24"/>
          <w:szCs w:val="24"/>
        </w:rPr>
        <w:t xml:space="preserve">. g. </w:t>
      </w:r>
      <w:r w:rsidR="00454109" w:rsidRPr="00001E72">
        <w:rPr>
          <w:rFonts w:cs="Times New Roman" w:hAnsi="Times New Roman" w:ascii="Times New Roman"/>
          <w:sz w:val="24"/>
          <w:szCs w:val="24"/>
        </w:rPr>
        <w:t xml:space="preserve">s potvrdom pravomoćnosti, </w:t>
      </w:r>
      <w:r w:rsidRPr="00001E72">
        <w:rPr>
          <w:rFonts w:cs="Times New Roman" w:hAnsi="Times New Roman" w:ascii="Times New Roman"/>
          <w:sz w:val="24"/>
          <w:szCs w:val="24"/>
        </w:rPr>
        <w:t>zahtjev</w:t>
      </w:r>
      <w:r w:rsidR="00001E72">
        <w:rPr>
          <w:rFonts w:cs="Times New Roman" w:hAnsi="Times New Roman" w:ascii="Times New Roman"/>
          <w:sz w:val="24"/>
          <w:szCs w:val="24"/>
        </w:rPr>
        <w:t>/obrazac za prodaju nekretnine</w:t>
      </w:r>
      <w:r w:rsidR="00454109" w:rsidRPr="00001E72">
        <w:rPr>
          <w:rFonts w:cs="Times New Roman" w:hAnsi="Times New Roman" w:ascii="Times New Roman"/>
          <w:sz w:val="24"/>
          <w:szCs w:val="24"/>
        </w:rPr>
        <w:t>, izva</w:t>
      </w:r>
      <w:r w:rsidR="00E20793">
        <w:rPr>
          <w:rFonts w:cs="Times New Roman" w:hAnsi="Times New Roman" w:ascii="Times New Roman"/>
          <w:sz w:val="24"/>
          <w:szCs w:val="24"/>
        </w:rPr>
        <w:t xml:space="preserve">ci </w:t>
      </w:r>
      <w:r w:rsidR="00454109" w:rsidRPr="00001E72">
        <w:rPr>
          <w:rFonts w:cs="Times New Roman" w:hAnsi="Times New Roman" w:ascii="Times New Roman"/>
          <w:sz w:val="24"/>
          <w:szCs w:val="24"/>
        </w:rPr>
        <w:t xml:space="preserve"> iz </w:t>
      </w:r>
      <w:proofErr w:type="spellStart"/>
      <w:r w:rsidR="00454109" w:rsidRPr="00001E72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454109" w:rsidRPr="00001E72">
        <w:rPr>
          <w:rFonts w:cs="Times New Roman" w:hAnsi="Times New Roman" w:ascii="Times New Roman"/>
          <w:sz w:val="24"/>
          <w:szCs w:val="24"/>
        </w:rPr>
        <w:t xml:space="preserve">. </w:t>
      </w:r>
      <w:r w:rsidR="00E20793">
        <w:rPr>
          <w:rFonts w:cs="Times New Roman" w:hAnsi="Times New Roman" w:ascii="Times New Roman"/>
          <w:sz w:val="24"/>
          <w:szCs w:val="24"/>
        </w:rPr>
        <w:t xml:space="preserve">- </w:t>
      </w:r>
      <w:r w:rsidR="00454109" w:rsidRPr="00001E72">
        <w:rPr>
          <w:rFonts w:cs="Times New Roman" w:hAnsi="Times New Roman" w:ascii="Times New Roman"/>
          <w:sz w:val="24"/>
          <w:szCs w:val="24"/>
        </w:rPr>
        <w:t>izvorni</w:t>
      </w:r>
      <w:r w:rsidR="00E20793">
        <w:rPr>
          <w:rFonts w:cs="Times New Roman" w:hAnsi="Times New Roman" w:ascii="Times New Roman"/>
          <w:sz w:val="24"/>
          <w:szCs w:val="24"/>
        </w:rPr>
        <w:t>ci</w:t>
      </w:r>
    </w:p>
    <w:p w:rsidRDefault="00454109" w:rsidP="00285635" w:rsidR="00454109">
      <w:pPr>
        <w:numPr>
          <w:ilvl w:val="0"/>
          <w:numId w:val="1"/>
        </w:numPr>
        <w:jc w:val="both"/>
      </w:pPr>
      <w:r>
        <w:t xml:space="preserve">e-Oglasna ploča sudova </w:t>
      </w:r>
      <w:r w:rsidR="00E20793">
        <w:t>uz podnesak st. uprav. od 30.3.2018. g.</w:t>
      </w:r>
    </w:p>
    <w:p w:rsidRDefault="00E20793" w:rsidP="00285635" w:rsidR="000C3465">
      <w:pPr>
        <w:numPr>
          <w:ilvl w:val="0"/>
          <w:numId w:val="1"/>
        </w:numPr>
        <w:jc w:val="both"/>
      </w:pPr>
      <w:r>
        <w:t>R-6.7./VTS</w:t>
      </w: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E20793" w:rsidP="009307E3" w:rsidR="00E20793">
      <w:pPr>
        <w:jc w:val="both"/>
      </w:pPr>
    </w:p>
    <w:p w:rsidRDefault="00E20793" w:rsidP="009307E3" w:rsidR="00E20793">
      <w:pPr>
        <w:jc w:val="both"/>
      </w:pPr>
    </w:p>
    <w:p w:rsidRDefault="00E20793" w:rsidP="009307E3" w:rsidR="00E20793">
      <w:pPr>
        <w:jc w:val="both"/>
      </w:pPr>
    </w:p>
    <w:p w:rsidRDefault="00E20793" w:rsidP="009307E3" w:rsidR="00E20793">
      <w:pPr>
        <w:jc w:val="both"/>
      </w:pPr>
    </w:p>
    <w:p w:rsidRDefault="00E20793" w:rsidP="009307E3" w:rsidR="00E20793">
      <w:pPr>
        <w:jc w:val="both"/>
      </w:pPr>
    </w:p>
    <w:p w:rsidRDefault="00E20793" w:rsidP="009307E3" w:rsidR="00E20793">
      <w:pPr>
        <w:jc w:val="both"/>
      </w:pPr>
    </w:p>
    <w:p w:rsidRDefault="00E20793" w:rsidP="009307E3" w:rsidR="00E20793">
      <w:pPr>
        <w:jc w:val="both"/>
      </w:pPr>
    </w:p>
    <w:p w:rsidRDefault="00E20793" w:rsidP="009307E3" w:rsidR="00E20793">
      <w:pPr>
        <w:jc w:val="both"/>
      </w:pPr>
    </w:p>
    <w:p w:rsidRDefault="00E20793" w:rsidP="009307E3" w:rsidR="00E20793">
      <w:pPr>
        <w:jc w:val="both"/>
      </w:pPr>
    </w:p>
    <w:p w:rsidRDefault="00E20793" w:rsidP="009307E3" w:rsidR="00E20793">
      <w:pPr>
        <w:jc w:val="both"/>
      </w:pPr>
    </w:p>
    <w:p w:rsidRDefault="00E20793" w:rsidP="009307E3" w:rsidR="00E20793">
      <w:pPr>
        <w:jc w:val="both"/>
      </w:pPr>
    </w:p>
    <w:p w:rsidRDefault="00E20793" w:rsidP="009307E3" w:rsidR="00E20793">
      <w:pPr>
        <w:jc w:val="both"/>
      </w:pPr>
    </w:p>
    <w:p w:rsidRDefault="00E20793" w:rsidP="009307E3" w:rsidR="00E20793">
      <w:pPr>
        <w:jc w:val="both"/>
      </w:pPr>
    </w:p>
    <w:p w:rsidRDefault="00E20793" w:rsidP="009307E3" w:rsidR="00E20793">
      <w:pPr>
        <w:jc w:val="both"/>
      </w:pPr>
    </w:p>
    <w:p w:rsidRDefault="00E20793" w:rsidP="009307E3" w:rsidR="00E20793" w:rsidRPr="00B03516">
      <w:pPr>
        <w:jc w:val="both"/>
      </w:pP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F519F8" w:rsidP="008A2B70" w:rsidR="00F519F8" w:rsidRPr="00EF33B5">
      <w:pPr>
        <w:pStyle w:val="Tijeloteksta"/>
        <w:ind w:firstLine="708" w:left="4956"/>
        <w:jc w:val="left"/>
      </w:pPr>
      <w:r>
        <w:lastRenderedPageBreak/>
        <w:t xml:space="preserve">        </w:t>
      </w:r>
      <w:bookmarkStart w:name="_GoBack" w:id="0"/>
      <w:bookmarkEnd w:id="0"/>
    </w:p>
    <w:p w:rsidRDefault="00703041" w:rsidP="00493E0B" w:rsidR="00703041"/>
    <w:sectPr w:rsidSect="00940BDB" w:rsidR="00703041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40D0" w:rsidR="00D940D0">
      <w:r>
        <w:separator/>
      </w:r>
    </w:p>
  </w:endnote>
  <w:endnote w:id="0" w:type="continuationSeparator">
    <w:p w:rsidRDefault="00D940D0" w:rsidR="00D940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40D0" w:rsidR="00D940D0">
      <w:r>
        <w:separator/>
      </w:r>
    </w:p>
  </w:footnote>
  <w:footnote w:id="0" w:type="continuationSeparator">
    <w:p w:rsidRDefault="00D940D0" w:rsidR="00D940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2B70">
      <w:rPr>
        <w:rStyle w:val="Brojstranice"/>
        <w:noProof/>
      </w:rPr>
      <w:t>10</w:t>
    </w:r>
    <w:r>
      <w:rPr>
        <w:rStyle w:val="Brojstranice"/>
      </w:rPr>
      <w:fldChar w:fldCharType="end"/>
    </w:r>
  </w:p>
  <w:p w:rsidRDefault="000C3465" w:rsidP="00E20793" w:rsidR="00E20793">
    <w:pPr>
      <w:tabs>
        <w:tab w:pos="7245" w:val="left"/>
      </w:tabs>
      <w:jc w:val="right"/>
    </w:pPr>
    <w:r>
      <w:tab/>
    </w:r>
    <w:r w:rsidR="00E20793">
      <w:t>6 St-517/16-166</w:t>
    </w:r>
  </w:p>
  <w:p w:rsidRDefault="0028068F" w:rsidP="00187768" w:rsidR="0028068F">
    <w:pPr>
      <w:tabs>
        <w:tab w:pos="7245" w:val="left"/>
      </w:tabs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8722E"/>
    <w:multiLevelType w:val="hybridMultilevel"/>
    <w:tmpl w:val="31866EFC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5456A03"/>
    <w:multiLevelType w:val="hybridMultilevel"/>
    <w:tmpl w:val="A18E6B68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A200BE5"/>
    <w:multiLevelType w:val="hybridMultilevel"/>
    <w:tmpl w:val="0068F7F6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0AF055CD"/>
    <w:multiLevelType w:val="hybridMultilevel"/>
    <w:tmpl w:val="9E4C3C2C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0B167CE3"/>
    <w:multiLevelType w:val="hybridMultilevel"/>
    <w:tmpl w:val="E8CEE058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0B44731D"/>
    <w:multiLevelType w:val="hybridMultilevel"/>
    <w:tmpl w:val="BF6C41D8"/>
    <w:lvl w:tplc="77AEE1A8" w:ilvl="0">
      <w:start w:val="3"/>
      <w:numFmt w:val="bullet"/>
      <w:lvlText w:val="-"/>
      <w:lvlJc w:val="left"/>
      <w:pPr>
        <w:ind w:hanging="360" w:left="150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6"/>
      </w:pPr>
      <w:rPr>
        <w:rFonts w:hAnsi="Wingdings" w:ascii="Wingdings" w:hint="default"/>
      </w:rPr>
    </w:lvl>
  </w:abstractNum>
  <w:abstractNum w:abstractNumId="7">
    <w:nsid w:val="0C275DFF"/>
    <w:multiLevelType w:val="hybridMultilevel"/>
    <w:tmpl w:val="2722A9DA"/>
    <w:lvl w:tplc="8EB40440" w:ilvl="0">
      <w:start w:val="1"/>
      <w:numFmt w:val="upperRoman"/>
      <w:lvlText w:val="%1."/>
      <w:lvlJc w:val="righ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1332CC"/>
    <w:multiLevelType w:val="hybridMultilevel"/>
    <w:tmpl w:val="04569394"/>
    <w:lvl w:tplc="A6C0C438" w:ilvl="0">
      <w:start w:val="5"/>
      <w:numFmt w:val="upperRoman"/>
      <w:lvlText w:val="%1."/>
      <w:lvlJc w:val="righ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3CA6926"/>
    <w:multiLevelType w:val="hybridMultilevel"/>
    <w:tmpl w:val="5204CE8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1AB12E68"/>
    <w:multiLevelType w:val="hybridMultilevel"/>
    <w:tmpl w:val="036A58A8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1DE47B52"/>
    <w:multiLevelType w:val="hybridMultilevel"/>
    <w:tmpl w:val="9CAE6EAE"/>
    <w:lvl w:tplc="041A000F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29039C3"/>
    <w:multiLevelType w:val="hybridMultilevel"/>
    <w:tmpl w:val="0C3A4BA8"/>
    <w:lvl w:tplc="A46E787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3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5B244C4"/>
    <w:multiLevelType w:val="hybridMultilevel"/>
    <w:tmpl w:val="820EC9DA"/>
    <w:lvl w:tplc="77AEE1A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FD5483F"/>
    <w:multiLevelType w:val="hybridMultilevel"/>
    <w:tmpl w:val="B2D0882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313F0976"/>
    <w:multiLevelType w:val="hybridMultilevel"/>
    <w:tmpl w:val="2E18AFA4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378237B6"/>
    <w:multiLevelType w:val="hybridMultilevel"/>
    <w:tmpl w:val="E6A044C0"/>
    <w:lvl w:tplc="95848814" w:ilvl="0">
      <w:start w:val="1"/>
      <w:numFmt w:val="bullet"/>
      <w:lvlText w:val="-"/>
      <w:lvlJc w:val="left"/>
      <w:pPr>
        <w:ind w:hanging="360" w:left="1506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6"/>
      </w:pPr>
      <w:rPr>
        <w:rFonts w:hAnsi="Wingdings" w:ascii="Wingdings" w:hint="default"/>
      </w:rPr>
    </w:lvl>
  </w:abstractNum>
  <w:abstractNum w:abstractNumId="18">
    <w:nsid w:val="379173D9"/>
    <w:multiLevelType w:val="hybridMultilevel"/>
    <w:tmpl w:val="3B04504C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3F085385"/>
    <w:multiLevelType w:val="hybridMultilevel"/>
    <w:tmpl w:val="A4F83EB4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4141141B"/>
    <w:multiLevelType w:val="hybridMultilevel"/>
    <w:tmpl w:val="2B0E1570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1">
    <w:nsid w:val="42F73688"/>
    <w:multiLevelType w:val="hybridMultilevel"/>
    <w:tmpl w:val="6A4C5D6C"/>
    <w:lvl w:tplc="95848814" w:ilvl="0">
      <w:start w:val="1"/>
      <w:numFmt w:val="bullet"/>
      <w:lvlText w:val="-"/>
      <w:lvlJc w:val="left"/>
      <w:pPr>
        <w:ind w:hanging="360" w:left="981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0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2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4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6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8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0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2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41"/>
      </w:pPr>
      <w:rPr>
        <w:rFonts w:hAnsi="Wingdings" w:ascii="Wingdings" w:hint="default"/>
      </w:rPr>
    </w:lvl>
  </w:abstractNum>
  <w:abstractNum w:abstractNumId="22">
    <w:nsid w:val="48BC2948"/>
    <w:multiLevelType w:val="hybridMultilevel"/>
    <w:tmpl w:val="320EB4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A1A070E"/>
    <w:multiLevelType w:val="hybridMultilevel"/>
    <w:tmpl w:val="24BCA770"/>
    <w:lvl w:tplc="73727EE2" w:ilvl="0">
      <w:start w:val="1"/>
      <w:numFmt w:val="decimal"/>
      <w:lvlText w:val="%1."/>
      <w:lvlJc w:val="left"/>
      <w:pPr>
        <w:ind w:hanging="360" w:left="108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A282A1C"/>
    <w:multiLevelType w:val="hybridMultilevel"/>
    <w:tmpl w:val="397A672A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5">
    <w:nsid w:val="4DFC72EC"/>
    <w:multiLevelType w:val="hybridMultilevel"/>
    <w:tmpl w:val="23AAA9E2"/>
    <w:lvl w:tplc="77AEE1A8" w:ilvl="0">
      <w:start w:val="3"/>
      <w:numFmt w:val="bullet"/>
      <w:lvlText w:val="-"/>
      <w:lvlJc w:val="left"/>
      <w:pPr>
        <w:ind w:hanging="360" w:left="150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6"/>
      </w:pPr>
      <w:rPr>
        <w:rFonts w:hAnsi="Wingdings" w:ascii="Wingdings" w:hint="default"/>
      </w:rPr>
    </w:lvl>
  </w:abstractNum>
  <w:abstractNum w:abstractNumId="26">
    <w:nsid w:val="5B8308EB"/>
    <w:multiLevelType w:val="hybridMultilevel"/>
    <w:tmpl w:val="72A6B6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CEE5EA9"/>
    <w:multiLevelType w:val="hybridMultilevel"/>
    <w:tmpl w:val="85A0DF08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8">
    <w:nsid w:val="68DA37DA"/>
    <w:multiLevelType w:val="hybridMultilevel"/>
    <w:tmpl w:val="A472412A"/>
    <w:lvl w:tplc="95848814" w:ilvl="0">
      <w:start w:val="1"/>
      <w:numFmt w:val="bullet"/>
      <w:lvlText w:val="-"/>
      <w:lvlJc w:val="left"/>
      <w:pPr>
        <w:ind w:hanging="360" w:left="1506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6"/>
      </w:pPr>
      <w:rPr>
        <w:rFonts w:hAnsi="Wingdings" w:ascii="Wingdings" w:hint="default"/>
      </w:rPr>
    </w:lvl>
  </w:abstractNum>
  <w:abstractNum w:abstractNumId="29">
    <w:nsid w:val="6BB66F77"/>
    <w:multiLevelType w:val="hybridMultilevel"/>
    <w:tmpl w:val="07EC69CA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6CD2052C"/>
    <w:multiLevelType w:val="hybridMultilevel"/>
    <w:tmpl w:val="4A088824"/>
    <w:lvl w:tplc="1C7C3090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1">
    <w:nsid w:val="70C325D5"/>
    <w:multiLevelType w:val="hybridMultilevel"/>
    <w:tmpl w:val="4712E9C2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2">
    <w:nsid w:val="76F01D57"/>
    <w:multiLevelType w:val="hybridMultilevel"/>
    <w:tmpl w:val="E8D86D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8CA3B1C"/>
    <w:multiLevelType w:val="hybridMultilevel"/>
    <w:tmpl w:val="A276177E"/>
    <w:lvl w:tplc="95848814" w:ilvl="0">
      <w:start w:val="1"/>
      <w:numFmt w:val="bullet"/>
      <w:lvlText w:val="-"/>
      <w:lvlJc w:val="left"/>
      <w:pPr>
        <w:ind w:hanging="360" w:left="1506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6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</w:num>
  <w:num w:numId="3">
    <w:abstractNumId w:val="14"/>
  </w:num>
  <w:num w:numId="4">
    <w:abstractNumId w:val="2"/>
  </w:num>
  <w:num w:numId="5">
    <w:abstractNumId w:val="30"/>
  </w:num>
  <w:num w:numId="6">
    <w:abstractNumId w:val="32"/>
  </w:num>
  <w:num w:numId="7">
    <w:abstractNumId w:val="26"/>
  </w:num>
  <w:num w:numId="8">
    <w:abstractNumId w:val="22"/>
  </w:num>
  <w:num w:numId="9">
    <w:abstractNumId w:val="7"/>
  </w:num>
  <w:num w:numId="10">
    <w:abstractNumId w:val="11"/>
  </w:num>
  <w:num w:numId="11">
    <w:abstractNumId w:val="23"/>
  </w:num>
  <w:num w:numId="12">
    <w:abstractNumId w:val="25"/>
  </w:num>
  <w:num w:numId="13">
    <w:abstractNumId w:val="6"/>
  </w:num>
  <w:num w:numId="14">
    <w:abstractNumId w:val="33"/>
  </w:num>
  <w:num w:numId="15">
    <w:abstractNumId w:val="17"/>
  </w:num>
  <w:num w:numId="16">
    <w:abstractNumId w:val="28"/>
  </w:num>
  <w:num w:numId="17">
    <w:abstractNumId w:val="9"/>
  </w:num>
  <w:num w:numId="18">
    <w:abstractNumId w:val="8"/>
  </w:num>
  <w:num w:numId="19">
    <w:abstractNumId w:val="20"/>
  </w:num>
  <w:num w:numId="20">
    <w:abstractNumId w:val="29"/>
  </w:num>
  <w:num w:numId="21">
    <w:abstractNumId w:val="3"/>
  </w:num>
  <w:num w:numId="22">
    <w:abstractNumId w:val="16"/>
  </w:num>
  <w:num w:numId="23">
    <w:abstractNumId w:val="0"/>
  </w:num>
  <w:num w:numId="24">
    <w:abstractNumId w:val="18"/>
  </w:num>
  <w:num w:numId="25">
    <w:abstractNumId w:val="15"/>
  </w:num>
  <w:num w:numId="26">
    <w:abstractNumId w:val="27"/>
  </w:num>
  <w:num w:numId="27">
    <w:abstractNumId w:val="24"/>
  </w:num>
  <w:num w:numId="28">
    <w:abstractNumId w:val="21"/>
  </w:num>
  <w:num w:numId="29">
    <w:abstractNumId w:val="19"/>
  </w:num>
  <w:num w:numId="30">
    <w:abstractNumId w:val="4"/>
  </w:num>
  <w:num w:numId="31">
    <w:abstractNumId w:val="1"/>
  </w:num>
  <w:num w:numId="32">
    <w:abstractNumId w:val="5"/>
  </w:num>
  <w:num w:numId="33">
    <w:abstractNumId w:val="31"/>
  </w:num>
  <w:num w:numId="34">
    <w:abstractNumId w:val="10"/>
  </w:num>
  <w:numIdMacAtCleanup w:val="7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1E72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B11D4"/>
    <w:rsid w:val="000C3465"/>
    <w:rsid w:val="000D032B"/>
    <w:rsid w:val="000E3517"/>
    <w:rsid w:val="00101819"/>
    <w:rsid w:val="001047DB"/>
    <w:rsid w:val="00117977"/>
    <w:rsid w:val="001221B3"/>
    <w:rsid w:val="0012370D"/>
    <w:rsid w:val="00130E08"/>
    <w:rsid w:val="00150682"/>
    <w:rsid w:val="00153578"/>
    <w:rsid w:val="001556C8"/>
    <w:rsid w:val="00160B73"/>
    <w:rsid w:val="001728D2"/>
    <w:rsid w:val="00177D27"/>
    <w:rsid w:val="00187768"/>
    <w:rsid w:val="0019087D"/>
    <w:rsid w:val="00194559"/>
    <w:rsid w:val="00197EE1"/>
    <w:rsid w:val="001B1445"/>
    <w:rsid w:val="001C245B"/>
    <w:rsid w:val="001C2BD3"/>
    <w:rsid w:val="001C3C35"/>
    <w:rsid w:val="001D2F75"/>
    <w:rsid w:val="001E20C7"/>
    <w:rsid w:val="00205A06"/>
    <w:rsid w:val="00207590"/>
    <w:rsid w:val="002147D0"/>
    <w:rsid w:val="00226EC9"/>
    <w:rsid w:val="002467C0"/>
    <w:rsid w:val="00257701"/>
    <w:rsid w:val="0026331C"/>
    <w:rsid w:val="00267FBD"/>
    <w:rsid w:val="00270963"/>
    <w:rsid w:val="00272E55"/>
    <w:rsid w:val="0028068F"/>
    <w:rsid w:val="00281731"/>
    <w:rsid w:val="00285635"/>
    <w:rsid w:val="00292B96"/>
    <w:rsid w:val="002C1037"/>
    <w:rsid w:val="002C3FD9"/>
    <w:rsid w:val="002E271C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5AFF"/>
    <w:rsid w:val="003C709D"/>
    <w:rsid w:val="003D2223"/>
    <w:rsid w:val="003D4CDD"/>
    <w:rsid w:val="003E14F3"/>
    <w:rsid w:val="003E2FDA"/>
    <w:rsid w:val="003E6BC2"/>
    <w:rsid w:val="003E72FA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2263C"/>
    <w:rsid w:val="00433AF5"/>
    <w:rsid w:val="00443475"/>
    <w:rsid w:val="00454109"/>
    <w:rsid w:val="00457310"/>
    <w:rsid w:val="00463906"/>
    <w:rsid w:val="00470AD2"/>
    <w:rsid w:val="00480626"/>
    <w:rsid w:val="00493169"/>
    <w:rsid w:val="00493E0B"/>
    <w:rsid w:val="004A5601"/>
    <w:rsid w:val="004B2B7F"/>
    <w:rsid w:val="004C39EA"/>
    <w:rsid w:val="004F31E3"/>
    <w:rsid w:val="005443B1"/>
    <w:rsid w:val="005527A1"/>
    <w:rsid w:val="00565668"/>
    <w:rsid w:val="00565B8D"/>
    <w:rsid w:val="005821CC"/>
    <w:rsid w:val="00584E8A"/>
    <w:rsid w:val="005A7C2B"/>
    <w:rsid w:val="005B2FA6"/>
    <w:rsid w:val="005B3F18"/>
    <w:rsid w:val="005C25C3"/>
    <w:rsid w:val="005C7A9B"/>
    <w:rsid w:val="005E0C19"/>
    <w:rsid w:val="005F5458"/>
    <w:rsid w:val="00614051"/>
    <w:rsid w:val="00625848"/>
    <w:rsid w:val="00626CAF"/>
    <w:rsid w:val="00632512"/>
    <w:rsid w:val="00664027"/>
    <w:rsid w:val="00674594"/>
    <w:rsid w:val="00692DC9"/>
    <w:rsid w:val="00695E47"/>
    <w:rsid w:val="006A45FC"/>
    <w:rsid w:val="006F1D8D"/>
    <w:rsid w:val="006F3621"/>
    <w:rsid w:val="00703041"/>
    <w:rsid w:val="00706971"/>
    <w:rsid w:val="0071436D"/>
    <w:rsid w:val="00724DCF"/>
    <w:rsid w:val="00727E7B"/>
    <w:rsid w:val="00754B1E"/>
    <w:rsid w:val="007618DD"/>
    <w:rsid w:val="007625AC"/>
    <w:rsid w:val="0076395F"/>
    <w:rsid w:val="00765338"/>
    <w:rsid w:val="0078398D"/>
    <w:rsid w:val="00794B55"/>
    <w:rsid w:val="007B337C"/>
    <w:rsid w:val="007B6358"/>
    <w:rsid w:val="007B64B5"/>
    <w:rsid w:val="007C48E4"/>
    <w:rsid w:val="007D2AA0"/>
    <w:rsid w:val="007D2CC5"/>
    <w:rsid w:val="007D54B0"/>
    <w:rsid w:val="007E28B1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834FE"/>
    <w:rsid w:val="008A2B70"/>
    <w:rsid w:val="008A3380"/>
    <w:rsid w:val="008A5403"/>
    <w:rsid w:val="008A5E28"/>
    <w:rsid w:val="008B05E8"/>
    <w:rsid w:val="008B1F96"/>
    <w:rsid w:val="008D39A0"/>
    <w:rsid w:val="008E3C7D"/>
    <w:rsid w:val="008E4836"/>
    <w:rsid w:val="009058C2"/>
    <w:rsid w:val="009065C0"/>
    <w:rsid w:val="00912573"/>
    <w:rsid w:val="009307E3"/>
    <w:rsid w:val="00934D1B"/>
    <w:rsid w:val="009370DB"/>
    <w:rsid w:val="00940BDB"/>
    <w:rsid w:val="00941ECC"/>
    <w:rsid w:val="00943A5D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4510"/>
    <w:rsid w:val="00A063A5"/>
    <w:rsid w:val="00A06C79"/>
    <w:rsid w:val="00A30202"/>
    <w:rsid w:val="00A30A28"/>
    <w:rsid w:val="00A30D21"/>
    <w:rsid w:val="00A30DC9"/>
    <w:rsid w:val="00A778DD"/>
    <w:rsid w:val="00A830A7"/>
    <w:rsid w:val="00AA261A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24763"/>
    <w:rsid w:val="00B30FAF"/>
    <w:rsid w:val="00B332BB"/>
    <w:rsid w:val="00B408B0"/>
    <w:rsid w:val="00B40B07"/>
    <w:rsid w:val="00B40F19"/>
    <w:rsid w:val="00B44B39"/>
    <w:rsid w:val="00B464CD"/>
    <w:rsid w:val="00B55E6E"/>
    <w:rsid w:val="00B6083C"/>
    <w:rsid w:val="00B61066"/>
    <w:rsid w:val="00B80557"/>
    <w:rsid w:val="00B95AD3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1CE7"/>
    <w:rsid w:val="00C54411"/>
    <w:rsid w:val="00C62369"/>
    <w:rsid w:val="00C715A0"/>
    <w:rsid w:val="00C7646D"/>
    <w:rsid w:val="00C77B7A"/>
    <w:rsid w:val="00C8014E"/>
    <w:rsid w:val="00C91DA2"/>
    <w:rsid w:val="00C93FE2"/>
    <w:rsid w:val="00CA78D3"/>
    <w:rsid w:val="00CB5006"/>
    <w:rsid w:val="00CB74D1"/>
    <w:rsid w:val="00CE4A27"/>
    <w:rsid w:val="00D11A4B"/>
    <w:rsid w:val="00D13C3E"/>
    <w:rsid w:val="00D17E6E"/>
    <w:rsid w:val="00D3268E"/>
    <w:rsid w:val="00D610AC"/>
    <w:rsid w:val="00D73539"/>
    <w:rsid w:val="00D81DFC"/>
    <w:rsid w:val="00D940D0"/>
    <w:rsid w:val="00DA3B2A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20793"/>
    <w:rsid w:val="00E23467"/>
    <w:rsid w:val="00E339F3"/>
    <w:rsid w:val="00E340AB"/>
    <w:rsid w:val="00E34BE5"/>
    <w:rsid w:val="00E65667"/>
    <w:rsid w:val="00E8224E"/>
    <w:rsid w:val="00E83AC8"/>
    <w:rsid w:val="00EB4D2A"/>
    <w:rsid w:val="00EB6E57"/>
    <w:rsid w:val="00EC1387"/>
    <w:rsid w:val="00EC27FE"/>
    <w:rsid w:val="00EC6627"/>
    <w:rsid w:val="00ED7C95"/>
    <w:rsid w:val="00EE12BC"/>
    <w:rsid w:val="00F108E5"/>
    <w:rsid w:val="00F1269B"/>
    <w:rsid w:val="00F218F0"/>
    <w:rsid w:val="00F27A11"/>
    <w:rsid w:val="00F40360"/>
    <w:rsid w:val="00F441F5"/>
    <w:rsid w:val="00F519F8"/>
    <w:rsid w:val="00F66F18"/>
    <w:rsid w:val="00F67599"/>
    <w:rsid w:val="00F67DB3"/>
    <w:rsid w:val="00F82C08"/>
    <w:rsid w:val="00F91ECE"/>
    <w:rsid w:val="00F9590B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cstheme="minorBidi" w:eastAsiaTheme="minorHAnsi" w:hAnsiTheme="minorHAnsi" w:asci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8A2B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2B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B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B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B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asciiTheme="minorHAnsi" w:cstheme="minorBidi" w:eastAsiaTheme="minorHAnsi" w:hAns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8A2B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2B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B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B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B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530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65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126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30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36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291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656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Ovr-1738/10.</izvorni_sadrzaj>
    <derivirana_varijabla naziv="DomainObject.Predmet.PrimjedbaSuca_1">priklopljen Ovr-1738/10.</derivirana_varijabla>
  </DomainObject.Predmet.PrimjedbaSuca>
  <DomainObject.Predmet.ProtustrankaFormated>
    <izvorni_sadrzaj>  VINO ILOK dioničko društvo za poljoprivrednu proizvodnju i promet</izvorni_sadrzaj>
    <derivirana_varijabla naziv="DomainObject.Predmet.ProtustrankaFormated_1">  VINO ILOK dioničko društvo za poljoprivrednu proizvodnju i promet</derivirana_varijabla>
  </DomainObject.Predmet.ProtustrankaFormated>
  <DomainObject.Predmet.ProtustrankaFormatedOIB>
    <izvorni_sadrzaj>  VINO ILOK dioničko društvo za poljoprivrednu proizvodnju i promet, OIB 54322407060</izvorni_sadrzaj>
    <derivirana_varijabla naziv="DomainObject.Predmet.ProtustrankaFormatedOIB_1">  VINO ILOK dioničko društvo za poljoprivrednu proizvodnju i promet, OIB 54322407060</derivirana_varijabla>
  </DomainObject.Predmet.ProtustrankaFormatedOIB>
  <DomainObject.Predmet.ProtustrankaFormatedWithAdress>
    <izvorni_sadrzaj> VINO ILOK dioničko društvo za poljoprivrednu proizvodnju i promet, Stjepana Radića 14, 32236 Ilok</izvorni_sadrzaj>
    <derivirana_varijabla naziv="DomainObject.Predmet.ProtustrankaFormatedWithAdress_1"> VINO ILOK dioničko društvo za poljoprivrednu proizvodnju i promet, Stjepana Radića 14, 32236 Ilok</derivirana_varijabla>
  </DomainObject.Predmet.ProtustrankaFormatedWithAdress>
  <DomainObject.Predmet.ProtustrankaFormatedWithAdressOIB>
    <izvorni_sadrzaj> VINO ILOK dioničko društvo za poljoprivrednu proizvodnju i promet, OIB 54322407060, Stjepana Radića 14, 32236 Ilok</izvorni_sadrzaj>
    <derivirana_varijabla naziv="DomainObject.Predmet.ProtustrankaFormatedWithAdressOIB_1"> VINO ILOK dioničko društvo za poljoprivrednu proizvodnju i promet, OIB 54322407060, Stjepana Radića 14, 32236 Ilok</derivirana_varijabla>
  </DomainObject.Predmet.ProtustrankaFormatedWithAdressOIB>
  <DomainObject.Predmet.ProtustrankaWithAdress>
    <izvorni_sadrzaj>VINO ILOK dioničko društvo za poljoprivrednu proizvodnju i promet Stjepana Radića 14, 32236 Ilok</izvorni_sadrzaj>
    <derivirana_varijabla naziv="DomainObject.Predmet.ProtustrankaWithAdress_1">VINO ILOK dioničko društvo za poljoprivrednu proizvodnju i promet Stjepana Radića 14, 32236 Ilok</derivirana_varijabla>
  </DomainObject.Predmet.ProtustrankaWithAdress>
  <DomainObject.Predmet.ProtustrankaWithAdressOIB>
    <izvorni_sadrzaj>VINO ILOK dioničko društvo za poljoprivrednu proizvodnju i promet, OIB 54322407060, Stjepana Radića 14, 32236 Ilok</izvorni_sadrzaj>
    <derivirana_varijabla naziv="DomainObject.Predmet.ProtustrankaWithAdressOIB_1">VINO ILOK dioničko društvo za poljoprivrednu proizvodnju i promet, OIB 54322407060, Stjepana Radića 14, 32236 Ilok</derivirana_varijabla>
  </DomainObject.Predmet.ProtustrankaWithAdressOIB>
  <DomainObject.Predmet.ProtustrankaNazivFormated>
    <izvorni_sadrzaj>VINO ILOK dioničko društvo za poljoprivrednu proizvodnju i promet</izvorni_sadrzaj>
    <derivirana_varijabla naziv="DomainObject.Predmet.ProtustrankaNazivFormated_1">VINO ILOK dioničko društvo za poljoprivrednu proizvodnju i promet</derivirana_varijabla>
  </DomainObject.Predmet.ProtustrankaNazivFormated>
  <DomainObject.Predmet.ProtustrankaNazivFormatedOIB>
    <izvorni_sadrzaj>VINO ILOK dioničko društvo za poljoprivrednu proizvodnju i promet, OIB 54322407060</izvorni_sadrzaj>
    <derivirana_varijabla naziv="DomainObject.Predmet.ProtustrankaNazivFormatedOIB_1">VINO ILOK dioničko društvo za poljoprivrednu proizvodnju i promet, OIB 54322407060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VINO ILOK dioničko društvo za poljoprivrednu proizvodnju i promet</item>
    </izvorni_sadrzaj>
    <derivirana_varijabla naziv="DomainObject.Predmet.ProtuStrankaListFormated_1">
      <item>VINO ILOK dioničko društvo za poljoprivrednu proizvodnju i promet</item>
    </derivirana_varijabla>
  </DomainObject.Predmet.ProtuStrankaListFormated>
  <DomainObject.Predmet.ProtuStrankaListFormatedOIB>
    <izvorni_sadrzaj>
      <item>VINO ILOK dioničko društvo za poljoprivrednu proizvodnju i promet, OIB 54322407060</item>
    </izvorni_sadrzaj>
    <derivirana_varijabla naziv="DomainObject.Predmet.ProtuStrankaListFormatedOIB_1">
      <item>VINO ILOK dioničko društvo za poljoprivrednu proizvodnju i promet, OIB 54322407060</item>
    </derivirana_varijabla>
  </DomainObject.Predmet.ProtuStrankaListFormatedOIB>
  <DomainObject.Predmet.ProtuStrankaListFormatedWithAdress>
    <izvorni_sadrzaj>
      <item>VINO ILOK dioničko društvo za poljoprivrednu proizvodnju i promet, Stjepana Radića 14, 32236 Ilok</item>
    </izvorni_sadrzaj>
    <derivirana_varijabla naziv="DomainObject.Predmet.ProtuStrankaListFormatedWithAdress_1">
      <item>VINO ILOK dioničko društvo za poljoprivrednu proizvodnju i promet, Stjepana Radića 14, 32236 Ilok</item>
    </derivirana_varijabla>
  </DomainObject.Predmet.ProtuStrankaListFormatedWithAdress>
  <DomainObject.Predmet.ProtuStrankaListFormatedWithAdressOIB>
    <izvorni_sadrzaj>
      <item>VINO ILOK dioničko društvo za poljoprivrednu proizvodnju i promet, OIB 54322407060, Stjepana Radića 14, 32236 Ilok</item>
    </izvorni_sadrzaj>
    <derivirana_varijabla naziv="DomainObject.Predmet.ProtuStrankaListFormatedWithAdressOIB_1">
      <item>VINO ILOK dioničko društvo za poljoprivrednu proizvodnju i promet, OIB 54322407060, Stjepana Radića 14, 32236 Ilok</item>
    </derivirana_varijabla>
  </DomainObject.Predmet.ProtuStrankaListFormatedWithAdressOIB>
  <DomainObject.Predmet.ProtuStrankaListNazivFormated>
    <izvorni_sadrzaj>
      <item>VINO ILOK dioničko društvo za poljoprivrednu proizvodnju i promet</item>
    </izvorni_sadrzaj>
    <derivirana_varijabla naziv="DomainObject.Predmet.ProtuStrankaListNazivFormated_1">
      <item>VINO ILOK dioničko društvo za poljoprivrednu proizvodnju i promet</item>
    </derivirana_varijabla>
  </DomainObject.Predmet.ProtuStrankaListNazivFormated>
  <DomainObject.Predmet.ProtuStrankaListNazivFormatedOIB>
    <izvorni_sadrzaj>
      <item>VINO ILOK dioničko društvo za poljoprivrednu proizvodnju i promet, OIB 54322407060</item>
    </izvorni_sadrzaj>
    <derivirana_varijabla naziv="DomainObject.Predmet.ProtuStrankaListNazivFormatedOIB_1">
      <item>VINO ILOK dioničko društvo za poljoprivrednu proizvodnju i promet, OIB 54322407060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VINO ILOK dioničko društvo za poljoprivrednu proizvodnju i promet</izvorni_sadrzaj>
    <derivirana_varijabla naziv="DomainObject.Predmet.ProtustrankaIDrugi_1">VINO ILOK dioničko društvo za poljoprivrednu proizvodnju i promet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VINO ILOK dioničko društvo za poljoprivrednu proizvodnju i promet, OIB 54322407060, Stjepana Radića 14, 32236 Ilok</izvorni_sadrzaj>
    <derivirana_varijabla naziv="DomainObject.Predmet.ProtustrankaIDrugiAdressOIB_1">VINO ILOK dioničko društvo za poljoprivrednu proizvodnju i promet, OIB 54322407060, Stjepana Radića 14,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VINO ILOK dioničko društvo za poljoprivrednu proizvodnju i promet</item>
    </izvorni_sadrzaj>
    <derivirana_varijabla naziv="DomainObject.Predmet.SudioniciListNaziv_1">
      <item>FINA RC OSIJEK</item>
      <item>VINO ILOK dioničko društvo za poljoprivrednu proizvodnju i promet</item>
    </derivirana_varijabla>
  </DomainObject.Predmet.SudioniciListNaziv>
  <DomainObject.Predmet.SudioniciListAdressOIB>
    <izvorni_sadrzaj>
      <item>FINA RC OSIJEK, OIB 85821130368, L. JEGERA 3,31000 Osijek</item>
      <item>VINO ILOK dioničko društvo za poljoprivrednu proizvodnju i promet, OIB 54322407060, Stjepana Radića 14,32236 Ilok</item>
    </izvorni_sadrzaj>
    <derivirana_varijabla naziv="DomainObject.Predmet.SudioniciListAdressOIB_1">
      <item>FINA RC OSIJEK, OIB 85821130368, L. JEGERA 3,31000 Osijek</item>
      <item>VINO ILOK dioničko društvo za poljoprivrednu proizvodnju i promet, OIB 54322407060, Stjepana Radića 14,32236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54322407060</item>
    </izvorni_sadrzaj>
    <derivirana_varijabla naziv="DomainObject.Predmet.SudioniciListNazivOIB_1">
      <item>, OIB 85821130368</item>
      <item>, OIB 54322407060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E2C416-F508-43DC-81AC-ECDB466358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12</properties:Pages>
  <properties:Words>3752</properties:Words>
  <properties:Characters>20402</properties:Characters>
  <properties:Lines>545</properties:Lines>
  <properties:Paragraphs>235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2018-06-29T08:35:00Z</dcterms:created>
  <dc:creator>Željko</dc:creator>
  <cp:lastModifiedBy>Danijela Sekulić</cp:lastModifiedBy>
  <cp:lastPrinted>2018-06-29T08:34:00Z</cp:lastPrinted>
  <dcterms:modified xmlns:xsi="http://www.w3.org/2001/XMLSchema-instance" xsi:type="dcterms:W3CDTF">2018-06-29T08:40:00Z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(VINO ILOK-VIŠE NEKRETNINA.docx)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12</vt:i4>
  </prop:property>
</prop:Properties>
</file>