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d1b8" w14:paraId="7a1d1b8" w:rsidRDefault="0030222D" w:rsidP="0030222D" w:rsidR="0030222D">
      <w:pPr>
        <w:jc w:val="both"/>
        <w15:collapsed w:val="false"/>
        <w:rPr>
          <w:b/>
        </w:rPr>
      </w:pPr>
      <w:bookmarkStart w:name="_GoBack" w:id="0"/>
      <w:bookmarkEnd w:id="0"/>
    </w:p>
    <w:p w:rsidRDefault="00D049A5" w:rsidP="0030222D" w:rsidR="00D049A5" w:rsidRPr="00253D10">
      <w:pPr>
        <w:jc w:val="both"/>
        <w:rPr>
          <w:b/>
        </w:rPr>
      </w:pPr>
    </w:p>
    <w:p w:rsidRDefault="00BF7147" w:rsidP="0030222D" w:rsidR="00BF7147" w:rsidRPr="00253D10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</w:p>
    <w:p w:rsidRDefault="000F11DC" w:rsidP="0030222D" w:rsidR="000F11DC" w:rsidRPr="00253D10">
      <w:pPr>
        <w:jc w:val="both"/>
        <w:rPr>
          <w:b/>
        </w:rPr>
      </w:pPr>
    </w:p>
    <w:p w:rsidRDefault="00B23DF4" w:rsidP="0030222D" w:rsidR="00B23DF4" w:rsidRPr="00253D10">
      <w:pPr>
        <w:jc w:val="both"/>
        <w:rPr>
          <w:b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30222D" w:rsidP="0030222D" w:rsidR="0030222D"/>
    <w:p w:rsidRDefault="00550B1B" w:rsidP="0030222D" w:rsidR="00550B1B" w:rsidRPr="00253D10"/>
    <w:p w:rsidRDefault="0030222D" w:rsidP="00021FF7" w:rsidR="0030222D" w:rsidRPr="00253D10">
      <w:pPr>
        <w:ind w:firstLine="720"/>
        <w:jc w:val="both"/>
      </w:pPr>
      <w:r w:rsidRPr="00253D10">
        <w:t xml:space="preserve">Trgovački sud u Rijeci, po stečajnom sucu Danieli Korlević, </w:t>
      </w:r>
      <w:r w:rsidR="00571386" w:rsidRPr="00571386">
        <w:t xml:space="preserve">u </w:t>
      </w:r>
      <w:r w:rsidR="004913CC">
        <w:t xml:space="preserve">stečajnom postupku nad dužnikom </w:t>
      </w:r>
      <w:r w:rsidR="004913CC" w:rsidRPr="00926A8D">
        <w:rPr>
          <w:b/>
        </w:rPr>
        <w:t>DADIĆ d.o.o. NOVIGRAD, Bužnija 31</w:t>
      </w:r>
      <w:r w:rsidR="00253D10">
        <w:rPr>
          <w:b/>
        </w:rPr>
        <w:t xml:space="preserve">, </w:t>
      </w:r>
      <w:r w:rsidRPr="00253D10">
        <w:t>na</w:t>
      </w:r>
      <w:r w:rsidR="00ED058C" w:rsidRPr="00253D10">
        <w:t>kon</w:t>
      </w:r>
      <w:r w:rsidR="004913CC">
        <w:t xml:space="preserve"> posebnog</w:t>
      </w:r>
      <w:r w:rsidR="007A1F96">
        <w:t xml:space="preserve"> </w:t>
      </w:r>
      <w:r w:rsidR="00B85C92" w:rsidRPr="00253D10">
        <w:t>i</w:t>
      </w:r>
      <w:r w:rsidR="00ED058C" w:rsidRPr="00253D10">
        <w:t xml:space="preserve">spitnog ročišta održanog </w:t>
      </w:r>
      <w:r w:rsidR="004913CC">
        <w:t xml:space="preserve">30. ožujka </w:t>
      </w:r>
      <w:r w:rsidR="008C691F" w:rsidRPr="00253D10">
        <w:t xml:space="preserve"> 201</w:t>
      </w:r>
      <w:r w:rsidR="004913CC">
        <w:t>6.</w:t>
      </w:r>
      <w:r w:rsidRPr="00253D10">
        <w:t xml:space="preserve"> g</w:t>
      </w:r>
      <w:r w:rsidR="00ED058C" w:rsidRPr="00253D10">
        <w:t>odine</w:t>
      </w:r>
    </w:p>
    <w:p w:rsidRDefault="00632005" w:rsidP="0030222D" w:rsidR="00632005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6B5DF1" w:rsidP="0030222D" w:rsidR="006B5DF1">
      <w:pPr>
        <w:jc w:val="both"/>
      </w:pPr>
    </w:p>
    <w:p w:rsidRDefault="003724D3" w:rsidP="006B5DF1" w:rsidR="0030222D" w:rsidRPr="00253D10">
      <w:pPr>
        <w:pStyle w:val="Odlomakpopisa"/>
        <w:numPr>
          <w:ilvl w:val="0"/>
          <w:numId w:val="7"/>
        </w:numPr>
        <w:jc w:val="both"/>
      </w:pPr>
      <w:r w:rsidRPr="00253D10">
        <w:t>Utvrđene su</w:t>
      </w:r>
      <w:r w:rsidR="0030222D" w:rsidRPr="00253D10">
        <w:t xml:space="preserve"> tražbine sljedećih vjerovnika viših isplatnih redova:</w:t>
      </w:r>
    </w:p>
    <w:p w:rsidRDefault="00ED0BEF" w:rsidP="00ED058C" w:rsidR="00550B1B">
      <w:pPr>
        <w:ind w:left="360"/>
        <w:jc w:val="both"/>
      </w:pPr>
      <w:r>
        <w:t xml:space="preserve"> </w:t>
      </w:r>
    </w:p>
    <w:p w:rsidRDefault="0003379C" w:rsidP="00ED058C" w:rsidR="0003379C">
      <w:pPr>
        <w:ind w:left="360"/>
        <w:jc w:val="both"/>
        <w:rPr>
          <w:b/>
        </w:rPr>
      </w:pPr>
      <w:r w:rsidRPr="0003379C">
        <w:rPr>
          <w:b/>
        </w:rPr>
        <w:t xml:space="preserve">prvi viši isplatni red </w:t>
      </w:r>
    </w:p>
    <w:p w:rsidRDefault="007F7F6E" w:rsidP="007F7F6E" w:rsidR="007F7F6E">
      <w:pPr>
        <w:jc w:val="both"/>
        <w:rPr>
          <w:b/>
        </w:rPr>
      </w:pPr>
    </w:p>
    <w:p w:rsidRDefault="00BE0EFA" w:rsidP="007F7F6E" w:rsidR="00BE0EFA">
      <w:pPr>
        <w:jc w:val="both"/>
        <w:rPr>
          <w:b/>
        </w:rPr>
      </w:pPr>
    </w:p>
    <w:p w:rsidRDefault="007F7F6E" w:rsidP="007F7F6E" w:rsidR="00722515">
      <w:pPr>
        <w:ind w:left="360"/>
        <w:jc w:val="both"/>
      </w:pPr>
      <w:r>
        <w:t xml:space="preserve">DANIJEL KALUŽA, Županja, M. Gupca 257, </w:t>
      </w:r>
    </w:p>
    <w:p w:rsidRDefault="007F7F6E" w:rsidP="007F7F6E" w:rsidR="007F7F6E">
      <w:pPr>
        <w:ind w:left="360"/>
        <w:jc w:val="both"/>
      </w:pPr>
      <w:r>
        <w:t>OIB 07283675976</w:t>
      </w:r>
      <w:r w:rsidR="00926A8D">
        <w:tab/>
      </w:r>
      <w:r w:rsidR="00722515">
        <w:tab/>
      </w:r>
      <w:r w:rsidR="00722515">
        <w:tab/>
      </w:r>
      <w:r w:rsidR="00722515">
        <w:tab/>
      </w:r>
      <w:r w:rsidR="00722515">
        <w:tab/>
      </w:r>
      <w:r w:rsidR="00722515">
        <w:tab/>
      </w:r>
      <w:r w:rsidR="00722515">
        <w:tab/>
      </w:r>
      <w:r w:rsidR="00722515">
        <w:tab/>
      </w:r>
      <w:r w:rsidR="00926A8D">
        <w:t>56.843,60 kn</w:t>
      </w:r>
    </w:p>
    <w:p w:rsidRDefault="00926A8D" w:rsidP="007F7F6E" w:rsidR="00926A8D">
      <w:pPr>
        <w:ind w:left="360"/>
        <w:jc w:val="both"/>
      </w:pPr>
    </w:p>
    <w:p w:rsidRDefault="00BE0EFA" w:rsidP="007F7F6E" w:rsidR="00BE0EFA">
      <w:pPr>
        <w:ind w:left="360"/>
        <w:jc w:val="both"/>
      </w:pPr>
    </w:p>
    <w:p w:rsidRDefault="007F7F6E" w:rsidP="007F7F6E" w:rsidR="00722515">
      <w:pPr>
        <w:ind w:left="360"/>
        <w:jc w:val="both"/>
      </w:pPr>
      <w:r>
        <w:t xml:space="preserve">MARIO IVANČIĆ, Umag, Tršćanska 3, </w:t>
      </w:r>
    </w:p>
    <w:p w:rsidRDefault="007F7F6E" w:rsidP="007F7F6E" w:rsidR="007F7F6E">
      <w:pPr>
        <w:ind w:left="360"/>
        <w:jc w:val="both"/>
      </w:pPr>
      <w:r>
        <w:t>OIB 60276859189</w:t>
      </w:r>
      <w:r w:rsidR="00926A8D">
        <w:tab/>
      </w:r>
      <w:r w:rsidR="00926A8D">
        <w:tab/>
      </w:r>
      <w:r w:rsidR="00722515">
        <w:tab/>
      </w:r>
      <w:r w:rsidR="00722515">
        <w:tab/>
      </w:r>
      <w:r w:rsidR="00722515">
        <w:tab/>
      </w:r>
      <w:r w:rsidR="00722515">
        <w:tab/>
      </w:r>
      <w:r w:rsidR="00722515">
        <w:tab/>
      </w:r>
      <w:r w:rsidR="00722515">
        <w:tab/>
      </w:r>
      <w:r w:rsidR="00926A8D">
        <w:t>26.890,60 kn</w:t>
      </w:r>
    </w:p>
    <w:p w:rsidRDefault="00926A8D" w:rsidP="007F7F6E" w:rsidR="00926A8D">
      <w:pPr>
        <w:ind w:left="360"/>
        <w:jc w:val="both"/>
      </w:pPr>
    </w:p>
    <w:p w:rsidRDefault="00926A8D" w:rsidP="007F7F6E" w:rsidR="00926A8D">
      <w:pPr>
        <w:ind w:left="360"/>
        <w:jc w:val="both"/>
      </w:pPr>
    </w:p>
    <w:p w:rsidRDefault="007F7F6E" w:rsidP="007F7F6E" w:rsidR="00F86621">
      <w:pPr>
        <w:ind w:left="360"/>
        <w:jc w:val="both"/>
      </w:pPr>
      <w:r>
        <w:t xml:space="preserve">IVICA MOSTEČAK, Osijek, Ulica kralja Zvonimira 17, </w:t>
      </w:r>
    </w:p>
    <w:p w:rsidRDefault="007F7F6E" w:rsidP="007F7F6E" w:rsidR="007F7F6E">
      <w:pPr>
        <w:ind w:left="360"/>
        <w:jc w:val="both"/>
      </w:pPr>
      <w:r>
        <w:t>OIB 01459573723</w:t>
      </w:r>
      <w:r w:rsidR="00F86621">
        <w:tab/>
      </w:r>
      <w:r w:rsidR="00F86621">
        <w:tab/>
      </w:r>
      <w:r w:rsidR="00F86621">
        <w:tab/>
      </w:r>
      <w:r w:rsidR="00F86621">
        <w:tab/>
      </w:r>
      <w:r w:rsidR="00F86621">
        <w:tab/>
      </w:r>
      <w:r w:rsidR="00F86621">
        <w:tab/>
      </w:r>
      <w:r w:rsidR="00F86621">
        <w:tab/>
      </w:r>
      <w:r w:rsidR="00F86621">
        <w:tab/>
        <w:t>38.805,12 kn</w:t>
      </w:r>
    </w:p>
    <w:p w:rsidRDefault="00F86621" w:rsidP="007F7F6E" w:rsidR="00F86621">
      <w:pPr>
        <w:ind w:left="360"/>
        <w:jc w:val="both"/>
      </w:pPr>
    </w:p>
    <w:p w:rsidRDefault="00F86621" w:rsidP="007F7F6E" w:rsidR="00F86621">
      <w:pPr>
        <w:ind w:left="360"/>
        <w:jc w:val="both"/>
      </w:pPr>
    </w:p>
    <w:p w:rsidRDefault="007F7F6E" w:rsidP="007F7F6E" w:rsidR="00F86621">
      <w:pPr>
        <w:ind w:left="360"/>
        <w:jc w:val="both"/>
      </w:pPr>
      <w:r>
        <w:t xml:space="preserve">GORAN VOKIĆ, Stuttgart, Flachte 34, </w:t>
      </w:r>
    </w:p>
    <w:p w:rsidRDefault="007F7F6E" w:rsidP="007F7F6E" w:rsidR="00F86621">
      <w:pPr>
        <w:ind w:left="360"/>
        <w:jc w:val="both"/>
      </w:pPr>
      <w:r>
        <w:t>OIB  21277119303</w:t>
      </w:r>
      <w:r w:rsidR="00F86621">
        <w:tab/>
      </w:r>
      <w:r w:rsidR="00F86621">
        <w:tab/>
      </w:r>
      <w:r w:rsidR="00F86621">
        <w:tab/>
      </w:r>
      <w:r w:rsidR="00F86621">
        <w:tab/>
      </w:r>
      <w:r w:rsidR="00F86621">
        <w:tab/>
      </w:r>
      <w:r w:rsidR="00F86621">
        <w:tab/>
      </w:r>
      <w:r w:rsidR="00F86621">
        <w:tab/>
      </w:r>
      <w:r w:rsidR="00F86621" w:rsidRPr="00F86621">
        <w:t>87.349,32 kn</w:t>
      </w:r>
    </w:p>
    <w:p w:rsidRDefault="000D0169" w:rsidP="007F7F6E" w:rsidR="000D0169">
      <w:pPr>
        <w:ind w:left="360"/>
        <w:jc w:val="both"/>
      </w:pPr>
    </w:p>
    <w:p w:rsidRDefault="00BE0EFA" w:rsidP="007F7F6E" w:rsidR="00BE0EFA">
      <w:pPr>
        <w:ind w:left="360"/>
        <w:jc w:val="both"/>
      </w:pPr>
    </w:p>
    <w:p w:rsidRDefault="000D0169" w:rsidP="000D0169" w:rsidR="000D0169">
      <w:pPr>
        <w:ind w:left="360"/>
        <w:jc w:val="both"/>
      </w:pPr>
      <w:r>
        <w:t xml:space="preserve">HRVATSKI ZAVOD ZA MIROVINSKO OSIGURANJE </w:t>
      </w:r>
    </w:p>
    <w:p w:rsidRDefault="000D0169" w:rsidP="000D0169" w:rsidR="000D0169">
      <w:pPr>
        <w:ind w:left="360"/>
        <w:jc w:val="both"/>
      </w:pPr>
      <w:r>
        <w:t xml:space="preserve">Zagreb, Mihanovićeva 3, </w:t>
      </w:r>
    </w:p>
    <w:p w:rsidRDefault="000D0169" w:rsidP="000D0169" w:rsidR="000D0169">
      <w:pPr>
        <w:ind w:left="360"/>
        <w:jc w:val="both"/>
      </w:pPr>
      <w:r>
        <w:t>OIB 84397956623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102.516,13 kn</w:t>
      </w:r>
      <w:r>
        <w:tab/>
      </w:r>
      <w:r>
        <w:tab/>
      </w:r>
      <w:r>
        <w:tab/>
      </w:r>
    </w:p>
    <w:p w:rsidRDefault="003E4E3E" w:rsidP="00381698" w:rsidR="003E4E3E">
      <w:pPr>
        <w:ind w:left="360"/>
        <w:jc w:val="both"/>
      </w:pPr>
    </w:p>
    <w:p w:rsidRDefault="00381698" w:rsidP="00381698" w:rsidR="000D0169">
      <w:pPr>
        <w:ind w:left="360"/>
        <w:jc w:val="both"/>
      </w:pPr>
      <w:r>
        <w:t xml:space="preserve">NENA HORVATIĆ – PIKULA, Zagreb, Gornji prečec 26a, </w:t>
      </w:r>
    </w:p>
    <w:p w:rsidRDefault="00381698" w:rsidP="00381698" w:rsidR="00381698">
      <w:pPr>
        <w:ind w:left="360"/>
        <w:jc w:val="both"/>
      </w:pPr>
      <w:r>
        <w:t>OIB 31121991089</w:t>
      </w:r>
      <w:r w:rsidR="000D0169">
        <w:tab/>
      </w:r>
      <w:r w:rsidR="000D0169">
        <w:tab/>
      </w:r>
      <w:r w:rsidR="000D0169">
        <w:tab/>
      </w:r>
      <w:r w:rsidR="000D0169">
        <w:tab/>
      </w:r>
      <w:r w:rsidR="000D0169">
        <w:tab/>
      </w:r>
      <w:r w:rsidR="000D0169">
        <w:tab/>
      </w:r>
      <w:r w:rsidR="000D0169">
        <w:tab/>
      </w:r>
      <w:r w:rsidR="000D0169">
        <w:tab/>
        <w:t>68.206,41 kn</w:t>
      </w:r>
    </w:p>
    <w:p w:rsidRDefault="000D0169" w:rsidP="00381698" w:rsidR="000D0169">
      <w:pPr>
        <w:ind w:left="360"/>
        <w:jc w:val="both"/>
      </w:pPr>
    </w:p>
    <w:p w:rsidRDefault="000D0169" w:rsidP="00381698" w:rsidR="000D0169">
      <w:pPr>
        <w:ind w:left="360"/>
        <w:jc w:val="both"/>
      </w:pPr>
    </w:p>
    <w:p w:rsidRDefault="00381698" w:rsidP="00381698" w:rsidR="000D0169">
      <w:pPr>
        <w:ind w:left="360"/>
        <w:jc w:val="both"/>
      </w:pPr>
      <w:r>
        <w:t xml:space="preserve">ZORAN PAUKOVIĆ, Zagreb, Novačka 47c, </w:t>
      </w:r>
    </w:p>
    <w:p w:rsidRDefault="00381698" w:rsidP="00381698" w:rsidR="00381698">
      <w:pPr>
        <w:ind w:left="360"/>
        <w:jc w:val="both"/>
      </w:pPr>
      <w:r>
        <w:t>OIB 58447969348</w:t>
      </w:r>
      <w:r w:rsidR="000D0169">
        <w:tab/>
      </w:r>
      <w:r w:rsidR="000D0169">
        <w:tab/>
      </w:r>
      <w:r w:rsidR="000D0169">
        <w:tab/>
      </w:r>
      <w:r w:rsidR="000D0169">
        <w:tab/>
      </w:r>
      <w:r w:rsidR="000D0169">
        <w:tab/>
      </w:r>
      <w:r w:rsidR="000D0169">
        <w:tab/>
      </w:r>
      <w:r w:rsidR="000D0169">
        <w:tab/>
      </w:r>
      <w:r w:rsidR="000D0169">
        <w:tab/>
        <w:t>53.067,17 kn</w:t>
      </w:r>
    </w:p>
    <w:p w:rsidRDefault="00D8514A" w:rsidP="00381698" w:rsidR="00D8514A">
      <w:pPr>
        <w:ind w:left="360"/>
        <w:jc w:val="both"/>
      </w:pPr>
    </w:p>
    <w:p w:rsidRDefault="000D0169" w:rsidP="00381698" w:rsidR="000D0169">
      <w:pPr>
        <w:ind w:left="360"/>
        <w:jc w:val="both"/>
      </w:pPr>
    </w:p>
    <w:p w:rsidRDefault="00381698" w:rsidP="00381698" w:rsidR="00D8514A">
      <w:pPr>
        <w:ind w:left="360"/>
        <w:jc w:val="both"/>
      </w:pPr>
      <w:r>
        <w:t xml:space="preserve">ZDRAVKO POLETO, Pakrac, I. Meštrovića 5, </w:t>
      </w:r>
    </w:p>
    <w:p w:rsidRDefault="00381698" w:rsidP="00381698" w:rsidR="00381698">
      <w:pPr>
        <w:ind w:left="360"/>
        <w:jc w:val="both"/>
      </w:pPr>
      <w:r>
        <w:t>OIB 38648620485</w:t>
      </w:r>
      <w:r w:rsidR="00D8514A">
        <w:tab/>
      </w:r>
      <w:r w:rsidR="00D8514A">
        <w:tab/>
      </w:r>
      <w:r w:rsidR="00D8514A">
        <w:tab/>
      </w:r>
      <w:r w:rsidR="00D8514A">
        <w:tab/>
      </w:r>
      <w:r w:rsidR="00D8514A">
        <w:tab/>
      </w:r>
      <w:r w:rsidR="00D8514A">
        <w:tab/>
      </w:r>
      <w:r w:rsidR="00D8514A">
        <w:tab/>
      </w:r>
      <w:r w:rsidR="00D8514A">
        <w:tab/>
        <w:t>43.410,77 kn</w:t>
      </w:r>
    </w:p>
    <w:p w:rsidRDefault="00D8514A" w:rsidP="00381698" w:rsidR="00D8514A">
      <w:pPr>
        <w:ind w:left="360"/>
        <w:jc w:val="both"/>
      </w:pPr>
    </w:p>
    <w:p w:rsidRDefault="00D8514A" w:rsidP="00381698" w:rsidR="00D8514A">
      <w:pPr>
        <w:ind w:left="360"/>
        <w:jc w:val="both"/>
      </w:pPr>
    </w:p>
    <w:p w:rsidRDefault="00381698" w:rsidP="00381698" w:rsidR="00D8514A">
      <w:pPr>
        <w:ind w:left="360"/>
        <w:jc w:val="both"/>
      </w:pPr>
      <w:r>
        <w:t xml:space="preserve">DRAGAN POPOVIĆ, Poreč, Mičetići 7, </w:t>
      </w:r>
    </w:p>
    <w:p w:rsidRDefault="00381698" w:rsidP="00381698" w:rsidR="00F86621">
      <w:pPr>
        <w:ind w:left="360"/>
        <w:jc w:val="both"/>
      </w:pPr>
      <w:r>
        <w:t>OIB 51403892944</w:t>
      </w:r>
      <w:r w:rsidR="00D8514A">
        <w:tab/>
      </w:r>
      <w:r w:rsidR="00D8514A">
        <w:tab/>
      </w:r>
      <w:r w:rsidR="00D8514A">
        <w:tab/>
      </w:r>
      <w:r w:rsidR="00D8514A">
        <w:tab/>
      </w:r>
      <w:r w:rsidR="00D8514A">
        <w:tab/>
      </w:r>
      <w:r w:rsidR="00D8514A">
        <w:tab/>
      </w:r>
      <w:r w:rsidR="00D8514A">
        <w:tab/>
      </w:r>
      <w:r w:rsidR="00D8514A">
        <w:tab/>
        <w:t>76.428,62 kn</w:t>
      </w:r>
    </w:p>
    <w:p w:rsidRDefault="00D8514A" w:rsidP="00381698" w:rsidR="00D8514A">
      <w:pPr>
        <w:ind w:left="360"/>
        <w:jc w:val="both"/>
      </w:pPr>
    </w:p>
    <w:p w:rsidRDefault="00D8514A" w:rsidP="00381698" w:rsidR="00D8514A">
      <w:pPr>
        <w:ind w:left="360"/>
        <w:jc w:val="both"/>
      </w:pPr>
    </w:p>
    <w:p w:rsidRDefault="006A633E" w:rsidP="006A633E" w:rsidR="006A633E">
      <w:pPr>
        <w:ind w:left="360"/>
        <w:jc w:val="both"/>
      </w:pPr>
      <w:r>
        <w:t xml:space="preserve">ANTE PRAKLJAČIĆ, Brestovac, Nurkovac 78, </w:t>
      </w:r>
    </w:p>
    <w:p w:rsidRDefault="006A633E" w:rsidP="006A633E" w:rsidR="006A633E">
      <w:pPr>
        <w:ind w:left="360"/>
        <w:jc w:val="both"/>
      </w:pPr>
      <w:r>
        <w:t>OIB 87763143121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68.729,47 kn</w:t>
      </w:r>
    </w:p>
    <w:p w:rsidRDefault="006A633E" w:rsidP="006A633E" w:rsidR="006A633E">
      <w:pPr>
        <w:ind w:left="360"/>
        <w:jc w:val="both"/>
      </w:pPr>
    </w:p>
    <w:p w:rsidRDefault="006A633E" w:rsidP="006A633E" w:rsidR="006A633E">
      <w:pPr>
        <w:ind w:left="36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A633E" w:rsidP="006A633E" w:rsidR="006A633E">
      <w:pPr>
        <w:ind w:left="360"/>
        <w:jc w:val="both"/>
      </w:pPr>
      <w:r>
        <w:t>IVAN PRAKLJAČIĆ, Petrinja, Dr. Andrije Petračića 20,</w:t>
      </w:r>
      <w:r w:rsidR="00E9069A">
        <w:tab/>
      </w:r>
      <w:r w:rsidR="00E9069A">
        <w:tab/>
        <w:t>88.020,22 kn</w:t>
      </w:r>
    </w:p>
    <w:p w:rsidRDefault="006A633E" w:rsidP="006A633E" w:rsidR="006A633E">
      <w:pPr>
        <w:ind w:left="360"/>
        <w:jc w:val="both"/>
      </w:pPr>
      <w:r>
        <w:t xml:space="preserve"> OIB 11508489131</w:t>
      </w:r>
    </w:p>
    <w:p w:rsidRDefault="006A633E" w:rsidP="006A633E" w:rsidR="006A633E">
      <w:pPr>
        <w:ind w:left="360"/>
        <w:jc w:val="both"/>
      </w:pPr>
    </w:p>
    <w:p w:rsidRDefault="006A633E" w:rsidP="006A633E" w:rsidR="006A633E">
      <w:pPr>
        <w:ind w:left="360"/>
        <w:jc w:val="both"/>
      </w:pPr>
    </w:p>
    <w:p w:rsidRDefault="006A633E" w:rsidP="006A633E" w:rsidR="00E9069A">
      <w:pPr>
        <w:ind w:left="360"/>
        <w:jc w:val="both"/>
      </w:pPr>
      <w:r>
        <w:t xml:space="preserve">JOZO PRKLJAČIĆ, Velika Kopanica, I. Filipovića 31, </w:t>
      </w:r>
    </w:p>
    <w:p w:rsidRDefault="006A633E" w:rsidP="006A633E" w:rsidR="006A633E">
      <w:pPr>
        <w:ind w:left="360"/>
        <w:jc w:val="both"/>
      </w:pPr>
      <w:r>
        <w:t>OIB 21266759052</w:t>
      </w:r>
      <w:r w:rsidR="00E9069A">
        <w:tab/>
      </w:r>
      <w:r w:rsidR="00E9069A">
        <w:tab/>
      </w:r>
      <w:r w:rsidR="00E9069A">
        <w:tab/>
      </w:r>
      <w:r w:rsidR="00E9069A">
        <w:tab/>
      </w:r>
      <w:r w:rsidR="00E9069A">
        <w:tab/>
      </w:r>
      <w:r w:rsidR="00E9069A">
        <w:tab/>
      </w:r>
      <w:r w:rsidR="00E9069A">
        <w:tab/>
      </w:r>
      <w:r w:rsidR="00E9069A">
        <w:tab/>
        <w:t>68.487,60 kn</w:t>
      </w:r>
    </w:p>
    <w:p w:rsidRDefault="00E9069A" w:rsidP="006A633E" w:rsidR="00E9069A">
      <w:pPr>
        <w:ind w:left="360"/>
        <w:jc w:val="both"/>
      </w:pPr>
    </w:p>
    <w:p w:rsidRDefault="00E9069A" w:rsidP="006A633E" w:rsidR="00E9069A">
      <w:pPr>
        <w:ind w:left="360"/>
        <w:jc w:val="both"/>
      </w:pPr>
    </w:p>
    <w:p w:rsidRDefault="006A633E" w:rsidP="006A633E" w:rsidR="00E9069A">
      <w:pPr>
        <w:ind w:left="360"/>
        <w:jc w:val="both"/>
      </w:pPr>
      <w:r>
        <w:t xml:space="preserve">NEDJELJKO PRKLJAČIĆ, Poreč, Mugeba 22a, </w:t>
      </w:r>
    </w:p>
    <w:p w:rsidRDefault="006A633E" w:rsidP="006A633E" w:rsidR="006A633E">
      <w:pPr>
        <w:ind w:left="360"/>
        <w:jc w:val="both"/>
      </w:pPr>
      <w:r>
        <w:t>OIB 37195396038</w:t>
      </w:r>
      <w:r w:rsidR="00FA08C2">
        <w:tab/>
      </w:r>
      <w:r w:rsidR="00FA08C2">
        <w:tab/>
      </w:r>
      <w:r w:rsidR="00FA08C2">
        <w:tab/>
      </w:r>
      <w:r w:rsidR="00FA08C2">
        <w:tab/>
      </w:r>
      <w:r w:rsidR="00FA08C2">
        <w:tab/>
      </w:r>
      <w:r w:rsidR="00FA08C2">
        <w:tab/>
      </w:r>
      <w:r w:rsidR="00FA08C2">
        <w:tab/>
      </w:r>
      <w:r w:rsidR="00FA08C2">
        <w:tab/>
        <w:t>62.546,04 kn</w:t>
      </w:r>
    </w:p>
    <w:p w:rsidRDefault="00E9069A" w:rsidP="006A633E" w:rsidR="00E9069A">
      <w:pPr>
        <w:ind w:left="360"/>
        <w:jc w:val="both"/>
      </w:pPr>
    </w:p>
    <w:p w:rsidRDefault="00E9069A" w:rsidP="006A633E" w:rsidR="00E9069A">
      <w:pPr>
        <w:ind w:left="360"/>
        <w:jc w:val="both"/>
      </w:pPr>
    </w:p>
    <w:p w:rsidRDefault="006A633E" w:rsidP="006A633E" w:rsidR="00FA08C2">
      <w:pPr>
        <w:ind w:left="360"/>
        <w:jc w:val="both"/>
      </w:pPr>
      <w:r>
        <w:t xml:space="preserve">SLOBODAN PRKLJAČIĆ, Brestovac, Nurkovac 78, </w:t>
      </w:r>
    </w:p>
    <w:p w:rsidRDefault="006A633E" w:rsidP="006A633E" w:rsidR="006A633E">
      <w:pPr>
        <w:ind w:left="360"/>
        <w:jc w:val="both"/>
      </w:pPr>
      <w:r>
        <w:t>OIB 11405810993</w:t>
      </w:r>
      <w:r w:rsidR="00FA08C2">
        <w:tab/>
      </w:r>
      <w:r w:rsidR="00FA08C2">
        <w:tab/>
      </w:r>
      <w:r w:rsidR="00FA08C2">
        <w:tab/>
      </w:r>
      <w:r w:rsidR="00FA08C2">
        <w:tab/>
      </w:r>
      <w:r w:rsidR="00FA08C2">
        <w:tab/>
      </w:r>
      <w:r w:rsidR="00FA08C2">
        <w:tab/>
      </w:r>
      <w:r w:rsidR="00FA08C2">
        <w:tab/>
      </w:r>
      <w:r w:rsidR="00FA08C2">
        <w:tab/>
        <w:t>86.377,95 kn</w:t>
      </w:r>
    </w:p>
    <w:p w:rsidRDefault="00FA08C2" w:rsidP="006A633E" w:rsidR="00FA08C2">
      <w:pPr>
        <w:ind w:left="360"/>
        <w:jc w:val="both"/>
      </w:pPr>
    </w:p>
    <w:p w:rsidRDefault="00FA08C2" w:rsidP="006A633E" w:rsidR="00FA08C2">
      <w:pPr>
        <w:ind w:left="360"/>
        <w:jc w:val="both"/>
      </w:pPr>
    </w:p>
    <w:p w:rsidRDefault="006A633E" w:rsidP="006A633E" w:rsidR="00FA08C2">
      <w:pPr>
        <w:ind w:left="360"/>
        <w:jc w:val="both"/>
      </w:pPr>
      <w:r>
        <w:t xml:space="preserve">DRAGAN RADELJIĆ JAKIĆ, Umag, Fratrici 64f, Murine, </w:t>
      </w:r>
    </w:p>
    <w:p w:rsidRDefault="006A633E" w:rsidP="006A633E" w:rsidR="006A633E">
      <w:pPr>
        <w:ind w:left="360"/>
        <w:jc w:val="both"/>
      </w:pPr>
      <w:r>
        <w:t>OIB 58896112696</w:t>
      </w:r>
      <w:r w:rsidR="00FA08C2">
        <w:tab/>
      </w:r>
      <w:r w:rsidR="00FA08C2">
        <w:tab/>
      </w:r>
      <w:r w:rsidR="00FA08C2">
        <w:tab/>
      </w:r>
      <w:r w:rsidR="00FA08C2">
        <w:tab/>
      </w:r>
      <w:r w:rsidR="00FA08C2">
        <w:tab/>
      </w:r>
      <w:r w:rsidR="00FA08C2">
        <w:tab/>
      </w:r>
      <w:r w:rsidR="00FA08C2">
        <w:tab/>
      </w:r>
      <w:r w:rsidR="00FA08C2">
        <w:tab/>
        <w:t>45.344,11 kn</w:t>
      </w:r>
    </w:p>
    <w:p w:rsidRDefault="00FA08C2" w:rsidP="006A633E" w:rsidR="00FA08C2">
      <w:pPr>
        <w:ind w:left="360"/>
        <w:jc w:val="both"/>
      </w:pPr>
    </w:p>
    <w:p w:rsidRDefault="00FA08C2" w:rsidP="006A633E" w:rsidR="00FA08C2">
      <w:pPr>
        <w:ind w:left="360"/>
        <w:jc w:val="both"/>
      </w:pPr>
    </w:p>
    <w:p w:rsidRDefault="006A633E" w:rsidP="006A633E" w:rsidR="00FA08C2">
      <w:pPr>
        <w:ind w:left="360"/>
        <w:jc w:val="both"/>
      </w:pPr>
      <w:r>
        <w:t xml:space="preserve">MLADENKO RAJKOVIĆ, Benkovac, Šopot 82a, </w:t>
      </w:r>
    </w:p>
    <w:p w:rsidRDefault="006A633E" w:rsidP="006A633E" w:rsidR="006A633E">
      <w:pPr>
        <w:ind w:left="360"/>
        <w:jc w:val="both"/>
      </w:pPr>
      <w:r>
        <w:t>OIB 06793172723</w:t>
      </w:r>
      <w:r w:rsidR="00FA08C2">
        <w:tab/>
      </w:r>
      <w:r w:rsidR="00FA08C2">
        <w:tab/>
      </w:r>
      <w:r w:rsidR="00FA08C2">
        <w:tab/>
      </w:r>
      <w:r w:rsidR="00FA08C2">
        <w:tab/>
      </w:r>
      <w:r w:rsidR="00FA08C2">
        <w:tab/>
      </w:r>
      <w:r w:rsidR="00FA08C2">
        <w:tab/>
      </w:r>
      <w:r w:rsidR="00FA08C2">
        <w:tab/>
      </w:r>
      <w:r w:rsidR="00FA08C2">
        <w:tab/>
        <w:t>76.837,05 kn</w:t>
      </w:r>
    </w:p>
    <w:p w:rsidRDefault="00FA08C2" w:rsidP="006A633E" w:rsidR="00FA08C2">
      <w:pPr>
        <w:ind w:left="360"/>
        <w:jc w:val="both"/>
      </w:pPr>
    </w:p>
    <w:p w:rsidRDefault="00FA08C2" w:rsidP="006A633E" w:rsidR="00FA08C2">
      <w:pPr>
        <w:ind w:left="360"/>
        <w:jc w:val="both"/>
      </w:pPr>
    </w:p>
    <w:p w:rsidRDefault="006A633E" w:rsidP="006A633E" w:rsidR="005131CC">
      <w:pPr>
        <w:ind w:left="360"/>
        <w:jc w:val="both"/>
      </w:pPr>
      <w:r>
        <w:t xml:space="preserve">DANIJEL RUNTIĆ, Umag, Zvane Črnje 18, </w:t>
      </w:r>
    </w:p>
    <w:p w:rsidRDefault="006A633E" w:rsidP="006A633E" w:rsidR="006A633E">
      <w:pPr>
        <w:ind w:left="360"/>
        <w:jc w:val="both"/>
      </w:pPr>
      <w:r>
        <w:t>OIB 61525831825</w:t>
      </w:r>
      <w:r w:rsidR="005131CC">
        <w:tab/>
      </w:r>
      <w:r w:rsidR="005131CC">
        <w:tab/>
      </w:r>
      <w:r w:rsidR="005131CC">
        <w:tab/>
      </w:r>
      <w:r w:rsidR="005131CC">
        <w:tab/>
      </w:r>
      <w:r w:rsidR="005131CC">
        <w:tab/>
      </w:r>
      <w:r w:rsidR="005131CC">
        <w:tab/>
      </w:r>
      <w:r w:rsidR="005131CC">
        <w:tab/>
      </w:r>
      <w:r w:rsidR="005131CC">
        <w:tab/>
        <w:t>67.173,62 kn</w:t>
      </w:r>
    </w:p>
    <w:p w:rsidRDefault="005131CC" w:rsidP="006A633E" w:rsidR="005131CC">
      <w:pPr>
        <w:ind w:left="360"/>
        <w:jc w:val="both"/>
      </w:pPr>
    </w:p>
    <w:p w:rsidRDefault="009D7B68" w:rsidP="006A633E" w:rsidR="009D7B68">
      <w:pPr>
        <w:ind w:left="360"/>
        <w:jc w:val="both"/>
      </w:pPr>
    </w:p>
    <w:p w:rsidRDefault="006A633E" w:rsidP="006A633E" w:rsidR="00603220">
      <w:pPr>
        <w:ind w:left="360"/>
        <w:jc w:val="both"/>
      </w:pPr>
      <w:r>
        <w:t xml:space="preserve">GORAN TADIĆ, Buje, Strada Longa 22, </w:t>
      </w:r>
    </w:p>
    <w:p w:rsidRDefault="006A633E" w:rsidP="006A633E" w:rsidR="006A633E">
      <w:pPr>
        <w:ind w:left="360"/>
        <w:jc w:val="both"/>
      </w:pPr>
      <w:r>
        <w:t>OIB 18285949557</w:t>
      </w:r>
      <w:r w:rsidR="00603220">
        <w:tab/>
      </w:r>
      <w:r w:rsidR="00603220">
        <w:tab/>
      </w:r>
      <w:r w:rsidR="00603220">
        <w:tab/>
      </w:r>
      <w:r w:rsidR="00603220">
        <w:tab/>
      </w:r>
      <w:r w:rsidR="00603220">
        <w:tab/>
      </w:r>
      <w:r w:rsidR="00603220">
        <w:tab/>
      </w:r>
      <w:r w:rsidR="00603220">
        <w:tab/>
      </w:r>
      <w:r w:rsidR="00603220">
        <w:tab/>
        <w:t>88.247,38 kn</w:t>
      </w:r>
    </w:p>
    <w:p w:rsidRDefault="00603220" w:rsidP="006A633E" w:rsidR="00603220">
      <w:pPr>
        <w:ind w:left="360"/>
        <w:jc w:val="both"/>
      </w:pPr>
    </w:p>
    <w:p w:rsidRDefault="00603220" w:rsidP="006A633E" w:rsidR="00603220">
      <w:pPr>
        <w:ind w:left="360"/>
        <w:jc w:val="both"/>
      </w:pPr>
    </w:p>
    <w:p w:rsidRDefault="006A633E" w:rsidP="006A633E" w:rsidR="00603220">
      <w:pPr>
        <w:ind w:left="360"/>
        <w:jc w:val="both"/>
      </w:pPr>
      <w:r>
        <w:t xml:space="preserve">SANDRO TOMAS, Novigrad, Gradska vrata 5, </w:t>
      </w:r>
    </w:p>
    <w:p w:rsidRDefault="006A633E" w:rsidP="006A633E" w:rsidR="00D8514A">
      <w:pPr>
        <w:ind w:left="360"/>
        <w:jc w:val="both"/>
      </w:pPr>
      <w:r>
        <w:t>OIB 00901781909</w:t>
      </w:r>
      <w:r w:rsidR="00603220">
        <w:tab/>
      </w:r>
      <w:r w:rsidR="00603220">
        <w:tab/>
      </w:r>
      <w:r w:rsidR="00603220">
        <w:tab/>
      </w:r>
      <w:r w:rsidR="00603220">
        <w:tab/>
      </w:r>
      <w:r w:rsidR="00603220">
        <w:tab/>
      </w:r>
      <w:r w:rsidR="00603220">
        <w:tab/>
      </w:r>
      <w:r w:rsidR="00603220">
        <w:tab/>
      </w:r>
      <w:r w:rsidR="00603220">
        <w:tab/>
        <w:t>96.787,11 kn</w:t>
      </w:r>
    </w:p>
    <w:p w:rsidRDefault="00603220" w:rsidP="006A633E" w:rsidR="00603220">
      <w:pPr>
        <w:ind w:left="360"/>
        <w:jc w:val="both"/>
      </w:pPr>
    </w:p>
    <w:p w:rsidRDefault="00BE0EFA" w:rsidP="006A633E" w:rsidR="00BE0EFA">
      <w:pPr>
        <w:ind w:left="360"/>
        <w:jc w:val="both"/>
      </w:pPr>
    </w:p>
    <w:p w:rsidRDefault="00BE0EFA" w:rsidP="00234D1D" w:rsidR="00BE0EFA">
      <w:pPr>
        <w:ind w:left="360"/>
        <w:jc w:val="both"/>
      </w:pPr>
    </w:p>
    <w:p w:rsidRDefault="00234D1D" w:rsidP="00234D1D" w:rsidR="00234D1D">
      <w:pPr>
        <w:ind w:left="360"/>
        <w:jc w:val="both"/>
      </w:pPr>
      <w:r>
        <w:lastRenderedPageBreak/>
        <w:t xml:space="preserve">GORAN UDOVČIĆ, Poreč, Ilirska 21, </w:t>
      </w:r>
    </w:p>
    <w:p w:rsidRDefault="00234D1D" w:rsidP="00234D1D" w:rsidR="00234D1D">
      <w:pPr>
        <w:ind w:left="360"/>
        <w:jc w:val="both"/>
      </w:pPr>
      <w:r>
        <w:t>OIB 76004671181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93.615,47 kn</w:t>
      </w:r>
    </w:p>
    <w:p w:rsidRDefault="00234D1D" w:rsidP="00234D1D" w:rsidR="00234D1D">
      <w:pPr>
        <w:ind w:left="360"/>
        <w:jc w:val="both"/>
      </w:pPr>
    </w:p>
    <w:p w:rsidRDefault="00234D1D" w:rsidP="00234D1D" w:rsidR="00234D1D">
      <w:pPr>
        <w:ind w:left="360"/>
        <w:jc w:val="both"/>
      </w:pPr>
    </w:p>
    <w:p w:rsidRDefault="00234D1D" w:rsidP="00234D1D" w:rsidR="00234D1D">
      <w:pPr>
        <w:ind w:left="360"/>
        <w:jc w:val="both"/>
      </w:pPr>
      <w:r>
        <w:t xml:space="preserve">MARKO VALEČIĆ, Umag, V. Nazora 7, </w:t>
      </w:r>
    </w:p>
    <w:p w:rsidRDefault="00234D1D" w:rsidP="00234D1D" w:rsidR="00234D1D">
      <w:pPr>
        <w:ind w:left="360"/>
        <w:jc w:val="both"/>
      </w:pPr>
      <w:r>
        <w:t>OIB 52794607390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44.037,55 kn</w:t>
      </w:r>
      <w:r>
        <w:tab/>
      </w:r>
      <w:r>
        <w:tab/>
      </w:r>
      <w:r>
        <w:tab/>
      </w:r>
      <w:r>
        <w:tab/>
      </w:r>
    </w:p>
    <w:p w:rsidRDefault="00234D1D" w:rsidP="00234D1D" w:rsidR="00234D1D">
      <w:pPr>
        <w:ind w:left="360"/>
        <w:jc w:val="both"/>
      </w:pPr>
    </w:p>
    <w:p w:rsidRDefault="00234D1D" w:rsidP="00234D1D" w:rsidR="00234D1D">
      <w:pPr>
        <w:ind w:left="360"/>
        <w:jc w:val="both"/>
      </w:pPr>
      <w:r>
        <w:t xml:space="preserve">IVO ZEBA, Novigrad, Epulonova 13, </w:t>
      </w:r>
    </w:p>
    <w:p w:rsidRDefault="00234D1D" w:rsidP="00234D1D" w:rsidR="00234D1D">
      <w:pPr>
        <w:ind w:left="360"/>
        <w:jc w:val="both"/>
      </w:pPr>
      <w:r>
        <w:t>OIB 65541642802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101.082,92 kn</w:t>
      </w:r>
    </w:p>
    <w:p w:rsidRDefault="00234D1D" w:rsidP="00234D1D" w:rsidR="00234D1D">
      <w:pPr>
        <w:ind w:left="360"/>
        <w:jc w:val="both"/>
      </w:pPr>
    </w:p>
    <w:p w:rsidRDefault="00234D1D" w:rsidP="00234D1D" w:rsidR="00234D1D">
      <w:pPr>
        <w:ind w:left="360"/>
        <w:jc w:val="both"/>
      </w:pPr>
    </w:p>
    <w:p w:rsidRDefault="00234D1D" w:rsidP="00234D1D" w:rsidR="00A74D2A">
      <w:pPr>
        <w:ind w:left="360"/>
        <w:jc w:val="both"/>
      </w:pPr>
      <w:r>
        <w:t>MARINKO ZRNIĆ, Novigrad, Fakinia 41,</w:t>
      </w:r>
    </w:p>
    <w:p w:rsidRDefault="00234D1D" w:rsidP="00234D1D" w:rsidR="00234D1D">
      <w:pPr>
        <w:ind w:left="360"/>
        <w:jc w:val="both"/>
      </w:pPr>
      <w:r>
        <w:t xml:space="preserve"> OIB 11176200328</w:t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  <w:t>52.275,22 kn</w:t>
      </w:r>
    </w:p>
    <w:p w:rsidRDefault="00A74D2A" w:rsidP="00234D1D" w:rsidR="00A74D2A">
      <w:pPr>
        <w:ind w:left="360"/>
        <w:jc w:val="both"/>
      </w:pPr>
    </w:p>
    <w:p w:rsidRDefault="00A74D2A" w:rsidP="00234D1D" w:rsidR="00A74D2A">
      <w:pPr>
        <w:ind w:left="360"/>
        <w:jc w:val="both"/>
      </w:pPr>
    </w:p>
    <w:p w:rsidRDefault="00234D1D" w:rsidP="00234D1D" w:rsidR="00A74D2A">
      <w:pPr>
        <w:ind w:left="360"/>
        <w:jc w:val="both"/>
      </w:pPr>
      <w:r>
        <w:t xml:space="preserve">IVAN ŽIVALJ, Slavonski Brod, Gornji Andrijevci 2a, Sibinj, </w:t>
      </w:r>
    </w:p>
    <w:p w:rsidRDefault="00234D1D" w:rsidP="00234D1D" w:rsidR="00234D1D">
      <w:pPr>
        <w:ind w:left="360"/>
        <w:jc w:val="both"/>
      </w:pPr>
      <w:r>
        <w:t>OIB 34811307956</w:t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  <w:t>85.485,54 kn</w:t>
      </w:r>
    </w:p>
    <w:p w:rsidRDefault="00A74D2A" w:rsidP="00234D1D" w:rsidR="00A74D2A">
      <w:pPr>
        <w:ind w:left="360"/>
        <w:jc w:val="both"/>
      </w:pPr>
    </w:p>
    <w:p w:rsidRDefault="00A74D2A" w:rsidP="00234D1D" w:rsidR="00A74D2A">
      <w:pPr>
        <w:ind w:left="360"/>
        <w:jc w:val="both"/>
      </w:pPr>
    </w:p>
    <w:p w:rsidRDefault="00234D1D" w:rsidP="00234D1D" w:rsidR="00A74D2A">
      <w:pPr>
        <w:ind w:left="360"/>
        <w:jc w:val="both"/>
      </w:pPr>
      <w:r>
        <w:t xml:space="preserve">DEJVID ĐURĐEVIĆ, Umag, Kranceti 68d, </w:t>
      </w:r>
    </w:p>
    <w:p w:rsidRDefault="00234D1D" w:rsidP="00234D1D" w:rsidR="00234D1D">
      <w:pPr>
        <w:ind w:left="360"/>
        <w:jc w:val="both"/>
      </w:pPr>
      <w:r>
        <w:t>OIB 91318406346</w:t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  <w:t>20.842,67 kn</w:t>
      </w:r>
    </w:p>
    <w:p w:rsidRDefault="00A74D2A" w:rsidP="00234D1D" w:rsidR="00A74D2A">
      <w:pPr>
        <w:ind w:left="360"/>
        <w:jc w:val="both"/>
      </w:pPr>
    </w:p>
    <w:p w:rsidRDefault="00A74D2A" w:rsidP="00234D1D" w:rsidR="00A74D2A">
      <w:pPr>
        <w:ind w:left="360"/>
        <w:jc w:val="both"/>
      </w:pPr>
    </w:p>
    <w:p w:rsidRDefault="00234D1D" w:rsidP="00234D1D" w:rsidR="00A74D2A">
      <w:pPr>
        <w:ind w:left="360"/>
        <w:jc w:val="both"/>
      </w:pPr>
      <w:r>
        <w:t xml:space="preserve">MIRKO ŠEMONJEK, Pešćenica, Lekenik, Poljanica 5, </w:t>
      </w:r>
    </w:p>
    <w:p w:rsidRDefault="00234D1D" w:rsidP="00234D1D" w:rsidR="00234D1D">
      <w:pPr>
        <w:ind w:left="360"/>
        <w:jc w:val="both"/>
      </w:pPr>
      <w:r>
        <w:t>OIB 00804392718</w:t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  <w:t>36.327,44 kn</w:t>
      </w:r>
    </w:p>
    <w:p w:rsidRDefault="00A74D2A" w:rsidP="00234D1D" w:rsidR="00A74D2A">
      <w:pPr>
        <w:ind w:left="360"/>
        <w:jc w:val="both"/>
      </w:pPr>
    </w:p>
    <w:p w:rsidRDefault="00A74D2A" w:rsidP="00234D1D" w:rsidR="00A74D2A">
      <w:pPr>
        <w:ind w:left="360"/>
        <w:jc w:val="both"/>
      </w:pPr>
    </w:p>
    <w:p w:rsidRDefault="00234D1D" w:rsidP="00234D1D" w:rsidR="00A74D2A">
      <w:pPr>
        <w:ind w:left="360"/>
        <w:jc w:val="both"/>
      </w:pPr>
      <w:r>
        <w:t xml:space="preserve">DARIO MILOŠEVIĆ, Buje, Bracania 3, </w:t>
      </w:r>
    </w:p>
    <w:p w:rsidRDefault="00234D1D" w:rsidP="00234D1D" w:rsidR="00234D1D">
      <w:pPr>
        <w:ind w:left="360"/>
        <w:jc w:val="both"/>
      </w:pPr>
      <w:r>
        <w:t>OIB 98847535250</w:t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  <w:t>259.581,78 kn</w:t>
      </w:r>
    </w:p>
    <w:p w:rsidRDefault="00A74D2A" w:rsidP="00234D1D" w:rsidR="00A74D2A">
      <w:pPr>
        <w:ind w:left="360"/>
        <w:jc w:val="both"/>
      </w:pPr>
    </w:p>
    <w:p w:rsidRDefault="00A74D2A" w:rsidP="00234D1D" w:rsidR="00A74D2A">
      <w:pPr>
        <w:ind w:left="360"/>
        <w:jc w:val="both"/>
      </w:pPr>
    </w:p>
    <w:p w:rsidRDefault="00234D1D" w:rsidP="00234D1D" w:rsidR="00A74D2A">
      <w:pPr>
        <w:ind w:left="360"/>
        <w:jc w:val="both"/>
      </w:pPr>
      <w:r>
        <w:t xml:space="preserve">ANAMARIA MILOŠEVIĆ, Buje, Bracania 3, </w:t>
      </w:r>
    </w:p>
    <w:p w:rsidRDefault="00234D1D" w:rsidP="00234D1D" w:rsidR="00234D1D">
      <w:pPr>
        <w:ind w:left="360"/>
        <w:jc w:val="both"/>
      </w:pPr>
      <w:r>
        <w:t>OIB 53267035945</w:t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  <w:t>112.494,06 kn</w:t>
      </w:r>
    </w:p>
    <w:p w:rsidRDefault="00A74D2A" w:rsidP="00234D1D" w:rsidR="00A74D2A">
      <w:pPr>
        <w:ind w:left="360"/>
        <w:jc w:val="both"/>
      </w:pPr>
    </w:p>
    <w:p w:rsidRDefault="00A74D2A" w:rsidP="00234D1D" w:rsidR="00A74D2A">
      <w:pPr>
        <w:ind w:left="360"/>
        <w:jc w:val="both"/>
      </w:pPr>
    </w:p>
    <w:p w:rsidRDefault="00234D1D" w:rsidP="00234D1D" w:rsidR="00A74D2A">
      <w:pPr>
        <w:ind w:left="360"/>
        <w:jc w:val="both"/>
      </w:pPr>
      <w:r>
        <w:t xml:space="preserve">RENATA DADIĆ, Vrbovec, Pirakovec 50, </w:t>
      </w:r>
    </w:p>
    <w:p w:rsidRDefault="00234D1D" w:rsidP="00234D1D" w:rsidR="00603220">
      <w:pPr>
        <w:ind w:left="360"/>
        <w:jc w:val="both"/>
      </w:pPr>
      <w:r>
        <w:t>OIB 17472130705</w:t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</w:r>
      <w:r w:rsidR="00A74D2A">
        <w:tab/>
        <w:t>23.836,67 kn</w:t>
      </w:r>
    </w:p>
    <w:p w:rsidRDefault="004E556C" w:rsidP="00234D1D" w:rsidR="004E556C">
      <w:pPr>
        <w:ind w:left="360"/>
        <w:jc w:val="both"/>
      </w:pPr>
    </w:p>
    <w:p w:rsidRDefault="00BE0EFA" w:rsidP="00234D1D" w:rsidR="00BE0EFA">
      <w:pPr>
        <w:ind w:left="360"/>
        <w:jc w:val="both"/>
      </w:pPr>
    </w:p>
    <w:p w:rsidRDefault="004E556C" w:rsidP="004E556C" w:rsidR="004E556C">
      <w:pPr>
        <w:ind w:left="360"/>
        <w:jc w:val="both"/>
      </w:pPr>
      <w:r>
        <w:t xml:space="preserve">MIRJANA KLARIĆ, Novigrad, Sv. Vidal 1, </w:t>
      </w:r>
    </w:p>
    <w:p w:rsidRDefault="004E556C" w:rsidP="004E556C" w:rsidR="004E556C">
      <w:pPr>
        <w:ind w:left="360"/>
        <w:jc w:val="both"/>
      </w:pPr>
      <w:r>
        <w:t>OIB 00446831915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146.688,86 kn</w:t>
      </w:r>
    </w:p>
    <w:p w:rsidRDefault="004E556C" w:rsidP="004E556C" w:rsidR="004E556C">
      <w:pPr>
        <w:ind w:left="360"/>
        <w:jc w:val="both"/>
      </w:pPr>
    </w:p>
    <w:p w:rsidRDefault="004E556C" w:rsidP="004E556C" w:rsidR="004E556C">
      <w:pPr>
        <w:ind w:left="360"/>
        <w:jc w:val="both"/>
      </w:pPr>
    </w:p>
    <w:p w:rsidRDefault="004E556C" w:rsidP="004E556C" w:rsidR="004E556C">
      <w:pPr>
        <w:ind w:left="360"/>
        <w:jc w:val="both"/>
      </w:pPr>
      <w:r>
        <w:t xml:space="preserve">ANDY TROKTER, Buje, Stanična 7, </w:t>
      </w:r>
    </w:p>
    <w:p w:rsidRDefault="004E556C" w:rsidP="004E556C" w:rsidR="004E556C">
      <w:pPr>
        <w:ind w:left="360"/>
        <w:jc w:val="both"/>
      </w:pPr>
      <w:r>
        <w:t>OIB 59095976054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724.583,30 kn</w:t>
      </w:r>
    </w:p>
    <w:p w:rsidRDefault="004E556C" w:rsidP="004E556C" w:rsidR="004E556C">
      <w:pPr>
        <w:ind w:left="360"/>
        <w:jc w:val="both"/>
      </w:pPr>
    </w:p>
    <w:p w:rsidRDefault="004E556C" w:rsidP="004E556C" w:rsidR="004E556C">
      <w:pPr>
        <w:ind w:left="360"/>
        <w:jc w:val="both"/>
      </w:pPr>
    </w:p>
    <w:p w:rsidRDefault="004E556C" w:rsidP="004E556C" w:rsidR="004E556C">
      <w:pPr>
        <w:ind w:left="360"/>
        <w:jc w:val="both"/>
      </w:pPr>
      <w:r>
        <w:t>DANIJELA BATOŠ LAZAR, Buje, V. Nazora 65,</w:t>
      </w:r>
    </w:p>
    <w:p w:rsidRDefault="004E556C" w:rsidP="004E556C" w:rsidR="004E556C">
      <w:pPr>
        <w:ind w:left="360"/>
        <w:jc w:val="both"/>
      </w:pPr>
      <w:r>
        <w:t>OIB 10795204951</w:t>
      </w:r>
      <w:r w:rsidR="003520BF">
        <w:tab/>
      </w:r>
      <w:r w:rsidR="003520BF">
        <w:tab/>
      </w:r>
      <w:r w:rsidR="003520BF">
        <w:tab/>
      </w:r>
      <w:r w:rsidR="003520BF">
        <w:tab/>
      </w:r>
      <w:r w:rsidR="003520BF">
        <w:tab/>
      </w:r>
      <w:r w:rsidR="003520BF">
        <w:tab/>
      </w:r>
      <w:r w:rsidR="003520BF">
        <w:tab/>
      </w:r>
      <w:r w:rsidR="003520BF">
        <w:tab/>
        <w:t>92.394,56 kn</w:t>
      </w:r>
    </w:p>
    <w:p w:rsidRDefault="004E556C" w:rsidP="004E556C" w:rsidR="004E556C">
      <w:pPr>
        <w:ind w:left="360"/>
        <w:jc w:val="both"/>
      </w:pPr>
    </w:p>
    <w:p w:rsidRDefault="004E556C" w:rsidP="004E556C" w:rsidR="004E556C">
      <w:pPr>
        <w:ind w:left="360"/>
        <w:jc w:val="both"/>
      </w:pPr>
    </w:p>
    <w:p w:rsidRDefault="004E556C" w:rsidP="004E556C" w:rsidR="00591834">
      <w:pPr>
        <w:ind w:left="360"/>
        <w:jc w:val="both"/>
      </w:pPr>
      <w:r>
        <w:t xml:space="preserve">MANUELA BRČIĆ, Buje, Kaldania 36a, </w:t>
      </w:r>
    </w:p>
    <w:p w:rsidRDefault="004E556C" w:rsidP="004E556C" w:rsidR="004E556C">
      <w:pPr>
        <w:ind w:left="360"/>
        <w:jc w:val="both"/>
      </w:pPr>
      <w:r>
        <w:t>OIB 98118426000</w:t>
      </w:r>
      <w:r w:rsidR="00591834">
        <w:tab/>
      </w:r>
      <w:r w:rsidR="00591834">
        <w:tab/>
      </w:r>
      <w:r w:rsidR="00591834">
        <w:tab/>
      </w:r>
      <w:r w:rsidR="00591834">
        <w:tab/>
      </w:r>
      <w:r w:rsidR="00591834">
        <w:tab/>
      </w:r>
      <w:r w:rsidR="00591834">
        <w:tab/>
      </w:r>
      <w:r w:rsidR="00591834">
        <w:tab/>
      </w:r>
      <w:r w:rsidR="00591834">
        <w:tab/>
        <w:t>57.842,42 kn</w:t>
      </w:r>
    </w:p>
    <w:p w:rsidRDefault="00591834" w:rsidP="004E556C" w:rsidR="00591834">
      <w:pPr>
        <w:ind w:left="360"/>
        <w:jc w:val="both"/>
      </w:pPr>
    </w:p>
    <w:p w:rsidRDefault="00591834" w:rsidP="004E556C" w:rsidR="00591834">
      <w:pPr>
        <w:ind w:left="360"/>
        <w:jc w:val="both"/>
      </w:pPr>
    </w:p>
    <w:p w:rsidRDefault="004E556C" w:rsidP="004E556C" w:rsidR="00591834">
      <w:pPr>
        <w:ind w:left="360"/>
        <w:jc w:val="both"/>
      </w:pPr>
      <w:r>
        <w:t xml:space="preserve">DENIS PIKULA, Zagreb, Brune Bušića 21, </w:t>
      </w:r>
    </w:p>
    <w:p w:rsidRDefault="004E556C" w:rsidP="004E556C" w:rsidR="004E556C">
      <w:pPr>
        <w:ind w:left="360"/>
        <w:jc w:val="both"/>
      </w:pPr>
      <w:r>
        <w:t>OIB 39108704963</w:t>
      </w:r>
      <w:r w:rsidR="00591834">
        <w:tab/>
      </w:r>
      <w:r w:rsidR="00591834">
        <w:tab/>
      </w:r>
      <w:r w:rsidR="00591834">
        <w:tab/>
      </w:r>
      <w:r w:rsidR="00591834">
        <w:tab/>
      </w:r>
      <w:r w:rsidR="00591834">
        <w:tab/>
      </w:r>
      <w:r w:rsidR="00591834">
        <w:tab/>
      </w:r>
      <w:r w:rsidR="00591834">
        <w:tab/>
      </w:r>
      <w:r w:rsidR="00591834">
        <w:tab/>
        <w:t>233.985,00 kn</w:t>
      </w:r>
    </w:p>
    <w:p w:rsidRDefault="00591834" w:rsidP="004E556C" w:rsidR="00591834">
      <w:pPr>
        <w:ind w:left="360"/>
        <w:jc w:val="both"/>
      </w:pPr>
    </w:p>
    <w:p w:rsidRDefault="00591834" w:rsidP="004E556C" w:rsidR="00591834">
      <w:pPr>
        <w:ind w:left="360"/>
        <w:jc w:val="both"/>
      </w:pPr>
    </w:p>
    <w:p w:rsidRDefault="004E556C" w:rsidP="004E556C" w:rsidR="00591834">
      <w:pPr>
        <w:ind w:left="360"/>
        <w:jc w:val="both"/>
      </w:pPr>
      <w:r>
        <w:t xml:space="preserve">IGOR STARIĆ, Umag, Zlatna 10, Zambratija, </w:t>
      </w:r>
    </w:p>
    <w:p w:rsidRDefault="004E556C" w:rsidP="004E556C" w:rsidR="004E556C">
      <w:pPr>
        <w:ind w:left="360"/>
        <w:jc w:val="both"/>
      </w:pPr>
      <w:r>
        <w:t>OIB 06362798451</w:t>
      </w:r>
      <w:r w:rsidR="00591834">
        <w:tab/>
      </w:r>
      <w:r w:rsidR="00591834">
        <w:tab/>
      </w:r>
      <w:r w:rsidR="00591834">
        <w:tab/>
      </w:r>
      <w:r w:rsidR="00591834">
        <w:tab/>
      </w:r>
      <w:r w:rsidR="00591834">
        <w:tab/>
      </w:r>
      <w:r w:rsidR="00591834">
        <w:tab/>
      </w:r>
      <w:r w:rsidR="00591834">
        <w:tab/>
      </w:r>
      <w:r w:rsidR="00591834">
        <w:tab/>
        <w:t>51.247,50 kn</w:t>
      </w:r>
    </w:p>
    <w:p w:rsidRDefault="00591834" w:rsidP="004E556C" w:rsidR="00591834">
      <w:pPr>
        <w:ind w:left="360"/>
        <w:jc w:val="both"/>
      </w:pPr>
    </w:p>
    <w:p w:rsidRDefault="00591834" w:rsidP="004E556C" w:rsidR="00591834">
      <w:pPr>
        <w:ind w:left="360"/>
        <w:jc w:val="both"/>
      </w:pPr>
    </w:p>
    <w:p w:rsidRDefault="004E556C" w:rsidP="004E556C" w:rsidR="00591834">
      <w:pPr>
        <w:ind w:left="360"/>
        <w:jc w:val="both"/>
      </w:pPr>
      <w:r>
        <w:t xml:space="preserve">VEDRAN ZONTA, Buzet, Črnci 71, Štrped, </w:t>
      </w:r>
    </w:p>
    <w:p w:rsidRDefault="004E556C" w:rsidP="004E556C" w:rsidR="004E556C">
      <w:pPr>
        <w:ind w:left="360"/>
        <w:jc w:val="both"/>
      </w:pPr>
      <w:r>
        <w:t xml:space="preserve">OIB 72767545001  </w:t>
      </w:r>
      <w:r w:rsidR="00591834">
        <w:tab/>
      </w:r>
      <w:r w:rsidR="00591834">
        <w:tab/>
      </w:r>
      <w:r w:rsidR="00591834">
        <w:tab/>
      </w:r>
      <w:r w:rsidR="00591834">
        <w:tab/>
      </w:r>
      <w:r w:rsidR="00591834">
        <w:tab/>
      </w:r>
      <w:r w:rsidR="00591834">
        <w:tab/>
      </w:r>
      <w:r w:rsidR="00591834">
        <w:tab/>
        <w:t>59.794,14 kn</w:t>
      </w:r>
    </w:p>
    <w:p w:rsidRDefault="00591834" w:rsidP="004E556C" w:rsidR="00591834">
      <w:pPr>
        <w:ind w:left="360"/>
        <w:jc w:val="both"/>
      </w:pPr>
    </w:p>
    <w:p w:rsidRDefault="00591834" w:rsidP="004E556C" w:rsidR="00591834">
      <w:pPr>
        <w:ind w:left="360"/>
        <w:jc w:val="both"/>
      </w:pPr>
    </w:p>
    <w:p w:rsidRDefault="004E556C" w:rsidP="004E556C" w:rsidR="00591834">
      <w:pPr>
        <w:ind w:left="360"/>
        <w:jc w:val="both"/>
      </w:pPr>
      <w:r>
        <w:t xml:space="preserve">DAMIR KRAMAR, Nova Vas, Vežnaveri 22, </w:t>
      </w:r>
    </w:p>
    <w:p w:rsidRDefault="004E556C" w:rsidP="004E556C" w:rsidR="004E556C">
      <w:pPr>
        <w:ind w:left="360"/>
        <w:jc w:val="both"/>
      </w:pPr>
      <w:r>
        <w:t>OIB 59358133363</w:t>
      </w:r>
      <w:r w:rsidR="00591834">
        <w:tab/>
      </w:r>
      <w:r w:rsidR="00591834">
        <w:tab/>
      </w:r>
      <w:r w:rsidR="00591834">
        <w:tab/>
      </w:r>
      <w:r w:rsidR="00591834">
        <w:tab/>
      </w:r>
      <w:r w:rsidR="00591834">
        <w:tab/>
      </w:r>
      <w:r w:rsidR="00591834">
        <w:tab/>
      </w:r>
      <w:r w:rsidR="00591834">
        <w:tab/>
      </w:r>
      <w:r w:rsidR="00591834">
        <w:tab/>
        <w:t>96.604,51 kn</w:t>
      </w:r>
    </w:p>
    <w:p w:rsidRDefault="00591834" w:rsidP="004E556C" w:rsidR="00591834">
      <w:pPr>
        <w:ind w:left="360"/>
        <w:jc w:val="both"/>
      </w:pPr>
    </w:p>
    <w:p w:rsidRDefault="00591834" w:rsidP="004E556C" w:rsidR="00591834">
      <w:pPr>
        <w:ind w:left="360"/>
        <w:jc w:val="both"/>
      </w:pPr>
    </w:p>
    <w:p w:rsidRDefault="004E556C" w:rsidP="004E556C" w:rsidR="00442BB2">
      <w:pPr>
        <w:ind w:left="360"/>
        <w:jc w:val="both"/>
      </w:pPr>
      <w:r>
        <w:t xml:space="preserve">DRAGAN KRSTIĆ, Buje, G. Garibaldi 33, </w:t>
      </w:r>
    </w:p>
    <w:p w:rsidRDefault="004E556C" w:rsidP="004E556C" w:rsidR="004E556C">
      <w:pPr>
        <w:ind w:left="360"/>
        <w:jc w:val="both"/>
      </w:pPr>
      <w:r>
        <w:t>OIB 53353211269</w:t>
      </w:r>
      <w:r w:rsidR="00442BB2">
        <w:tab/>
      </w:r>
      <w:r w:rsidR="00442BB2">
        <w:tab/>
      </w:r>
      <w:r w:rsidR="00442BB2">
        <w:tab/>
      </w:r>
      <w:r w:rsidR="00442BB2">
        <w:tab/>
      </w:r>
      <w:r w:rsidR="00442BB2">
        <w:tab/>
      </w:r>
      <w:r w:rsidR="00442BB2">
        <w:tab/>
      </w:r>
      <w:r w:rsidR="00442BB2">
        <w:tab/>
      </w:r>
      <w:r w:rsidR="00442BB2">
        <w:tab/>
        <w:t>30.499,38 kn</w:t>
      </w:r>
    </w:p>
    <w:p w:rsidRDefault="00442BB2" w:rsidP="004E556C" w:rsidR="00442BB2">
      <w:pPr>
        <w:ind w:left="360"/>
        <w:jc w:val="both"/>
      </w:pPr>
    </w:p>
    <w:p w:rsidRDefault="00442BB2" w:rsidP="004E556C" w:rsidR="00442BB2">
      <w:pPr>
        <w:ind w:left="360"/>
        <w:jc w:val="both"/>
      </w:pPr>
    </w:p>
    <w:p w:rsidRDefault="004E556C" w:rsidP="004E556C" w:rsidR="00D822B1">
      <w:pPr>
        <w:ind w:left="360"/>
        <w:jc w:val="both"/>
      </w:pPr>
      <w:r>
        <w:t xml:space="preserve">BRANISLAV KALINIĆ, Brtonigla, Nova Vas 1, </w:t>
      </w:r>
    </w:p>
    <w:p w:rsidRDefault="004E556C" w:rsidP="004E556C" w:rsidR="004E556C">
      <w:pPr>
        <w:ind w:left="360"/>
        <w:jc w:val="both"/>
      </w:pPr>
      <w:r>
        <w:t>OIB 76290245431</w:t>
      </w:r>
      <w:r w:rsidR="00D822B1">
        <w:tab/>
      </w:r>
      <w:r w:rsidR="00D822B1">
        <w:tab/>
      </w:r>
      <w:r w:rsidR="00D822B1">
        <w:tab/>
      </w:r>
      <w:r w:rsidR="00D822B1">
        <w:tab/>
      </w:r>
      <w:r w:rsidR="00D822B1">
        <w:tab/>
      </w:r>
      <w:r w:rsidR="00D822B1">
        <w:tab/>
      </w:r>
      <w:r w:rsidR="00D822B1">
        <w:tab/>
      </w:r>
      <w:r w:rsidR="00D822B1">
        <w:tab/>
        <w:t>12.995,94 kn</w:t>
      </w:r>
    </w:p>
    <w:p w:rsidRDefault="00D822B1" w:rsidP="004E556C" w:rsidR="00D822B1">
      <w:pPr>
        <w:ind w:left="360"/>
        <w:jc w:val="both"/>
      </w:pPr>
    </w:p>
    <w:p w:rsidRDefault="00D822B1" w:rsidP="004E556C" w:rsidR="00D822B1">
      <w:pPr>
        <w:ind w:left="360"/>
        <w:jc w:val="both"/>
      </w:pPr>
    </w:p>
    <w:p w:rsidRDefault="004E556C" w:rsidP="004E556C" w:rsidR="00D822B1">
      <w:pPr>
        <w:ind w:left="360"/>
        <w:jc w:val="both"/>
      </w:pPr>
      <w:r>
        <w:t>MIRKO KATIĆ, Novigrad, Murvi 54,</w:t>
      </w:r>
    </w:p>
    <w:p w:rsidRDefault="004E556C" w:rsidP="004E556C" w:rsidR="004E556C">
      <w:pPr>
        <w:ind w:left="360"/>
        <w:jc w:val="both"/>
      </w:pPr>
      <w:r>
        <w:t>OIB 61876081120</w:t>
      </w:r>
      <w:r w:rsidR="00D822B1">
        <w:tab/>
      </w:r>
      <w:r w:rsidR="00D822B1">
        <w:tab/>
      </w:r>
      <w:r w:rsidR="00D822B1">
        <w:tab/>
      </w:r>
      <w:r w:rsidR="00D822B1">
        <w:tab/>
      </w:r>
      <w:r w:rsidR="00D822B1">
        <w:tab/>
      </w:r>
      <w:r w:rsidR="00D822B1">
        <w:tab/>
      </w:r>
      <w:r w:rsidR="00D822B1">
        <w:tab/>
      </w:r>
      <w:r w:rsidR="00D822B1">
        <w:tab/>
        <w:t>52.292,27 kn</w:t>
      </w:r>
    </w:p>
    <w:p w:rsidRDefault="00F86621" w:rsidP="007F7F6E" w:rsidR="00F86621">
      <w:pPr>
        <w:ind w:left="360"/>
        <w:jc w:val="both"/>
      </w:pPr>
    </w:p>
    <w:p w:rsidRDefault="00BE0EFA" w:rsidP="007F7F6E" w:rsidR="00BE0EFA">
      <w:pPr>
        <w:ind w:left="360"/>
        <w:jc w:val="both"/>
      </w:pPr>
    </w:p>
    <w:p w:rsidRDefault="00351747" w:rsidP="00351747" w:rsidR="00351747">
      <w:pPr>
        <w:ind w:left="360"/>
        <w:jc w:val="both"/>
      </w:pPr>
      <w:r>
        <w:t xml:space="preserve">ALEN KEŠETOVIĆ, Mareda, Blok B1, </w:t>
      </w:r>
    </w:p>
    <w:p w:rsidRDefault="00351747" w:rsidP="00351747" w:rsidR="00351747">
      <w:pPr>
        <w:ind w:left="360"/>
        <w:jc w:val="both"/>
      </w:pPr>
      <w:r>
        <w:t>OIB 94933016660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40.258,57 kn</w:t>
      </w:r>
    </w:p>
    <w:p w:rsidRDefault="00351747" w:rsidP="00351747" w:rsidR="00351747">
      <w:pPr>
        <w:ind w:left="360"/>
        <w:jc w:val="both"/>
      </w:pPr>
    </w:p>
    <w:p w:rsidRDefault="00351747" w:rsidP="00351747" w:rsidR="00351747">
      <w:pPr>
        <w:ind w:left="360"/>
        <w:jc w:val="both"/>
      </w:pPr>
    </w:p>
    <w:p w:rsidRDefault="00351747" w:rsidP="00351747" w:rsidR="00351747">
      <w:pPr>
        <w:ind w:left="360"/>
        <w:jc w:val="both"/>
      </w:pPr>
      <w:r>
        <w:t xml:space="preserve">GORAN LJEVAK, Momjan, Ka Dvorcu 2, </w:t>
      </w:r>
    </w:p>
    <w:p w:rsidRDefault="00351747" w:rsidP="00351747" w:rsidR="00351747">
      <w:pPr>
        <w:ind w:left="360"/>
        <w:jc w:val="both"/>
      </w:pPr>
      <w:r>
        <w:t>OIB 69033666890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95.776,84 kn</w:t>
      </w:r>
    </w:p>
    <w:p w:rsidRDefault="00351747" w:rsidP="00351747" w:rsidR="00351747">
      <w:pPr>
        <w:ind w:left="360"/>
        <w:jc w:val="both"/>
      </w:pPr>
    </w:p>
    <w:p w:rsidRDefault="00351747" w:rsidP="00351747" w:rsidR="00351747">
      <w:pPr>
        <w:ind w:left="360"/>
        <w:jc w:val="both"/>
      </w:pPr>
    </w:p>
    <w:p w:rsidRDefault="00351747" w:rsidP="00351747" w:rsidR="00351747">
      <w:pPr>
        <w:ind w:left="360"/>
        <w:jc w:val="both"/>
      </w:pPr>
      <w:r>
        <w:t xml:space="preserve">KRUNO MARKOVIĆ, Drenovci, J. Kozarca 6, </w:t>
      </w:r>
    </w:p>
    <w:p w:rsidRDefault="00351747" w:rsidP="00351747" w:rsidR="00351747">
      <w:pPr>
        <w:ind w:left="360"/>
        <w:jc w:val="both"/>
      </w:pPr>
      <w:r>
        <w:t>OIB 67910560217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17.869,94 kn</w:t>
      </w:r>
    </w:p>
    <w:p w:rsidRDefault="00351747" w:rsidP="00351747" w:rsidR="00351747">
      <w:pPr>
        <w:ind w:left="360"/>
        <w:jc w:val="both"/>
      </w:pPr>
    </w:p>
    <w:p w:rsidRDefault="00351747" w:rsidP="00351747" w:rsidR="00351747">
      <w:pPr>
        <w:ind w:left="360"/>
        <w:jc w:val="both"/>
      </w:pPr>
    </w:p>
    <w:p w:rsidRDefault="00351747" w:rsidP="00351747" w:rsidR="00351747">
      <w:pPr>
        <w:ind w:left="360"/>
        <w:jc w:val="both"/>
      </w:pPr>
      <w:r>
        <w:t xml:space="preserve">NIKO MARKOVIĆ, Gunja, A. M. Reljkovića 11, </w:t>
      </w:r>
    </w:p>
    <w:p w:rsidRDefault="00351747" w:rsidP="00351747" w:rsidR="00351747">
      <w:pPr>
        <w:ind w:left="360"/>
        <w:jc w:val="both"/>
      </w:pPr>
      <w:r>
        <w:t>OIB 53282713461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95.640,08 kn</w:t>
      </w:r>
    </w:p>
    <w:p w:rsidRDefault="00351747" w:rsidP="00351747" w:rsidR="00351747">
      <w:pPr>
        <w:ind w:left="360"/>
        <w:jc w:val="both"/>
      </w:pPr>
    </w:p>
    <w:p w:rsidRDefault="00351747" w:rsidP="00351747" w:rsidR="00351747">
      <w:pPr>
        <w:ind w:left="360"/>
        <w:jc w:val="both"/>
      </w:pPr>
    </w:p>
    <w:p w:rsidRDefault="00351747" w:rsidP="00351747" w:rsidR="00ED2AD4">
      <w:pPr>
        <w:ind w:left="360"/>
        <w:jc w:val="both"/>
      </w:pPr>
      <w:r>
        <w:lastRenderedPageBreak/>
        <w:t xml:space="preserve">PERO MARKOVIĆ, Gunja, A. M. Reljkovića 11, </w:t>
      </w:r>
    </w:p>
    <w:p w:rsidRDefault="00351747" w:rsidP="00351747" w:rsidR="00351747">
      <w:pPr>
        <w:ind w:left="360"/>
        <w:jc w:val="both"/>
      </w:pPr>
      <w:r>
        <w:t>OIB 82390759096</w:t>
      </w:r>
      <w:r w:rsidR="00ED2AD4">
        <w:tab/>
      </w:r>
      <w:r w:rsidR="00ED2AD4">
        <w:tab/>
      </w:r>
      <w:r w:rsidR="00ED2AD4">
        <w:tab/>
      </w:r>
      <w:r w:rsidR="00ED2AD4">
        <w:tab/>
      </w:r>
      <w:r w:rsidR="00ED2AD4">
        <w:tab/>
      </w:r>
      <w:r w:rsidR="00ED2AD4">
        <w:tab/>
      </w:r>
      <w:r w:rsidR="00ED2AD4">
        <w:tab/>
      </w:r>
      <w:r w:rsidR="00ED2AD4">
        <w:tab/>
        <w:t>173.260,87 kn</w:t>
      </w:r>
    </w:p>
    <w:p w:rsidRDefault="00ED2AD4" w:rsidP="00351747" w:rsidR="00ED2AD4">
      <w:pPr>
        <w:ind w:left="360"/>
        <w:jc w:val="both"/>
      </w:pPr>
    </w:p>
    <w:p w:rsidRDefault="00ED2AD4" w:rsidP="00351747" w:rsidR="00ED2AD4">
      <w:pPr>
        <w:ind w:left="360"/>
        <w:jc w:val="both"/>
      </w:pPr>
    </w:p>
    <w:p w:rsidRDefault="00351747" w:rsidP="00351747" w:rsidR="00ED2AD4">
      <w:pPr>
        <w:ind w:left="360"/>
        <w:jc w:val="both"/>
      </w:pPr>
      <w:r>
        <w:t xml:space="preserve">MARTIN MARUŠIĆ, Buje, Marušići 13, </w:t>
      </w:r>
    </w:p>
    <w:p w:rsidRDefault="00351747" w:rsidP="00351747" w:rsidR="00C02BB7">
      <w:pPr>
        <w:ind w:left="360"/>
        <w:jc w:val="both"/>
      </w:pPr>
      <w:r>
        <w:t>OIB 78665079932</w:t>
      </w:r>
      <w:r w:rsidR="00ED2AD4">
        <w:tab/>
      </w:r>
      <w:r w:rsidR="00ED2AD4">
        <w:tab/>
      </w:r>
      <w:r w:rsidR="00ED2AD4">
        <w:tab/>
      </w:r>
      <w:r w:rsidR="00ED2AD4">
        <w:tab/>
      </w:r>
      <w:r w:rsidR="00ED2AD4">
        <w:tab/>
      </w:r>
      <w:r w:rsidR="00ED2AD4">
        <w:tab/>
      </w:r>
      <w:r w:rsidR="00ED2AD4">
        <w:tab/>
      </w:r>
      <w:r w:rsidR="00ED2AD4">
        <w:tab/>
        <w:t>17.237,95 kn</w:t>
      </w:r>
    </w:p>
    <w:p w:rsidRDefault="00C02BB7" w:rsidP="00351747" w:rsidR="00C02BB7">
      <w:pPr>
        <w:ind w:left="360"/>
        <w:jc w:val="both"/>
      </w:pPr>
    </w:p>
    <w:p w:rsidRDefault="00C02BB7" w:rsidP="00351747" w:rsidR="00C02BB7">
      <w:pPr>
        <w:ind w:left="360"/>
        <w:jc w:val="both"/>
      </w:pPr>
    </w:p>
    <w:p w:rsidRDefault="00351747" w:rsidP="00351747" w:rsidR="00C02BB7">
      <w:pPr>
        <w:ind w:left="360"/>
        <w:jc w:val="both"/>
      </w:pPr>
      <w:r>
        <w:t xml:space="preserve">IVO MATIJEVIĆ, Brestovac, Nurkovac 78, </w:t>
      </w:r>
    </w:p>
    <w:p w:rsidRDefault="00351747" w:rsidP="00351747" w:rsidR="00351747">
      <w:pPr>
        <w:ind w:left="360"/>
        <w:jc w:val="both"/>
      </w:pPr>
      <w:r>
        <w:t>OIB 59686028724</w:t>
      </w:r>
      <w:r w:rsidR="00C02BB7">
        <w:tab/>
      </w:r>
      <w:r w:rsidR="00C02BB7">
        <w:tab/>
      </w:r>
      <w:r w:rsidR="00C02BB7">
        <w:tab/>
      </w:r>
      <w:r w:rsidR="00C02BB7">
        <w:tab/>
      </w:r>
      <w:r w:rsidR="00C02BB7">
        <w:tab/>
      </w:r>
      <w:r w:rsidR="00C02BB7">
        <w:tab/>
      </w:r>
      <w:r w:rsidR="00C02BB7">
        <w:tab/>
      </w:r>
      <w:r w:rsidR="00C02BB7">
        <w:tab/>
        <w:t>56.393,95 kn</w:t>
      </w:r>
    </w:p>
    <w:p w:rsidRDefault="00C02BB7" w:rsidP="00351747" w:rsidR="00C02BB7">
      <w:pPr>
        <w:ind w:left="360"/>
        <w:jc w:val="both"/>
      </w:pPr>
    </w:p>
    <w:p w:rsidRDefault="00C02BB7" w:rsidP="00351747" w:rsidR="00C02BB7">
      <w:pPr>
        <w:ind w:left="360"/>
        <w:jc w:val="both"/>
      </w:pPr>
    </w:p>
    <w:p w:rsidRDefault="00351747" w:rsidP="00351747" w:rsidR="00C02BB7">
      <w:pPr>
        <w:ind w:left="360"/>
        <w:jc w:val="both"/>
      </w:pPr>
      <w:r>
        <w:t xml:space="preserve">ALEŠ MEDICA, Nova Vas, Gornji Srbani 141, </w:t>
      </w:r>
    </w:p>
    <w:p w:rsidRDefault="00351747" w:rsidP="00351747" w:rsidR="00351747">
      <w:pPr>
        <w:ind w:left="360"/>
        <w:jc w:val="both"/>
      </w:pPr>
      <w:r>
        <w:t>OIB 41322187368</w:t>
      </w:r>
      <w:r w:rsidR="00C02BB7">
        <w:tab/>
      </w:r>
      <w:r w:rsidR="00C02BB7">
        <w:tab/>
      </w:r>
      <w:r w:rsidR="00C02BB7">
        <w:tab/>
      </w:r>
      <w:r w:rsidR="00C02BB7">
        <w:tab/>
      </w:r>
      <w:r w:rsidR="00C02BB7">
        <w:tab/>
      </w:r>
      <w:r w:rsidR="00C02BB7">
        <w:tab/>
      </w:r>
      <w:r w:rsidR="00C02BB7">
        <w:tab/>
      </w:r>
      <w:r w:rsidR="00C02BB7">
        <w:tab/>
        <w:t>38.558,56 kn</w:t>
      </w:r>
    </w:p>
    <w:p w:rsidRDefault="00C02BB7" w:rsidP="00351747" w:rsidR="00C02BB7">
      <w:pPr>
        <w:ind w:left="360"/>
        <w:jc w:val="both"/>
      </w:pPr>
    </w:p>
    <w:p w:rsidRDefault="00C02BB7" w:rsidP="00351747" w:rsidR="00C02BB7">
      <w:pPr>
        <w:ind w:left="360"/>
        <w:jc w:val="both"/>
      </w:pPr>
    </w:p>
    <w:p w:rsidRDefault="00351747" w:rsidP="00351747" w:rsidR="00C02BB7">
      <w:pPr>
        <w:ind w:left="360"/>
        <w:jc w:val="both"/>
      </w:pPr>
      <w:r>
        <w:t xml:space="preserve">STIPAN MILOŠ, Murine, Galići 45e, </w:t>
      </w:r>
    </w:p>
    <w:p w:rsidRDefault="00351747" w:rsidP="00351747" w:rsidR="00351747">
      <w:pPr>
        <w:ind w:left="360"/>
        <w:jc w:val="both"/>
      </w:pPr>
      <w:r>
        <w:t>OIB 84134072505</w:t>
      </w:r>
      <w:r w:rsidR="00C02BB7">
        <w:tab/>
      </w:r>
      <w:r w:rsidR="00C02BB7">
        <w:tab/>
      </w:r>
      <w:r w:rsidR="00C02BB7">
        <w:tab/>
      </w:r>
      <w:r w:rsidR="00C02BB7">
        <w:tab/>
      </w:r>
      <w:r w:rsidR="00C02BB7">
        <w:tab/>
      </w:r>
      <w:r w:rsidR="00C02BB7">
        <w:tab/>
      </w:r>
      <w:r w:rsidR="00C02BB7">
        <w:tab/>
      </w:r>
      <w:r w:rsidR="00C02BB7">
        <w:tab/>
        <w:t>53.170,29 kn</w:t>
      </w:r>
    </w:p>
    <w:p w:rsidRDefault="00C02BB7" w:rsidP="00351747" w:rsidR="00C02BB7">
      <w:pPr>
        <w:ind w:left="360"/>
        <w:jc w:val="both"/>
      </w:pPr>
    </w:p>
    <w:p w:rsidRDefault="00C02BB7" w:rsidP="00351747" w:rsidR="00C02BB7">
      <w:pPr>
        <w:ind w:left="360"/>
        <w:jc w:val="both"/>
      </w:pPr>
    </w:p>
    <w:p w:rsidRDefault="00351747" w:rsidP="00351747" w:rsidR="00EC639A">
      <w:pPr>
        <w:ind w:left="360"/>
        <w:jc w:val="both"/>
      </w:pPr>
      <w:r>
        <w:t>IVAN MLAĐEN, Novigrad, Mareda, Blok 1,</w:t>
      </w:r>
    </w:p>
    <w:p w:rsidRDefault="00351747" w:rsidP="00351747" w:rsidR="0003379C">
      <w:pPr>
        <w:ind w:left="360"/>
        <w:jc w:val="both"/>
      </w:pPr>
      <w:r>
        <w:t>OIB 38113179253</w:t>
      </w:r>
      <w:r w:rsidR="0003379C">
        <w:tab/>
      </w:r>
      <w:r w:rsidR="0003379C">
        <w:tab/>
      </w:r>
      <w:r w:rsidR="0003379C">
        <w:tab/>
      </w:r>
      <w:r w:rsidR="0003379C">
        <w:tab/>
      </w:r>
      <w:r w:rsidR="0003379C">
        <w:tab/>
      </w:r>
      <w:r w:rsidR="00571386">
        <w:t xml:space="preserve">           </w:t>
      </w:r>
      <w:r w:rsidR="00EC639A">
        <w:tab/>
      </w:r>
      <w:r w:rsidR="00EC639A">
        <w:tab/>
      </w:r>
      <w:r w:rsidR="00EC639A">
        <w:tab/>
        <w:t>38.123,28 kn</w:t>
      </w:r>
    </w:p>
    <w:p w:rsidRDefault="00EC639A" w:rsidP="00351747" w:rsidR="00EC639A">
      <w:pPr>
        <w:ind w:left="360"/>
        <w:jc w:val="both"/>
      </w:pPr>
    </w:p>
    <w:p w:rsidRDefault="00EC639A" w:rsidP="00351747" w:rsidR="00EC639A">
      <w:pPr>
        <w:ind w:left="360"/>
        <w:jc w:val="both"/>
      </w:pPr>
    </w:p>
    <w:p w:rsidRDefault="00D33C61" w:rsidP="00D33C61" w:rsidR="00D33C61">
      <w:pPr>
        <w:ind w:left="360"/>
        <w:jc w:val="both"/>
      </w:pPr>
      <w:r>
        <w:t xml:space="preserve">NIKOLA MRKONJA, Hercegovac, Ladislav 47, </w:t>
      </w:r>
    </w:p>
    <w:p w:rsidRDefault="00D33C61" w:rsidP="00D33C61" w:rsidR="00D33C61">
      <w:pPr>
        <w:ind w:left="360"/>
        <w:jc w:val="both"/>
      </w:pPr>
      <w:r>
        <w:t>OIB 15766811179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103.646,69 kn</w:t>
      </w:r>
    </w:p>
    <w:p w:rsidRDefault="00D33C61" w:rsidP="00D33C61" w:rsidR="00D33C61">
      <w:pPr>
        <w:ind w:left="360"/>
        <w:jc w:val="both"/>
      </w:pPr>
    </w:p>
    <w:p w:rsidRDefault="00D33C61" w:rsidP="00D33C61" w:rsidR="00D33C61">
      <w:pPr>
        <w:ind w:left="360"/>
        <w:jc w:val="both"/>
      </w:pPr>
    </w:p>
    <w:p w:rsidRDefault="00D33C61" w:rsidP="00D33C61" w:rsidR="00D33C61">
      <w:pPr>
        <w:ind w:left="360"/>
        <w:jc w:val="both"/>
      </w:pPr>
      <w:r>
        <w:t xml:space="preserve">DAVOR NEKIĆ, Vidovci, M. Valkovića 38, </w:t>
      </w:r>
    </w:p>
    <w:p w:rsidRDefault="00D33C61" w:rsidP="00D33C61" w:rsidR="00D33C61">
      <w:pPr>
        <w:ind w:left="360"/>
        <w:jc w:val="both"/>
      </w:pPr>
      <w:r>
        <w:t>OIB 12281647409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33.541,41 kn</w:t>
      </w:r>
    </w:p>
    <w:p w:rsidRDefault="003166C2" w:rsidP="00D33C61" w:rsidR="003166C2">
      <w:pPr>
        <w:ind w:left="360"/>
        <w:jc w:val="both"/>
      </w:pPr>
    </w:p>
    <w:p w:rsidRDefault="00D33C61" w:rsidP="00D33C61" w:rsidR="00D33C61">
      <w:pPr>
        <w:ind w:left="360"/>
        <w:jc w:val="both"/>
      </w:pPr>
    </w:p>
    <w:p w:rsidRDefault="00D33C61" w:rsidP="00D33C61" w:rsidR="003166C2">
      <w:pPr>
        <w:ind w:left="360"/>
        <w:jc w:val="both"/>
      </w:pPr>
      <w:r>
        <w:t xml:space="preserve">MUHIBIJA NUHIĆ, Umag, A. Medice 9, </w:t>
      </w:r>
    </w:p>
    <w:p w:rsidRDefault="00D33C61" w:rsidP="00D33C61" w:rsidR="00D33C61">
      <w:pPr>
        <w:ind w:left="360"/>
        <w:jc w:val="both"/>
      </w:pPr>
      <w:r>
        <w:t>OIB 86948342035</w:t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  <w:t>17.867,39 kn</w:t>
      </w:r>
    </w:p>
    <w:p w:rsidRDefault="003166C2" w:rsidP="00D33C61" w:rsidR="003166C2">
      <w:pPr>
        <w:ind w:left="360"/>
        <w:jc w:val="both"/>
      </w:pPr>
    </w:p>
    <w:p w:rsidRDefault="003166C2" w:rsidP="00D33C61" w:rsidR="003166C2">
      <w:pPr>
        <w:ind w:left="360"/>
        <w:jc w:val="both"/>
      </w:pPr>
    </w:p>
    <w:p w:rsidRDefault="00D33C61" w:rsidP="00D33C61" w:rsidR="003166C2">
      <w:pPr>
        <w:ind w:left="360"/>
        <w:jc w:val="both"/>
      </w:pPr>
      <w:r>
        <w:t xml:space="preserve">IVAN OREČ, Slavonski Brod, Naselje Jelas 31, </w:t>
      </w:r>
    </w:p>
    <w:p w:rsidRDefault="00D33C61" w:rsidP="00D33C61" w:rsidR="003166C2">
      <w:pPr>
        <w:ind w:left="360"/>
        <w:jc w:val="both"/>
      </w:pPr>
      <w:r>
        <w:t>OIB 20950191017</w:t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  <w:t>96.393,17 kn</w:t>
      </w:r>
    </w:p>
    <w:p w:rsidRDefault="003166C2" w:rsidP="00D33C61" w:rsidR="003166C2">
      <w:pPr>
        <w:ind w:left="360"/>
        <w:jc w:val="both"/>
      </w:pPr>
    </w:p>
    <w:p w:rsidRDefault="003166C2" w:rsidP="00D33C61" w:rsidR="003166C2">
      <w:pPr>
        <w:ind w:left="360"/>
        <w:jc w:val="both"/>
      </w:pPr>
    </w:p>
    <w:p w:rsidRDefault="003166C2" w:rsidP="00D33C61" w:rsidR="003166C2">
      <w:pPr>
        <w:ind w:left="360"/>
        <w:jc w:val="both"/>
      </w:pPr>
      <w:r>
        <w:t>M</w:t>
      </w:r>
      <w:r w:rsidR="00D33C61">
        <w:t xml:space="preserve">ARKO PANTNER, Cret Bizovački, M. Gupca 53, </w:t>
      </w:r>
    </w:p>
    <w:p w:rsidRDefault="00D33C61" w:rsidP="00D33C61" w:rsidR="00D33C61">
      <w:pPr>
        <w:ind w:left="360"/>
        <w:jc w:val="both"/>
      </w:pPr>
      <w:r>
        <w:t>OIB 02627375745</w:t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  <w:t>30.638,75 kn</w:t>
      </w:r>
    </w:p>
    <w:p w:rsidRDefault="003166C2" w:rsidP="00D33C61" w:rsidR="003166C2">
      <w:pPr>
        <w:ind w:left="360"/>
        <w:jc w:val="both"/>
      </w:pPr>
    </w:p>
    <w:p w:rsidRDefault="003166C2" w:rsidP="00D33C61" w:rsidR="003166C2">
      <w:pPr>
        <w:ind w:left="360"/>
        <w:jc w:val="both"/>
      </w:pPr>
    </w:p>
    <w:p w:rsidRDefault="00D33C61" w:rsidP="00D33C61" w:rsidR="003166C2">
      <w:pPr>
        <w:ind w:left="360"/>
        <w:jc w:val="both"/>
      </w:pPr>
      <w:r>
        <w:t xml:space="preserve">SANDRO PANTNER, Umag, Soši 50, G. Valica, </w:t>
      </w:r>
    </w:p>
    <w:p w:rsidRDefault="00D33C61" w:rsidP="00D33C61" w:rsidR="00D33C61">
      <w:pPr>
        <w:ind w:left="360"/>
        <w:jc w:val="both"/>
      </w:pPr>
      <w:r>
        <w:t>OIB 44396660095</w:t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  <w:t>35.709,12 kn</w:t>
      </w:r>
    </w:p>
    <w:p w:rsidRDefault="003166C2" w:rsidP="00D33C61" w:rsidR="003166C2">
      <w:pPr>
        <w:ind w:left="360"/>
        <w:jc w:val="both"/>
      </w:pPr>
    </w:p>
    <w:p w:rsidRDefault="003166C2" w:rsidP="00D33C61" w:rsidR="003166C2">
      <w:pPr>
        <w:ind w:left="360"/>
        <w:jc w:val="both"/>
      </w:pPr>
    </w:p>
    <w:p w:rsidRDefault="00D33C61" w:rsidP="00D33C61" w:rsidR="003166C2">
      <w:pPr>
        <w:ind w:left="360"/>
        <w:jc w:val="both"/>
      </w:pPr>
      <w:r>
        <w:t>DEJAN KAPETANOVIĆ, Daruvar, Krešimirov trg 3/3,</w:t>
      </w:r>
    </w:p>
    <w:p w:rsidRDefault="00D33C61" w:rsidP="00D33C61" w:rsidR="00D33C61">
      <w:pPr>
        <w:ind w:left="360"/>
        <w:jc w:val="both"/>
      </w:pPr>
      <w:r>
        <w:t>OIB 54689470832</w:t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  <w:t>60.618,60 kn</w:t>
      </w:r>
    </w:p>
    <w:p w:rsidRDefault="003166C2" w:rsidP="00D33C61" w:rsidR="003166C2">
      <w:pPr>
        <w:ind w:left="360"/>
        <w:jc w:val="both"/>
      </w:pPr>
    </w:p>
    <w:p w:rsidRDefault="003166C2" w:rsidP="00D33C61" w:rsidR="003166C2">
      <w:pPr>
        <w:ind w:left="360"/>
        <w:jc w:val="both"/>
      </w:pPr>
    </w:p>
    <w:p w:rsidRDefault="00D33C61" w:rsidP="00D33C61" w:rsidR="003166C2">
      <w:pPr>
        <w:ind w:left="360"/>
        <w:jc w:val="both"/>
      </w:pPr>
      <w:r>
        <w:t>GORAN KADIĆ, Strizivojna, Braće Radića 189,</w:t>
      </w:r>
    </w:p>
    <w:p w:rsidRDefault="00D33C61" w:rsidP="00D33C61" w:rsidR="00D33C61">
      <w:pPr>
        <w:ind w:left="360"/>
        <w:jc w:val="both"/>
      </w:pPr>
      <w:r>
        <w:t>OIB 45298413916</w:t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  <w:t>23.947,09 kn</w:t>
      </w:r>
    </w:p>
    <w:p w:rsidRDefault="003166C2" w:rsidP="00D33C61" w:rsidR="003166C2">
      <w:pPr>
        <w:ind w:left="360"/>
        <w:jc w:val="both"/>
      </w:pPr>
    </w:p>
    <w:p w:rsidRDefault="003166C2" w:rsidP="00D33C61" w:rsidR="003166C2">
      <w:pPr>
        <w:ind w:left="360"/>
        <w:jc w:val="both"/>
      </w:pPr>
    </w:p>
    <w:p w:rsidRDefault="00D33C61" w:rsidP="00D33C61" w:rsidR="003166C2">
      <w:pPr>
        <w:ind w:left="360"/>
        <w:jc w:val="both"/>
      </w:pPr>
      <w:r>
        <w:t xml:space="preserve">DAVIDE GRBAC, Umag, Juricani 25b, </w:t>
      </w:r>
    </w:p>
    <w:p w:rsidRDefault="00D33C61" w:rsidP="00D33C61" w:rsidR="00D33C61">
      <w:pPr>
        <w:ind w:left="360"/>
        <w:jc w:val="both"/>
      </w:pPr>
      <w:r>
        <w:t>OIB 20297567662</w:t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  <w:t>43.749,52 kn</w:t>
      </w:r>
    </w:p>
    <w:p w:rsidRDefault="003166C2" w:rsidP="00D33C61" w:rsidR="003166C2">
      <w:pPr>
        <w:ind w:left="360"/>
        <w:jc w:val="both"/>
      </w:pPr>
    </w:p>
    <w:p w:rsidRDefault="003166C2" w:rsidP="00D33C61" w:rsidR="003166C2">
      <w:pPr>
        <w:ind w:left="360"/>
        <w:jc w:val="both"/>
      </w:pPr>
    </w:p>
    <w:p w:rsidRDefault="00D33C61" w:rsidP="00D33C61" w:rsidR="003166C2">
      <w:pPr>
        <w:ind w:left="360"/>
        <w:jc w:val="both"/>
      </w:pPr>
      <w:r>
        <w:t xml:space="preserve">PETAR DUVNJAK, Umag, Čepljani 21, </w:t>
      </w:r>
    </w:p>
    <w:p w:rsidRDefault="00D33C61" w:rsidP="00D33C61" w:rsidR="00D33C61">
      <w:pPr>
        <w:ind w:left="360"/>
        <w:jc w:val="both"/>
      </w:pPr>
      <w:r>
        <w:t>OIB 47039768356</w:t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  <w:t>194.257,04 kn</w:t>
      </w:r>
    </w:p>
    <w:p w:rsidRDefault="003166C2" w:rsidP="00D33C61" w:rsidR="003166C2">
      <w:pPr>
        <w:ind w:left="360"/>
        <w:jc w:val="both"/>
      </w:pPr>
    </w:p>
    <w:p w:rsidRDefault="003166C2" w:rsidP="00D33C61" w:rsidR="003166C2">
      <w:pPr>
        <w:ind w:left="360"/>
        <w:jc w:val="both"/>
      </w:pPr>
    </w:p>
    <w:p w:rsidRDefault="00D33C61" w:rsidP="00D33C61" w:rsidR="003166C2">
      <w:pPr>
        <w:ind w:left="360"/>
        <w:jc w:val="both"/>
      </w:pPr>
      <w:r>
        <w:t xml:space="preserve">MATO DADIĆ, Križevci, Sv. Ivan Žabno, Škrinjari 2, </w:t>
      </w:r>
    </w:p>
    <w:p w:rsidRDefault="00D33C61" w:rsidP="00D33C61" w:rsidR="00EC639A">
      <w:pPr>
        <w:ind w:left="360"/>
        <w:jc w:val="both"/>
      </w:pPr>
      <w:r>
        <w:t>OIB 42300122738</w:t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</w:r>
      <w:r w:rsidR="003166C2">
        <w:tab/>
        <w:t>119.888,21 kn</w:t>
      </w:r>
    </w:p>
    <w:p w:rsidRDefault="00E06040" w:rsidP="00D33C61" w:rsidR="00E06040">
      <w:pPr>
        <w:ind w:left="360"/>
        <w:jc w:val="both"/>
      </w:pPr>
    </w:p>
    <w:p w:rsidRDefault="00296B22" w:rsidP="00D33C61" w:rsidR="00296B22">
      <w:pPr>
        <w:ind w:left="360"/>
        <w:jc w:val="both"/>
      </w:pPr>
    </w:p>
    <w:p w:rsidRDefault="00296B22" w:rsidP="00296B22" w:rsidR="00296B22">
      <w:pPr>
        <w:ind w:left="360"/>
        <w:jc w:val="both"/>
      </w:pPr>
      <w:r>
        <w:t xml:space="preserve">MARIO DADIĆ, Jasenovac, B. P. Berislavca 3, </w:t>
      </w:r>
    </w:p>
    <w:p w:rsidRDefault="00296B22" w:rsidP="00296B22" w:rsidR="00296B22">
      <w:pPr>
        <w:ind w:left="360"/>
        <w:jc w:val="both"/>
      </w:pPr>
      <w:r>
        <w:t>OIB 12108638951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93.243,55 kn</w:t>
      </w:r>
    </w:p>
    <w:p w:rsidRDefault="00296B22" w:rsidP="00296B22" w:rsidR="00296B22">
      <w:pPr>
        <w:ind w:left="360"/>
        <w:jc w:val="both"/>
      </w:pPr>
    </w:p>
    <w:p w:rsidRDefault="00296B22" w:rsidP="00296B22" w:rsidR="00296B22">
      <w:pPr>
        <w:ind w:left="360"/>
        <w:jc w:val="both"/>
      </w:pPr>
    </w:p>
    <w:p w:rsidRDefault="00296B22" w:rsidP="00296B22" w:rsidR="00296B22">
      <w:pPr>
        <w:ind w:left="360"/>
        <w:jc w:val="both"/>
      </w:pPr>
      <w:r>
        <w:t xml:space="preserve">IVAN DADIĆ, Novigrad, Epulonova 13, </w:t>
      </w:r>
    </w:p>
    <w:p w:rsidRDefault="00296B22" w:rsidP="00296B22" w:rsidR="00296B22">
      <w:pPr>
        <w:ind w:left="360"/>
        <w:jc w:val="both"/>
      </w:pPr>
      <w:r>
        <w:t>OIB 78225777196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177.548,01 kn</w:t>
      </w:r>
    </w:p>
    <w:p w:rsidRDefault="00296B22" w:rsidP="00296B22" w:rsidR="00296B22">
      <w:pPr>
        <w:ind w:left="360"/>
        <w:jc w:val="both"/>
      </w:pPr>
    </w:p>
    <w:p w:rsidRDefault="00296B22" w:rsidP="00296B22" w:rsidR="00296B22">
      <w:pPr>
        <w:ind w:left="360"/>
        <w:jc w:val="both"/>
      </w:pPr>
    </w:p>
    <w:p w:rsidRDefault="00296B22" w:rsidP="00296B22" w:rsidR="00296B22">
      <w:pPr>
        <w:ind w:left="360"/>
        <w:jc w:val="both"/>
      </w:pPr>
      <w:r>
        <w:t xml:space="preserve">MARIJAN BRNARIĆ, Vladislavci, Kralja Tomislava 120, </w:t>
      </w:r>
    </w:p>
    <w:p w:rsidRDefault="00296B22" w:rsidP="00296B22" w:rsidR="00296B22">
      <w:pPr>
        <w:ind w:left="360"/>
        <w:jc w:val="both"/>
      </w:pPr>
      <w:r>
        <w:t>OIB 24541487595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94.547,38 kn</w:t>
      </w:r>
    </w:p>
    <w:p w:rsidRDefault="00296B22" w:rsidP="00296B22" w:rsidR="00296B22">
      <w:pPr>
        <w:ind w:left="360"/>
        <w:jc w:val="both"/>
      </w:pPr>
    </w:p>
    <w:p w:rsidRDefault="00296B22" w:rsidP="00296B22" w:rsidR="00296B22">
      <w:pPr>
        <w:ind w:left="360"/>
        <w:jc w:val="both"/>
      </w:pPr>
    </w:p>
    <w:p w:rsidRDefault="00296B22" w:rsidP="00296B22" w:rsidR="00296B22">
      <w:pPr>
        <w:ind w:left="360"/>
        <w:jc w:val="both"/>
      </w:pPr>
      <w:r>
        <w:t xml:space="preserve">DRAGOMIR BOKUN, Budačka Rijeka, Budačka Rijeka 99, </w:t>
      </w:r>
    </w:p>
    <w:p w:rsidRDefault="00296B22" w:rsidP="00296B22" w:rsidR="00296B22">
      <w:pPr>
        <w:ind w:left="360"/>
        <w:jc w:val="both"/>
      </w:pPr>
      <w:r>
        <w:t>OIB 36199582722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15.408,96 kn</w:t>
      </w:r>
    </w:p>
    <w:p w:rsidRDefault="00296B22" w:rsidP="00296B22" w:rsidR="00296B22">
      <w:pPr>
        <w:ind w:left="360"/>
        <w:jc w:val="both"/>
      </w:pPr>
    </w:p>
    <w:p w:rsidRDefault="00296B22" w:rsidP="00296B22" w:rsidR="00296B22">
      <w:pPr>
        <w:ind w:left="360"/>
        <w:jc w:val="both"/>
      </w:pPr>
    </w:p>
    <w:p w:rsidRDefault="00296B22" w:rsidP="00296B22" w:rsidR="00093C5B">
      <w:pPr>
        <w:ind w:left="360"/>
        <w:jc w:val="both"/>
      </w:pPr>
      <w:r>
        <w:t xml:space="preserve">REFIK ŠABANOVIĆ, Umag, Riječka ulica 41, </w:t>
      </w:r>
    </w:p>
    <w:p w:rsidRDefault="00296B22" w:rsidP="00296B22" w:rsidR="00296B22">
      <w:pPr>
        <w:ind w:left="360"/>
        <w:jc w:val="both"/>
      </w:pPr>
      <w:r>
        <w:t>OIB 98393211532</w:t>
      </w:r>
      <w:r w:rsidR="00093C5B">
        <w:tab/>
      </w:r>
      <w:r w:rsidR="00093C5B">
        <w:tab/>
      </w:r>
      <w:r w:rsidR="00093C5B">
        <w:tab/>
      </w:r>
      <w:r w:rsidR="00093C5B">
        <w:tab/>
      </w:r>
      <w:r w:rsidR="00093C5B">
        <w:tab/>
      </w:r>
      <w:r w:rsidR="00093C5B">
        <w:tab/>
      </w:r>
      <w:r w:rsidR="00093C5B">
        <w:tab/>
      </w:r>
      <w:r w:rsidR="00093C5B">
        <w:tab/>
        <w:t>160.772,73 kn</w:t>
      </w:r>
    </w:p>
    <w:p w:rsidRDefault="00093C5B" w:rsidP="00296B22" w:rsidR="00093C5B">
      <w:pPr>
        <w:ind w:left="360"/>
        <w:jc w:val="both"/>
      </w:pPr>
    </w:p>
    <w:p w:rsidRDefault="00093C5B" w:rsidP="00296B22" w:rsidR="00093C5B">
      <w:pPr>
        <w:ind w:left="360"/>
        <w:jc w:val="both"/>
      </w:pPr>
    </w:p>
    <w:p w:rsidRDefault="00296B22" w:rsidP="00296B22" w:rsidR="00093C5B">
      <w:pPr>
        <w:ind w:left="360"/>
        <w:jc w:val="both"/>
      </w:pPr>
      <w:r>
        <w:t xml:space="preserve">IVICA ŠIMIĆ, Umag, Voloderska 33, </w:t>
      </w:r>
    </w:p>
    <w:p w:rsidRDefault="00296B22" w:rsidP="00296B22" w:rsidR="00296B22">
      <w:pPr>
        <w:ind w:left="360"/>
        <w:jc w:val="both"/>
      </w:pPr>
      <w:r>
        <w:t>OIB 58477339291</w:t>
      </w:r>
      <w:r w:rsidR="00093C5B">
        <w:tab/>
      </w:r>
      <w:r w:rsidR="00093C5B">
        <w:tab/>
      </w:r>
      <w:r w:rsidR="00093C5B">
        <w:tab/>
      </w:r>
      <w:r w:rsidR="00093C5B">
        <w:tab/>
      </w:r>
      <w:r w:rsidR="00093C5B">
        <w:tab/>
      </w:r>
      <w:r w:rsidR="00093C5B">
        <w:tab/>
      </w:r>
      <w:r w:rsidR="00093C5B">
        <w:tab/>
      </w:r>
      <w:r w:rsidR="00093C5B">
        <w:tab/>
        <w:t>44.107,82 kn</w:t>
      </w:r>
    </w:p>
    <w:p w:rsidRDefault="00093C5B" w:rsidP="00296B22" w:rsidR="00093C5B">
      <w:pPr>
        <w:ind w:left="360"/>
        <w:jc w:val="both"/>
      </w:pPr>
    </w:p>
    <w:p w:rsidRDefault="00093C5B" w:rsidP="00296B22" w:rsidR="00093C5B">
      <w:pPr>
        <w:ind w:left="360"/>
        <w:jc w:val="both"/>
      </w:pPr>
    </w:p>
    <w:p w:rsidRDefault="00296B22" w:rsidP="00296B22" w:rsidR="00093C5B">
      <w:pPr>
        <w:ind w:left="360"/>
        <w:jc w:val="both"/>
      </w:pPr>
      <w:r>
        <w:t xml:space="preserve">STIPO TOMAS, Novigrad, Mareda, Blok B1, </w:t>
      </w:r>
    </w:p>
    <w:p w:rsidRDefault="00296B22" w:rsidP="00296B22" w:rsidR="00296B22">
      <w:pPr>
        <w:ind w:left="360"/>
        <w:jc w:val="both"/>
      </w:pPr>
      <w:r>
        <w:t>OIB 93471669578</w:t>
      </w:r>
      <w:r w:rsidR="00093C5B">
        <w:tab/>
      </w:r>
      <w:r w:rsidR="00093C5B">
        <w:tab/>
      </w:r>
      <w:r w:rsidR="00093C5B">
        <w:tab/>
      </w:r>
      <w:r w:rsidR="00093C5B">
        <w:tab/>
      </w:r>
      <w:r w:rsidR="00093C5B">
        <w:tab/>
      </w:r>
      <w:r w:rsidR="00093C5B">
        <w:tab/>
      </w:r>
      <w:r w:rsidR="00093C5B">
        <w:tab/>
      </w:r>
      <w:r w:rsidR="00093C5B">
        <w:tab/>
        <w:t>85.295,26 kn</w:t>
      </w:r>
    </w:p>
    <w:p w:rsidRDefault="00093C5B" w:rsidP="00296B22" w:rsidR="00093C5B">
      <w:pPr>
        <w:ind w:left="360"/>
        <w:jc w:val="both"/>
      </w:pPr>
    </w:p>
    <w:p w:rsidRDefault="00093C5B" w:rsidP="00296B22" w:rsidR="00093C5B">
      <w:pPr>
        <w:ind w:left="360"/>
        <w:jc w:val="both"/>
      </w:pPr>
    </w:p>
    <w:p w:rsidRDefault="00296B22" w:rsidP="00296B22" w:rsidR="00B04A51">
      <w:pPr>
        <w:ind w:left="360"/>
        <w:jc w:val="both"/>
      </w:pPr>
      <w:r>
        <w:t xml:space="preserve">ENIO VUKIĆ, Novigrad, Branka Fučića 7, </w:t>
      </w:r>
    </w:p>
    <w:p w:rsidRDefault="00296B22" w:rsidP="00296B22" w:rsidR="00296B22">
      <w:pPr>
        <w:ind w:left="360"/>
        <w:jc w:val="both"/>
      </w:pPr>
      <w:r>
        <w:t>OIB 44831461338</w:t>
      </w:r>
      <w:r w:rsidR="009B21D3">
        <w:tab/>
      </w:r>
      <w:r w:rsidR="009B21D3">
        <w:tab/>
      </w:r>
      <w:r w:rsidR="009B21D3">
        <w:tab/>
      </w:r>
      <w:r w:rsidR="009B21D3">
        <w:tab/>
      </w:r>
      <w:r w:rsidR="009B21D3">
        <w:tab/>
      </w:r>
      <w:r w:rsidR="009B21D3">
        <w:tab/>
      </w:r>
      <w:r w:rsidR="009B21D3">
        <w:tab/>
      </w:r>
      <w:r w:rsidR="009B21D3">
        <w:tab/>
        <w:t>34.559,06 kn</w:t>
      </w:r>
    </w:p>
    <w:p w:rsidRDefault="009B21D3" w:rsidP="00296B22" w:rsidR="009B21D3">
      <w:pPr>
        <w:ind w:left="360"/>
        <w:jc w:val="both"/>
      </w:pPr>
    </w:p>
    <w:p w:rsidRDefault="00B04A51" w:rsidP="00296B22" w:rsidR="00B04A51">
      <w:pPr>
        <w:ind w:left="360"/>
        <w:jc w:val="both"/>
      </w:pPr>
    </w:p>
    <w:p w:rsidRDefault="00296B22" w:rsidP="00296B22" w:rsidR="009B21D3">
      <w:pPr>
        <w:ind w:left="360"/>
        <w:jc w:val="both"/>
      </w:pPr>
      <w:r>
        <w:lastRenderedPageBreak/>
        <w:t xml:space="preserve">ANĐELKO VULETIĆ, Umag, Valica, Soši 50g, </w:t>
      </w:r>
    </w:p>
    <w:p w:rsidRDefault="00296B22" w:rsidP="00296B22" w:rsidR="00296B22">
      <w:pPr>
        <w:ind w:left="360"/>
        <w:jc w:val="both"/>
      </w:pPr>
      <w:r>
        <w:t>OIB 04078657382</w:t>
      </w:r>
      <w:r w:rsidR="009B21D3">
        <w:tab/>
      </w:r>
      <w:r w:rsidR="009B21D3">
        <w:tab/>
      </w:r>
      <w:r w:rsidR="009B21D3">
        <w:tab/>
      </w:r>
      <w:r w:rsidR="009B21D3">
        <w:tab/>
      </w:r>
      <w:r w:rsidR="009B21D3">
        <w:tab/>
      </w:r>
      <w:r w:rsidR="009B21D3">
        <w:tab/>
      </w:r>
      <w:r w:rsidR="009B21D3">
        <w:tab/>
      </w:r>
      <w:r w:rsidR="009B21D3">
        <w:tab/>
        <w:t>77.500,74 kn</w:t>
      </w:r>
    </w:p>
    <w:p w:rsidRDefault="009B21D3" w:rsidP="00296B22" w:rsidR="009B21D3">
      <w:pPr>
        <w:ind w:left="360"/>
        <w:jc w:val="both"/>
      </w:pPr>
    </w:p>
    <w:p w:rsidRDefault="009B21D3" w:rsidP="00296B22" w:rsidR="009B21D3">
      <w:pPr>
        <w:ind w:left="360"/>
        <w:jc w:val="both"/>
      </w:pPr>
    </w:p>
    <w:p w:rsidRDefault="00296B22" w:rsidP="00296B22" w:rsidR="001A0511">
      <w:pPr>
        <w:ind w:left="360"/>
        <w:jc w:val="both"/>
      </w:pPr>
      <w:r>
        <w:t xml:space="preserve">KARLO RADELJAK, Novigrad, Omanovačka 74, </w:t>
      </w:r>
    </w:p>
    <w:p w:rsidRDefault="00296B22" w:rsidP="00296B22" w:rsidR="00E06040" w:rsidRPr="00AC1F0C">
      <w:pPr>
        <w:ind w:left="360"/>
        <w:jc w:val="both"/>
      </w:pPr>
      <w:r>
        <w:t>OIB 49402478605</w:t>
      </w:r>
      <w:r w:rsidR="001A0511">
        <w:tab/>
      </w:r>
      <w:r w:rsidR="001A0511">
        <w:tab/>
      </w:r>
      <w:r w:rsidR="001A0511">
        <w:tab/>
      </w:r>
      <w:r w:rsidR="001A0511">
        <w:tab/>
      </w:r>
      <w:r w:rsidR="001A0511">
        <w:tab/>
      </w:r>
      <w:r w:rsidR="001A0511">
        <w:tab/>
      </w:r>
      <w:r w:rsidR="001A0511">
        <w:tab/>
      </w:r>
      <w:r w:rsidR="001A0511">
        <w:tab/>
        <w:t>41.435,79 kn</w:t>
      </w:r>
    </w:p>
    <w:p w:rsidRDefault="00AC1F0C" w:rsidP="00ED058C" w:rsidR="00550B1B">
      <w:pPr>
        <w:ind w:left="360"/>
        <w:jc w:val="both"/>
      </w:pPr>
      <w:r w:rsidRPr="00AC1F0C">
        <w:t xml:space="preserve"> </w:t>
      </w:r>
    </w:p>
    <w:p w:rsidRDefault="00114194" w:rsidP="00ED058C" w:rsidR="00114194">
      <w:pPr>
        <w:ind w:left="360"/>
        <w:jc w:val="both"/>
      </w:pPr>
    </w:p>
    <w:p w:rsidRDefault="00114194" w:rsidP="00114194" w:rsidR="00114194">
      <w:pPr>
        <w:ind w:left="360"/>
        <w:jc w:val="both"/>
      </w:pPr>
      <w:r>
        <w:t xml:space="preserve">ALEN ROVČANIN, Umag, Žrtava fažizma 1b, </w:t>
      </w:r>
    </w:p>
    <w:p w:rsidRDefault="00114194" w:rsidP="00114194" w:rsidR="00114194">
      <w:pPr>
        <w:ind w:left="360"/>
        <w:jc w:val="both"/>
      </w:pPr>
      <w:r>
        <w:t>OIB 66123435090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35.648,27 kn</w:t>
      </w:r>
    </w:p>
    <w:p w:rsidRDefault="00114194" w:rsidP="00114194" w:rsidR="00114194">
      <w:pPr>
        <w:ind w:left="360"/>
        <w:jc w:val="both"/>
      </w:pPr>
    </w:p>
    <w:p w:rsidRDefault="00114194" w:rsidP="00114194" w:rsidR="00114194">
      <w:pPr>
        <w:ind w:left="360"/>
        <w:jc w:val="both"/>
      </w:pPr>
    </w:p>
    <w:p w:rsidRDefault="00114194" w:rsidP="00114194" w:rsidR="00990FEB">
      <w:pPr>
        <w:ind w:left="360"/>
        <w:jc w:val="both"/>
      </w:pPr>
      <w:r>
        <w:t xml:space="preserve">MILAN POČUČA, Umag, N. Tesle 5, </w:t>
      </w:r>
    </w:p>
    <w:p w:rsidRDefault="00114194" w:rsidP="00114194" w:rsidR="00114194">
      <w:pPr>
        <w:ind w:left="360"/>
        <w:jc w:val="both"/>
      </w:pPr>
      <w:r>
        <w:t>OIB 76163873690</w:t>
      </w:r>
      <w:r w:rsidR="00990FEB">
        <w:tab/>
      </w:r>
      <w:r w:rsidR="00990FEB">
        <w:tab/>
      </w:r>
      <w:r w:rsidR="00990FEB">
        <w:tab/>
      </w:r>
      <w:r w:rsidR="00990FEB">
        <w:tab/>
      </w:r>
      <w:r w:rsidR="00990FEB">
        <w:tab/>
      </w:r>
      <w:r w:rsidR="00990FEB">
        <w:tab/>
      </w:r>
      <w:r w:rsidR="00990FEB">
        <w:tab/>
      </w:r>
      <w:r w:rsidR="00990FEB">
        <w:tab/>
        <w:t>42.073,04 kn</w:t>
      </w:r>
      <w:r w:rsidR="00990FEB">
        <w:tab/>
      </w:r>
      <w:r w:rsidR="00990FEB">
        <w:tab/>
      </w:r>
      <w:r w:rsidR="00990FEB">
        <w:tab/>
      </w:r>
      <w:r w:rsidR="00990FEB">
        <w:tab/>
      </w:r>
      <w:r w:rsidR="00990FEB">
        <w:tab/>
      </w:r>
      <w:r w:rsidR="00990FEB">
        <w:tab/>
      </w:r>
      <w:r w:rsidR="00990FEB">
        <w:tab/>
      </w:r>
    </w:p>
    <w:p w:rsidRDefault="00990FEB" w:rsidP="00114194" w:rsidR="00990FEB">
      <w:pPr>
        <w:ind w:left="360"/>
        <w:jc w:val="both"/>
      </w:pPr>
    </w:p>
    <w:p w:rsidRDefault="00114194" w:rsidP="00114194" w:rsidR="00990FEB">
      <w:pPr>
        <w:ind w:left="360"/>
        <w:jc w:val="both"/>
      </w:pPr>
      <w:r>
        <w:t xml:space="preserve">DEJAN KOJIĆ, Slavonski Brod, Vinogradska bb, </w:t>
      </w:r>
    </w:p>
    <w:p w:rsidRDefault="00114194" w:rsidP="00114194" w:rsidR="00114194">
      <w:pPr>
        <w:ind w:left="360"/>
        <w:jc w:val="both"/>
      </w:pPr>
      <w:r>
        <w:t>OIB 90415480277</w:t>
      </w:r>
      <w:r w:rsidR="00990FEB">
        <w:tab/>
      </w:r>
      <w:r w:rsidR="00990FEB">
        <w:tab/>
      </w:r>
      <w:r w:rsidR="00990FEB">
        <w:tab/>
      </w:r>
      <w:r w:rsidR="00990FEB">
        <w:tab/>
      </w:r>
      <w:r w:rsidR="00990FEB">
        <w:tab/>
      </w:r>
      <w:r w:rsidR="00990FEB">
        <w:tab/>
      </w:r>
      <w:r w:rsidR="00990FEB">
        <w:tab/>
      </w:r>
      <w:r w:rsidR="00990FEB">
        <w:tab/>
        <w:t>17.802,71 kn</w:t>
      </w:r>
    </w:p>
    <w:p w:rsidRDefault="00990FEB" w:rsidP="00114194" w:rsidR="00990FEB">
      <w:pPr>
        <w:ind w:left="360"/>
        <w:jc w:val="both"/>
      </w:pPr>
    </w:p>
    <w:p w:rsidRDefault="00990FEB" w:rsidP="00114194" w:rsidR="00990FEB">
      <w:pPr>
        <w:ind w:left="360"/>
        <w:jc w:val="both"/>
      </w:pPr>
    </w:p>
    <w:p w:rsidRDefault="00114194" w:rsidP="00114194" w:rsidR="0030408A">
      <w:pPr>
        <w:ind w:left="360"/>
        <w:jc w:val="both"/>
      </w:pPr>
      <w:r>
        <w:t xml:space="preserve">JURO JELIĆ, Novigrad, Nova Vas 42, </w:t>
      </w:r>
    </w:p>
    <w:p w:rsidRDefault="00114194" w:rsidP="00114194" w:rsidR="00114194">
      <w:pPr>
        <w:ind w:left="360"/>
        <w:jc w:val="both"/>
      </w:pPr>
      <w:r>
        <w:t>OIB 92843924782</w:t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  <w:t>195.984,33 kn</w:t>
      </w:r>
    </w:p>
    <w:p w:rsidRDefault="0030408A" w:rsidP="00114194" w:rsidR="0030408A">
      <w:pPr>
        <w:ind w:left="360"/>
        <w:jc w:val="both"/>
      </w:pPr>
    </w:p>
    <w:p w:rsidRDefault="0030408A" w:rsidP="00114194" w:rsidR="0030408A">
      <w:pPr>
        <w:ind w:left="360"/>
        <w:jc w:val="both"/>
      </w:pPr>
    </w:p>
    <w:p w:rsidRDefault="00114194" w:rsidP="00114194" w:rsidR="0030408A">
      <w:pPr>
        <w:ind w:left="360"/>
        <w:jc w:val="both"/>
      </w:pPr>
      <w:r>
        <w:t xml:space="preserve">DARKO FRANJIĆ, Buje, Rudine 4, </w:t>
      </w:r>
    </w:p>
    <w:p w:rsidRDefault="00114194" w:rsidP="00114194" w:rsidR="00114194">
      <w:pPr>
        <w:ind w:left="360"/>
        <w:jc w:val="both"/>
      </w:pPr>
      <w:r>
        <w:t>OIB 39108121973</w:t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  <w:t>49.449,81 kn</w:t>
      </w:r>
    </w:p>
    <w:p w:rsidRDefault="0030408A" w:rsidP="00114194" w:rsidR="0030408A">
      <w:pPr>
        <w:ind w:left="360"/>
        <w:jc w:val="both"/>
      </w:pPr>
    </w:p>
    <w:p w:rsidRDefault="0030408A" w:rsidP="00114194" w:rsidR="0030408A">
      <w:pPr>
        <w:ind w:left="360"/>
        <w:jc w:val="both"/>
      </w:pPr>
    </w:p>
    <w:p w:rsidRDefault="00114194" w:rsidP="00114194" w:rsidR="0030408A">
      <w:pPr>
        <w:ind w:left="360"/>
        <w:jc w:val="both"/>
      </w:pPr>
      <w:r>
        <w:t xml:space="preserve">MARIJO EGONJIĆ, Umag, Pazinskih odluka 3, </w:t>
      </w:r>
    </w:p>
    <w:p w:rsidRDefault="00114194" w:rsidP="00114194" w:rsidR="00114194">
      <w:pPr>
        <w:ind w:left="360"/>
        <w:jc w:val="both"/>
      </w:pPr>
      <w:r>
        <w:t>OIB 80382366211</w:t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  <w:t>30.733,09 kn</w:t>
      </w:r>
    </w:p>
    <w:p w:rsidRDefault="0030408A" w:rsidP="00114194" w:rsidR="0030408A">
      <w:pPr>
        <w:ind w:left="360"/>
        <w:jc w:val="both"/>
      </w:pPr>
    </w:p>
    <w:p w:rsidRDefault="0030408A" w:rsidP="00114194" w:rsidR="0030408A">
      <w:pPr>
        <w:ind w:left="360"/>
        <w:jc w:val="both"/>
      </w:pPr>
    </w:p>
    <w:p w:rsidRDefault="00114194" w:rsidP="00114194" w:rsidR="0030408A">
      <w:pPr>
        <w:ind w:left="360"/>
        <w:jc w:val="both"/>
      </w:pPr>
      <w:r>
        <w:t xml:space="preserve">STIPO DUVNJAK, Novigrad, Bužinija 26c, </w:t>
      </w:r>
    </w:p>
    <w:p w:rsidRDefault="00114194" w:rsidP="00114194" w:rsidR="00114194">
      <w:pPr>
        <w:ind w:left="360"/>
        <w:jc w:val="both"/>
      </w:pPr>
      <w:r>
        <w:t>OIB 65539067597</w:t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  <w:t>176.568,31 kn</w:t>
      </w:r>
    </w:p>
    <w:p w:rsidRDefault="0030408A" w:rsidP="00114194" w:rsidR="0030408A">
      <w:pPr>
        <w:ind w:left="360"/>
        <w:jc w:val="both"/>
      </w:pPr>
    </w:p>
    <w:p w:rsidRDefault="0030408A" w:rsidP="00114194" w:rsidR="0030408A">
      <w:pPr>
        <w:ind w:left="360"/>
        <w:jc w:val="both"/>
      </w:pPr>
    </w:p>
    <w:p w:rsidRDefault="00114194" w:rsidP="00114194" w:rsidR="0030408A">
      <w:pPr>
        <w:ind w:left="360"/>
        <w:jc w:val="both"/>
      </w:pPr>
      <w:r>
        <w:t xml:space="preserve">DRAGO DUVNJAK, Novigrad, Nova Vas 30, </w:t>
      </w:r>
    </w:p>
    <w:p w:rsidRDefault="00114194" w:rsidP="00114194" w:rsidR="00114194">
      <w:pPr>
        <w:ind w:left="360"/>
        <w:jc w:val="both"/>
      </w:pPr>
      <w:r>
        <w:t>OIB 84409199679</w:t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  <w:t>181.522,81 kn</w:t>
      </w:r>
    </w:p>
    <w:p w:rsidRDefault="0030408A" w:rsidP="00114194" w:rsidR="0030408A">
      <w:pPr>
        <w:ind w:left="360"/>
        <w:jc w:val="both"/>
      </w:pPr>
    </w:p>
    <w:p w:rsidRDefault="0030408A" w:rsidP="00114194" w:rsidR="0030408A">
      <w:pPr>
        <w:ind w:left="360"/>
        <w:jc w:val="both"/>
      </w:pPr>
    </w:p>
    <w:p w:rsidRDefault="00114194" w:rsidP="00114194" w:rsidR="0030408A">
      <w:pPr>
        <w:ind w:left="360"/>
        <w:jc w:val="both"/>
      </w:pPr>
      <w:r>
        <w:t xml:space="preserve">DENIS DUVNJAK, Novigrad, Nova Vas 43, </w:t>
      </w:r>
    </w:p>
    <w:p w:rsidRDefault="00114194" w:rsidP="00114194" w:rsidR="0030408A">
      <w:pPr>
        <w:ind w:left="360"/>
        <w:jc w:val="both"/>
      </w:pPr>
      <w:r>
        <w:t>OIB 36633521500</w:t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  <w:t>53.837,78 kn</w:t>
      </w:r>
    </w:p>
    <w:p w:rsidRDefault="0030408A" w:rsidP="00114194" w:rsidR="0030408A">
      <w:pPr>
        <w:ind w:left="360"/>
        <w:jc w:val="both"/>
      </w:pPr>
    </w:p>
    <w:p w:rsidRDefault="0030408A" w:rsidP="00114194" w:rsidR="0030408A">
      <w:pPr>
        <w:ind w:left="360"/>
        <w:jc w:val="both"/>
      </w:pPr>
    </w:p>
    <w:p w:rsidRDefault="00114194" w:rsidP="00114194" w:rsidR="0030408A">
      <w:pPr>
        <w:ind w:left="360"/>
        <w:jc w:val="both"/>
      </w:pPr>
      <w:r>
        <w:t xml:space="preserve">MARINA DADIĆ, Novigrad, Nova Vas 41, </w:t>
      </w:r>
    </w:p>
    <w:p w:rsidRDefault="00114194" w:rsidP="00114194" w:rsidR="00114194">
      <w:pPr>
        <w:ind w:left="360"/>
        <w:jc w:val="both"/>
      </w:pPr>
      <w:r>
        <w:t>OIB 85265884275</w:t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  <w:t>527.405,77 kn</w:t>
      </w:r>
    </w:p>
    <w:p w:rsidRDefault="0030408A" w:rsidP="00114194" w:rsidR="0030408A">
      <w:pPr>
        <w:ind w:left="360"/>
        <w:jc w:val="both"/>
      </w:pPr>
    </w:p>
    <w:p w:rsidRDefault="0030408A" w:rsidP="00114194" w:rsidR="0030408A">
      <w:pPr>
        <w:ind w:left="360"/>
        <w:jc w:val="both"/>
      </w:pPr>
    </w:p>
    <w:p w:rsidRDefault="00114194" w:rsidP="00114194" w:rsidR="0030408A">
      <w:pPr>
        <w:ind w:left="360"/>
        <w:jc w:val="both"/>
      </w:pPr>
      <w:r>
        <w:t xml:space="preserve">SLOBODAN BRNADIĆ, Petrinja, Rokova 6, </w:t>
      </w:r>
    </w:p>
    <w:p w:rsidRDefault="00114194" w:rsidP="00114194" w:rsidR="00114194">
      <w:pPr>
        <w:ind w:left="360"/>
        <w:jc w:val="both"/>
      </w:pPr>
      <w:r>
        <w:t>OIB 46110672219</w:t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</w:r>
      <w:r w:rsidR="0030408A">
        <w:tab/>
        <w:t>66.899,42 kn</w:t>
      </w:r>
    </w:p>
    <w:p w:rsidRDefault="0030408A" w:rsidP="00114194" w:rsidR="0030408A">
      <w:pPr>
        <w:ind w:left="360"/>
        <w:jc w:val="both"/>
      </w:pPr>
    </w:p>
    <w:p w:rsidRDefault="00654F16" w:rsidP="00654F16" w:rsidR="00654F16">
      <w:pPr>
        <w:ind w:left="360"/>
        <w:jc w:val="both"/>
      </w:pPr>
      <w:r>
        <w:t xml:space="preserve">DANIJEL BRČIĆ, Novigrad, Stancijeta 13d, </w:t>
      </w:r>
    </w:p>
    <w:p w:rsidRDefault="00654F16" w:rsidP="00654F16" w:rsidR="00654F16">
      <w:pPr>
        <w:ind w:left="360"/>
        <w:jc w:val="both"/>
      </w:pPr>
      <w:r>
        <w:t>OIB 44050519566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19.384,86 kn</w:t>
      </w:r>
    </w:p>
    <w:p w:rsidRDefault="00654F16" w:rsidP="00654F16" w:rsidR="00654F16">
      <w:pPr>
        <w:ind w:left="360"/>
        <w:jc w:val="both"/>
      </w:pPr>
    </w:p>
    <w:p w:rsidRDefault="00654F16" w:rsidP="00654F16" w:rsidR="00654F16">
      <w:pPr>
        <w:ind w:left="360"/>
        <w:jc w:val="both"/>
      </w:pPr>
    </w:p>
    <w:p w:rsidRDefault="00654F16" w:rsidP="00654F16" w:rsidR="00654F16">
      <w:pPr>
        <w:ind w:left="360"/>
        <w:jc w:val="both"/>
      </w:pPr>
      <w:r>
        <w:t xml:space="preserve">DOLORES BELETIĆ, Novigrad, Sv. Benedikt, Dajla, </w:t>
      </w:r>
    </w:p>
    <w:p w:rsidRDefault="00654F16" w:rsidP="00654F16" w:rsidR="00654F16">
      <w:pPr>
        <w:ind w:left="360"/>
        <w:jc w:val="both"/>
      </w:pPr>
      <w:r>
        <w:t>OIB 54377689506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44.231,42 kn</w:t>
      </w:r>
    </w:p>
    <w:p w:rsidRDefault="00654F16" w:rsidP="00654F16" w:rsidR="00654F16">
      <w:pPr>
        <w:ind w:left="360"/>
        <w:jc w:val="both"/>
      </w:pPr>
    </w:p>
    <w:p w:rsidRDefault="00654F16" w:rsidP="00654F16" w:rsidR="00654F16">
      <w:pPr>
        <w:ind w:left="360"/>
        <w:jc w:val="both"/>
      </w:pPr>
    </w:p>
    <w:p w:rsidRDefault="00654F16" w:rsidP="00654F16" w:rsidR="0022525A">
      <w:pPr>
        <w:ind w:left="360"/>
        <w:jc w:val="both"/>
      </w:pPr>
      <w:r>
        <w:t xml:space="preserve">VJEKOSLAV PAVLOVIĆ, Umag, Fiorini 21, </w:t>
      </w:r>
    </w:p>
    <w:p w:rsidRDefault="00654F16" w:rsidP="00654F16" w:rsidR="00654F16">
      <w:pPr>
        <w:ind w:left="360"/>
        <w:jc w:val="both"/>
      </w:pPr>
      <w:r>
        <w:t>OIB 71682664734</w:t>
      </w:r>
      <w:r w:rsidR="0022525A">
        <w:tab/>
      </w:r>
      <w:r w:rsidR="0022525A">
        <w:tab/>
      </w:r>
      <w:r w:rsidR="0022525A">
        <w:tab/>
      </w:r>
      <w:r w:rsidR="0022525A">
        <w:tab/>
      </w:r>
      <w:r w:rsidR="0022525A">
        <w:tab/>
      </w:r>
      <w:r w:rsidR="0022525A">
        <w:tab/>
      </w:r>
      <w:r w:rsidR="0022525A">
        <w:tab/>
      </w:r>
      <w:r w:rsidR="0022525A">
        <w:tab/>
        <w:t>39.597,81 kn</w:t>
      </w:r>
    </w:p>
    <w:p w:rsidRDefault="0022525A" w:rsidP="00654F16" w:rsidR="0022525A">
      <w:pPr>
        <w:ind w:left="360"/>
        <w:jc w:val="both"/>
      </w:pPr>
    </w:p>
    <w:p w:rsidRDefault="0022525A" w:rsidP="00654F16" w:rsidR="0022525A">
      <w:pPr>
        <w:ind w:left="360"/>
        <w:jc w:val="both"/>
      </w:pPr>
    </w:p>
    <w:p w:rsidRDefault="00654F16" w:rsidP="00654F16" w:rsidR="0022525A">
      <w:pPr>
        <w:ind w:left="360"/>
        <w:jc w:val="both"/>
      </w:pPr>
      <w:r>
        <w:t xml:space="preserve">NENAD OSTRONIĆ, Karlovac, Obala V. Mažuranića 2, </w:t>
      </w:r>
    </w:p>
    <w:p w:rsidRDefault="00654F16" w:rsidP="00654F16" w:rsidR="00654F16">
      <w:pPr>
        <w:ind w:left="360"/>
        <w:jc w:val="both"/>
      </w:pPr>
      <w:r>
        <w:t>OIB 83251160193</w:t>
      </w:r>
      <w:r w:rsidR="0022525A">
        <w:tab/>
      </w:r>
      <w:r w:rsidR="0022525A">
        <w:tab/>
      </w:r>
      <w:r w:rsidR="0022525A">
        <w:tab/>
      </w:r>
      <w:r w:rsidR="0022525A">
        <w:tab/>
      </w:r>
      <w:r w:rsidR="0022525A">
        <w:tab/>
      </w:r>
      <w:r w:rsidR="0022525A">
        <w:tab/>
      </w:r>
      <w:r w:rsidR="0022525A">
        <w:tab/>
      </w:r>
      <w:r w:rsidR="0022525A">
        <w:tab/>
        <w:t>19.548,68 kn</w:t>
      </w:r>
    </w:p>
    <w:p w:rsidRDefault="0022525A" w:rsidP="00654F16" w:rsidR="0022525A">
      <w:pPr>
        <w:ind w:left="360"/>
        <w:jc w:val="both"/>
      </w:pPr>
    </w:p>
    <w:p w:rsidRDefault="0022525A" w:rsidP="00654F16" w:rsidR="0022525A">
      <w:pPr>
        <w:ind w:left="360"/>
        <w:jc w:val="both"/>
      </w:pPr>
    </w:p>
    <w:p w:rsidRDefault="00654F16" w:rsidP="00654F16" w:rsidR="0022525A">
      <w:pPr>
        <w:ind w:left="360"/>
        <w:jc w:val="both"/>
      </w:pPr>
      <w:r>
        <w:t xml:space="preserve">DARIJO MLAĐEN, Novigrad, Vincent iz Kastva 2, </w:t>
      </w:r>
    </w:p>
    <w:p w:rsidRDefault="00654F16" w:rsidP="00654F16" w:rsidR="00654F16">
      <w:pPr>
        <w:ind w:left="360"/>
        <w:jc w:val="both"/>
      </w:pPr>
      <w:r>
        <w:t>OIB 15666441666</w:t>
      </w:r>
      <w:r w:rsidR="0022525A">
        <w:tab/>
      </w:r>
      <w:r w:rsidR="0022525A">
        <w:tab/>
      </w:r>
      <w:r w:rsidR="0022525A">
        <w:tab/>
      </w:r>
      <w:r w:rsidR="0022525A">
        <w:tab/>
      </w:r>
      <w:r w:rsidR="0022525A">
        <w:tab/>
      </w:r>
      <w:r w:rsidR="0022525A">
        <w:tab/>
      </w:r>
      <w:r w:rsidR="0022525A">
        <w:tab/>
      </w:r>
      <w:r w:rsidR="0022525A">
        <w:tab/>
        <w:t>42.379,06 kn</w:t>
      </w:r>
    </w:p>
    <w:p w:rsidRDefault="0022525A" w:rsidP="00654F16" w:rsidR="0022525A">
      <w:pPr>
        <w:ind w:left="360"/>
        <w:jc w:val="both"/>
      </w:pPr>
    </w:p>
    <w:p w:rsidRDefault="0022525A" w:rsidP="00654F16" w:rsidR="0022525A">
      <w:pPr>
        <w:ind w:left="360"/>
        <w:jc w:val="both"/>
      </w:pPr>
    </w:p>
    <w:p w:rsidRDefault="00654F16" w:rsidP="00654F16" w:rsidR="0022525A">
      <w:pPr>
        <w:ind w:left="360"/>
        <w:jc w:val="both"/>
      </w:pPr>
      <w:r>
        <w:t xml:space="preserve">DRAGAN LJEVAK, Momjan, Ka dvorcu 2, </w:t>
      </w:r>
    </w:p>
    <w:p w:rsidRDefault="00654F16" w:rsidP="00654F16" w:rsidR="00654F16">
      <w:pPr>
        <w:ind w:left="360"/>
        <w:jc w:val="both"/>
      </w:pPr>
      <w:r>
        <w:t>OIB 08141606607</w:t>
      </w:r>
      <w:r w:rsidR="0022525A">
        <w:tab/>
      </w:r>
      <w:r w:rsidR="0022525A">
        <w:tab/>
      </w:r>
      <w:r w:rsidR="0022525A">
        <w:tab/>
      </w:r>
      <w:r w:rsidR="0022525A">
        <w:tab/>
      </w:r>
      <w:r w:rsidR="0022525A">
        <w:tab/>
      </w:r>
      <w:r w:rsidR="0022525A">
        <w:tab/>
      </w:r>
      <w:r w:rsidR="0022525A">
        <w:tab/>
      </w:r>
      <w:r w:rsidR="0022525A">
        <w:tab/>
        <w:t>52.986,97 kn</w:t>
      </w:r>
    </w:p>
    <w:p w:rsidRDefault="0022525A" w:rsidP="00654F16" w:rsidR="0022525A">
      <w:pPr>
        <w:ind w:left="360"/>
        <w:jc w:val="both"/>
      </w:pPr>
    </w:p>
    <w:p w:rsidRDefault="0022525A" w:rsidP="00654F16" w:rsidR="0022525A">
      <w:pPr>
        <w:ind w:left="360"/>
        <w:jc w:val="both"/>
      </w:pPr>
    </w:p>
    <w:p w:rsidRDefault="008E4BEC" w:rsidP="008E4BEC" w:rsidR="00D36AD3">
      <w:pPr>
        <w:jc w:val="both"/>
      </w:pPr>
      <w:r w:rsidRPr="00253D10">
        <w:t xml:space="preserve">      </w:t>
      </w:r>
      <w:r w:rsidR="00253D10">
        <w:tab/>
      </w:r>
    </w:p>
    <w:p w:rsidRDefault="00D36AD3" w:rsidP="008E4BEC" w:rsidR="00D36AD3">
      <w:pPr>
        <w:jc w:val="both"/>
      </w:pPr>
    </w:p>
    <w:p w:rsidRDefault="00640807" w:rsidP="00D36AD3" w:rsidR="00640807">
      <w:pPr>
        <w:ind w:firstLine="360"/>
        <w:jc w:val="both"/>
        <w:rPr>
          <w:b/>
        </w:rPr>
      </w:pPr>
      <w:r w:rsidRPr="00253D10">
        <w:rPr>
          <w:b/>
        </w:rPr>
        <w:t>drugi viši isplatni red</w:t>
      </w:r>
    </w:p>
    <w:p w:rsidRDefault="00550B1B" w:rsidP="008E4BEC" w:rsidR="00550B1B">
      <w:pPr>
        <w:jc w:val="both"/>
        <w:rPr>
          <w:b/>
        </w:rPr>
      </w:pPr>
    </w:p>
    <w:p w:rsidRDefault="00AC1F0C" w:rsidP="004913CC" w:rsidR="00AC1F0C" w:rsidRPr="00571386">
      <w:pPr>
        <w:ind w:left="360"/>
        <w:jc w:val="both"/>
      </w:pPr>
      <w:r>
        <w:tab/>
      </w:r>
    </w:p>
    <w:p w:rsidRDefault="00AC1F0C" w:rsidP="00571386" w:rsidR="00AC1F0C">
      <w:pPr>
        <w:rPr>
          <w:lang w:eastAsia="en-US"/>
        </w:rPr>
      </w:pPr>
      <w:r w:rsidRPr="00AC1F0C">
        <w:t xml:space="preserve"> </w:t>
      </w:r>
      <w:r w:rsidRPr="00AC1F0C">
        <w:tab/>
      </w:r>
      <w:r w:rsidR="00571386">
        <w:t xml:space="preserve"> </w:t>
      </w:r>
    </w:p>
    <w:p w:rsidRDefault="00BE0EFA" w:rsidP="00BE0EFA" w:rsidR="008F183B" w:rsidRPr="00D36AD3">
      <w:pPr>
        <w:rPr>
          <w:lang w:eastAsia="en-US"/>
        </w:rPr>
      </w:pPr>
      <w:r>
        <w:rPr>
          <w:lang w:eastAsia="en-US"/>
        </w:rPr>
        <w:t xml:space="preserve">      </w:t>
      </w:r>
      <w:r w:rsidR="004913CC" w:rsidRPr="00D36AD3">
        <w:rPr>
          <w:lang w:eastAsia="en-US"/>
        </w:rPr>
        <w:t xml:space="preserve">ISTRA - AUTO d.d. Umag, Novigradska ulica 30 </w:t>
      </w:r>
      <w:r w:rsidR="004913CC" w:rsidRPr="00D36AD3">
        <w:rPr>
          <w:lang w:eastAsia="en-US"/>
        </w:rPr>
        <w:tab/>
      </w:r>
      <w:r w:rsidR="004913CC" w:rsidRPr="00D36AD3">
        <w:rPr>
          <w:lang w:eastAsia="en-US"/>
        </w:rPr>
        <w:tab/>
      </w:r>
      <w:r w:rsidR="00406B50">
        <w:rPr>
          <w:lang w:eastAsia="en-US"/>
        </w:rPr>
        <w:t xml:space="preserve">            </w:t>
      </w:r>
      <w:r w:rsidR="004913CC" w:rsidRPr="00D36AD3">
        <w:rPr>
          <w:lang w:eastAsia="en-US"/>
        </w:rPr>
        <w:t>30.416,58 kn</w:t>
      </w:r>
    </w:p>
    <w:p w:rsidRDefault="00BE0EFA" w:rsidP="00BE0EFA" w:rsidR="004913CC" w:rsidRPr="00D36AD3">
      <w:pPr>
        <w:pStyle w:val="Naslov2"/>
        <w:rPr>
          <w:b w:val="false"/>
          <w:bCs w:val="false"/>
          <w:szCs w:val="24"/>
        </w:rPr>
      </w:pPr>
      <w:r>
        <w:rPr>
          <w:b w:val="false"/>
          <w:bCs w:val="false"/>
          <w:szCs w:val="24"/>
        </w:rPr>
        <w:t xml:space="preserve">      </w:t>
      </w:r>
      <w:r w:rsidR="004913CC" w:rsidRPr="00D36AD3">
        <w:rPr>
          <w:b w:val="false"/>
          <w:bCs w:val="false"/>
          <w:szCs w:val="24"/>
        </w:rPr>
        <w:t xml:space="preserve">OIB 81911347838 </w:t>
      </w:r>
    </w:p>
    <w:p w:rsidRDefault="00F86621" w:rsidP="00F86621" w:rsidR="00F86621">
      <w:pPr>
        <w:rPr>
          <w:lang w:eastAsia="en-US"/>
        </w:rPr>
      </w:pPr>
    </w:p>
    <w:p w:rsidRDefault="00BE0EFA" w:rsidP="00BE0EFA" w:rsidR="00F86621">
      <w:pPr>
        <w:rPr>
          <w:lang w:eastAsia="en-US"/>
        </w:rPr>
      </w:pPr>
      <w:r>
        <w:rPr>
          <w:lang w:eastAsia="en-US"/>
        </w:rPr>
        <w:t xml:space="preserve">      </w:t>
      </w:r>
      <w:r w:rsidR="00F86621" w:rsidRPr="00F86621">
        <w:rPr>
          <w:lang w:eastAsia="en-US"/>
        </w:rPr>
        <w:t xml:space="preserve">ERSTE &amp; STEIERMARKISCHE BANK d.d. Rijeka, Jadranski trg 3a, </w:t>
      </w:r>
    </w:p>
    <w:p w:rsidRDefault="00BE0EFA" w:rsidP="00BE0EFA" w:rsidR="00F86621">
      <w:pPr>
        <w:rPr>
          <w:lang w:eastAsia="en-US"/>
        </w:rPr>
      </w:pPr>
      <w:r>
        <w:rPr>
          <w:lang w:eastAsia="en-US"/>
        </w:rPr>
        <w:t xml:space="preserve">      </w:t>
      </w:r>
      <w:r w:rsidR="00F86621" w:rsidRPr="00F86621">
        <w:rPr>
          <w:lang w:eastAsia="en-US"/>
        </w:rPr>
        <w:t>OIB 23057039320</w:t>
      </w:r>
      <w:r w:rsidR="00F86621">
        <w:rPr>
          <w:lang w:eastAsia="en-US"/>
        </w:rPr>
        <w:tab/>
      </w:r>
      <w:r w:rsidR="00F86621">
        <w:rPr>
          <w:lang w:eastAsia="en-US"/>
        </w:rPr>
        <w:tab/>
      </w:r>
      <w:r w:rsidR="00F86621">
        <w:rPr>
          <w:lang w:eastAsia="en-US"/>
        </w:rPr>
        <w:tab/>
      </w:r>
      <w:r w:rsidR="00F86621">
        <w:rPr>
          <w:lang w:eastAsia="en-US"/>
        </w:rPr>
        <w:tab/>
      </w:r>
      <w:r w:rsidR="00F86621">
        <w:rPr>
          <w:lang w:eastAsia="en-US"/>
        </w:rPr>
        <w:tab/>
      </w:r>
      <w:r w:rsidR="00F86621">
        <w:rPr>
          <w:lang w:eastAsia="en-US"/>
        </w:rPr>
        <w:tab/>
      </w:r>
      <w:r w:rsidR="00F86621">
        <w:rPr>
          <w:lang w:eastAsia="en-US"/>
        </w:rPr>
        <w:tab/>
      </w:r>
      <w:r w:rsidR="00406B50">
        <w:rPr>
          <w:lang w:eastAsia="en-US"/>
        </w:rPr>
        <w:t xml:space="preserve">            </w:t>
      </w:r>
      <w:r w:rsidR="00F86621">
        <w:rPr>
          <w:lang w:eastAsia="en-US"/>
        </w:rPr>
        <w:t>12.275.356,65 kn</w:t>
      </w:r>
    </w:p>
    <w:p w:rsidRDefault="003E4E3E" w:rsidP="00F86621" w:rsidR="003E4E3E">
      <w:pPr>
        <w:ind w:firstLine="720"/>
        <w:rPr>
          <w:lang w:eastAsia="en-US"/>
        </w:rPr>
      </w:pPr>
    </w:p>
    <w:p w:rsidRDefault="00BE0EFA" w:rsidP="00BE0EFA" w:rsidR="003E4E3E">
      <w:pPr>
        <w:rPr>
          <w:lang w:eastAsia="en-US"/>
        </w:rPr>
      </w:pPr>
      <w:r>
        <w:rPr>
          <w:lang w:eastAsia="en-US"/>
        </w:rPr>
        <w:t xml:space="preserve">      </w:t>
      </w:r>
      <w:r w:rsidR="003E4E3E" w:rsidRPr="003E4E3E">
        <w:rPr>
          <w:lang w:eastAsia="en-US"/>
        </w:rPr>
        <w:t xml:space="preserve">PROTECTION d.o.o. Umag, J. Rakovca 10, </w:t>
      </w:r>
    </w:p>
    <w:p w:rsidRDefault="00BE0EFA" w:rsidP="00BE0EFA" w:rsidR="003E4E3E">
      <w:pPr>
        <w:rPr>
          <w:lang w:eastAsia="en-US"/>
        </w:rPr>
      </w:pPr>
      <w:r>
        <w:rPr>
          <w:lang w:eastAsia="en-US"/>
        </w:rPr>
        <w:t xml:space="preserve">      </w:t>
      </w:r>
      <w:r w:rsidR="003E4E3E" w:rsidRPr="003E4E3E">
        <w:rPr>
          <w:lang w:eastAsia="en-US"/>
        </w:rPr>
        <w:t>OIB 05337941744</w:t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406B50">
        <w:rPr>
          <w:lang w:eastAsia="en-US"/>
        </w:rPr>
        <w:t xml:space="preserve">            </w:t>
      </w:r>
      <w:r w:rsidR="003E4E3E">
        <w:rPr>
          <w:lang w:eastAsia="en-US"/>
        </w:rPr>
        <w:t>2.174,59 kn</w:t>
      </w:r>
    </w:p>
    <w:p w:rsidRDefault="003E4E3E" w:rsidP="00F86621" w:rsidR="003E4E3E">
      <w:pPr>
        <w:ind w:firstLine="720"/>
        <w:rPr>
          <w:lang w:eastAsia="en-US"/>
        </w:rPr>
      </w:pPr>
    </w:p>
    <w:p w:rsidRDefault="00BE0EFA" w:rsidP="00BE0EFA" w:rsidR="003E4E3E">
      <w:pPr>
        <w:rPr>
          <w:lang w:eastAsia="en-US"/>
        </w:rPr>
      </w:pPr>
      <w:r>
        <w:rPr>
          <w:lang w:eastAsia="en-US"/>
        </w:rPr>
        <w:t xml:space="preserve">      </w:t>
      </w:r>
      <w:r w:rsidR="003E4E3E">
        <w:rPr>
          <w:lang w:eastAsia="en-US"/>
        </w:rPr>
        <w:t xml:space="preserve">ZORAN MILKIĆ vl. obrta ZORAN, Umag, Kvarnerska 6, Vilanija, </w:t>
      </w:r>
    </w:p>
    <w:p w:rsidRDefault="00BE0EFA" w:rsidP="00BE0EFA" w:rsidR="003E4E3E">
      <w:pPr>
        <w:rPr>
          <w:lang w:eastAsia="en-US"/>
        </w:rPr>
      </w:pPr>
      <w:r>
        <w:rPr>
          <w:lang w:eastAsia="en-US"/>
        </w:rPr>
        <w:t xml:space="preserve">      </w:t>
      </w:r>
      <w:r w:rsidR="003E4E3E">
        <w:rPr>
          <w:lang w:eastAsia="en-US"/>
        </w:rPr>
        <w:t>OIB 83425481569</w:t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406B50">
        <w:rPr>
          <w:lang w:eastAsia="en-US"/>
        </w:rPr>
        <w:t xml:space="preserve">            </w:t>
      </w:r>
      <w:r w:rsidR="003E4E3E">
        <w:rPr>
          <w:lang w:eastAsia="en-US"/>
        </w:rPr>
        <w:t>358.216,02 kn</w:t>
      </w:r>
    </w:p>
    <w:p w:rsidRDefault="003E4E3E" w:rsidP="003E4E3E" w:rsidR="003E4E3E">
      <w:pPr>
        <w:ind w:firstLine="720"/>
        <w:rPr>
          <w:lang w:eastAsia="en-US"/>
        </w:rPr>
      </w:pPr>
    </w:p>
    <w:p w:rsidRDefault="00BE0EFA" w:rsidP="00BE0EFA" w:rsidR="003E4E3E">
      <w:pPr>
        <w:rPr>
          <w:lang w:eastAsia="en-US"/>
        </w:rPr>
      </w:pPr>
      <w:r>
        <w:rPr>
          <w:lang w:eastAsia="en-US"/>
        </w:rPr>
        <w:t xml:space="preserve">      </w:t>
      </w:r>
      <w:r w:rsidR="003E4E3E" w:rsidRPr="003E4E3E">
        <w:rPr>
          <w:lang w:eastAsia="en-US"/>
        </w:rPr>
        <w:t>VALTER JURICA vl. obrta DI-ER Umag, Alessi 22a,</w:t>
      </w:r>
    </w:p>
    <w:p w:rsidRDefault="00BE0EFA" w:rsidP="00BE0EFA" w:rsidR="003E4E3E">
      <w:pPr>
        <w:rPr>
          <w:lang w:eastAsia="en-US"/>
        </w:rPr>
      </w:pPr>
      <w:r>
        <w:rPr>
          <w:lang w:eastAsia="en-US"/>
        </w:rPr>
        <w:t xml:space="preserve">      </w:t>
      </w:r>
      <w:r w:rsidR="003E4E3E" w:rsidRPr="003E4E3E">
        <w:rPr>
          <w:lang w:eastAsia="en-US"/>
        </w:rPr>
        <w:t>OIB 31153076123</w:t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406B50">
        <w:rPr>
          <w:lang w:eastAsia="en-US"/>
        </w:rPr>
        <w:t xml:space="preserve">            </w:t>
      </w:r>
      <w:r w:rsidR="003E4E3E">
        <w:rPr>
          <w:lang w:eastAsia="en-US"/>
        </w:rPr>
        <w:t>67.110,28 kn</w:t>
      </w:r>
    </w:p>
    <w:p w:rsidRDefault="003E4E3E" w:rsidP="003E4E3E" w:rsidR="003E4E3E">
      <w:pPr>
        <w:ind w:firstLine="720"/>
        <w:rPr>
          <w:lang w:eastAsia="en-US"/>
        </w:rPr>
      </w:pPr>
    </w:p>
    <w:p w:rsidRDefault="00BE0EFA" w:rsidP="00BE0EFA" w:rsidR="003E4E3E">
      <w:pPr>
        <w:rPr>
          <w:lang w:eastAsia="en-US"/>
        </w:rPr>
      </w:pPr>
      <w:r>
        <w:rPr>
          <w:lang w:eastAsia="en-US"/>
        </w:rPr>
        <w:t xml:space="preserve">      </w:t>
      </w:r>
      <w:r w:rsidR="003E4E3E" w:rsidRPr="003E4E3E">
        <w:rPr>
          <w:lang w:eastAsia="en-US"/>
        </w:rPr>
        <w:t xml:space="preserve">GELAX d.o.o. Buje, Plovanija, Zanatska 4, </w:t>
      </w:r>
    </w:p>
    <w:p w:rsidRDefault="00BE0EFA" w:rsidP="00BE0EFA" w:rsidR="003E4E3E">
      <w:pPr>
        <w:rPr>
          <w:lang w:eastAsia="en-US"/>
        </w:rPr>
      </w:pPr>
      <w:r>
        <w:rPr>
          <w:lang w:eastAsia="en-US"/>
        </w:rPr>
        <w:t xml:space="preserve">      </w:t>
      </w:r>
      <w:r w:rsidR="003E4E3E" w:rsidRPr="003E4E3E">
        <w:rPr>
          <w:lang w:eastAsia="en-US"/>
        </w:rPr>
        <w:t>OIB 79154850749</w:t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3E4E3E">
        <w:rPr>
          <w:lang w:eastAsia="en-US"/>
        </w:rPr>
        <w:tab/>
      </w:r>
      <w:r w:rsidR="00406B50">
        <w:rPr>
          <w:lang w:eastAsia="en-US"/>
        </w:rPr>
        <w:t xml:space="preserve">            </w:t>
      </w:r>
      <w:r w:rsidR="003E4E3E">
        <w:rPr>
          <w:lang w:eastAsia="en-US"/>
        </w:rPr>
        <w:t>17.176,74 kn</w:t>
      </w:r>
    </w:p>
    <w:p w:rsidRDefault="0022525A" w:rsidP="003E4E3E" w:rsidR="0022525A">
      <w:pPr>
        <w:ind w:firstLine="720"/>
        <w:rPr>
          <w:lang w:eastAsia="en-US"/>
        </w:rPr>
      </w:pPr>
    </w:p>
    <w:p w:rsidRDefault="00BE0EFA" w:rsidP="003E4E3E" w:rsidR="00BE0EFA">
      <w:pPr>
        <w:ind w:firstLine="720"/>
        <w:rPr>
          <w:lang w:eastAsia="en-US"/>
        </w:rPr>
      </w:pPr>
    </w:p>
    <w:p w:rsidRDefault="00BE0EFA" w:rsidP="00BE0EFA" w:rsidR="0022525A">
      <w:pPr>
        <w:rPr>
          <w:lang w:eastAsia="en-US"/>
        </w:rPr>
      </w:pPr>
      <w:r>
        <w:rPr>
          <w:lang w:eastAsia="en-US"/>
        </w:rPr>
        <w:lastRenderedPageBreak/>
        <w:t xml:space="preserve">      </w:t>
      </w:r>
      <w:r w:rsidR="0022525A" w:rsidRPr="0022525A">
        <w:rPr>
          <w:lang w:eastAsia="en-US"/>
        </w:rPr>
        <w:t xml:space="preserve">VB LEASING d.o.o. Zagreb, Horvatova 82, </w:t>
      </w:r>
    </w:p>
    <w:p w:rsidRDefault="00BE0EFA" w:rsidP="00BE0EFA" w:rsidR="0022525A" w:rsidRPr="0022525A">
      <w:pPr>
        <w:rPr>
          <w:lang w:eastAsia="en-US"/>
        </w:rPr>
      </w:pPr>
      <w:r>
        <w:rPr>
          <w:lang w:eastAsia="en-US"/>
        </w:rPr>
        <w:t xml:space="preserve">      </w:t>
      </w:r>
      <w:r w:rsidR="0022525A" w:rsidRPr="0022525A">
        <w:rPr>
          <w:lang w:eastAsia="en-US"/>
        </w:rPr>
        <w:t>OIB 55525619967</w:t>
      </w:r>
      <w:r w:rsidR="0022525A">
        <w:rPr>
          <w:lang w:eastAsia="en-US"/>
        </w:rPr>
        <w:tab/>
      </w:r>
      <w:r w:rsidR="0022525A">
        <w:rPr>
          <w:lang w:eastAsia="en-US"/>
        </w:rPr>
        <w:tab/>
      </w:r>
      <w:r w:rsidR="0022525A">
        <w:rPr>
          <w:lang w:eastAsia="en-US"/>
        </w:rPr>
        <w:tab/>
      </w:r>
      <w:r w:rsidR="0022525A">
        <w:rPr>
          <w:lang w:eastAsia="en-US"/>
        </w:rPr>
        <w:tab/>
      </w:r>
      <w:r w:rsidR="0022525A">
        <w:rPr>
          <w:lang w:eastAsia="en-US"/>
        </w:rPr>
        <w:tab/>
      </w:r>
      <w:r w:rsidR="0022525A">
        <w:rPr>
          <w:lang w:eastAsia="en-US"/>
        </w:rPr>
        <w:tab/>
      </w:r>
      <w:r w:rsidR="0022525A">
        <w:rPr>
          <w:lang w:eastAsia="en-US"/>
        </w:rPr>
        <w:tab/>
      </w:r>
      <w:r w:rsidR="00406B50">
        <w:rPr>
          <w:lang w:eastAsia="en-US"/>
        </w:rPr>
        <w:t xml:space="preserve">          </w:t>
      </w:r>
      <w:r w:rsidR="0022525A">
        <w:rPr>
          <w:lang w:eastAsia="en-US"/>
        </w:rPr>
        <w:t>1.126.006,31 kn</w:t>
      </w:r>
    </w:p>
    <w:p w:rsidRDefault="0022525A" w:rsidP="003E4E3E" w:rsidR="0022525A">
      <w:pPr>
        <w:ind w:firstLine="720"/>
        <w:rPr>
          <w:lang w:eastAsia="en-US"/>
        </w:rPr>
      </w:pPr>
    </w:p>
    <w:p w:rsidRDefault="000D0169" w:rsidP="003E4E3E" w:rsidR="003E4E3E">
      <w:pPr>
        <w:ind w:left="720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</w:p>
    <w:p w:rsidRDefault="003E4E3E" w:rsidP="003E4E3E" w:rsidR="003E4E3E">
      <w:pPr>
        <w:ind w:firstLine="720"/>
        <w:rPr>
          <w:lang w:eastAsia="en-US"/>
        </w:rPr>
      </w:pPr>
    </w:p>
    <w:p w:rsidRDefault="003E4E3E" w:rsidP="003E4E3E" w:rsidR="003E4E3E">
      <w:pPr>
        <w:ind w:firstLine="720"/>
        <w:rPr>
          <w:lang w:eastAsia="en-US"/>
        </w:rPr>
      </w:pP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  <w:r w:rsidRPr="00253D10">
        <w:rPr>
          <w:bCs w:val="false"/>
          <w:szCs w:val="24"/>
        </w:rPr>
        <w:t>Obrazloženje</w:t>
      </w:r>
    </w:p>
    <w:p w:rsidRDefault="00032560" w:rsidP="00032560" w:rsidR="00032560">
      <w:pPr>
        <w:rPr>
          <w:lang w:eastAsia="en-US"/>
        </w:rPr>
      </w:pPr>
    </w:p>
    <w:p w:rsidRDefault="00550B1B" w:rsidP="00032560" w:rsidR="00550B1B">
      <w:pPr>
        <w:rPr>
          <w:lang w:eastAsia="en-US"/>
        </w:rPr>
      </w:pPr>
    </w:p>
    <w:p w:rsidRDefault="0030222D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D36AD3">
        <w:rPr>
          <w:rFonts w:cs="Times New Roman" w:hAnsi="Times New Roman" w:ascii="Times New Roman"/>
          <w:sz w:val="24"/>
          <w:szCs w:val="24"/>
        </w:rPr>
        <w:t xml:space="preserve">posebnom </w:t>
      </w:r>
      <w:r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D36AD3">
        <w:rPr>
          <w:rFonts w:cs="Times New Roman" w:hAnsi="Times New Roman" w:ascii="Times New Roman"/>
          <w:sz w:val="24"/>
          <w:szCs w:val="24"/>
        </w:rPr>
        <w:t>30. ožujka 2016. god</w:t>
      </w:r>
      <w:r w:rsidRPr="006B5DF1">
        <w:rPr>
          <w:rFonts w:cs="Times New Roman" w:hAnsi="Times New Roman" w:ascii="Times New Roman"/>
          <w:sz w:val="24"/>
          <w:szCs w:val="24"/>
        </w:rPr>
        <w:t>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 w:rsidR="00ED0BEF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7A430E">
        <w:rPr>
          <w:rFonts w:cs="Times New Roman" w:hAnsi="Times New Roman" w:ascii="Times New Roman"/>
          <w:sz w:val="24"/>
          <w:szCs w:val="24"/>
        </w:rPr>
        <w:t xml:space="preserve">sve </w:t>
      </w:r>
      <w:r w:rsidR="00D36AD3">
        <w:rPr>
          <w:rFonts w:cs="Times New Roman" w:hAnsi="Times New Roman" w:ascii="Times New Roman"/>
          <w:sz w:val="24"/>
          <w:szCs w:val="24"/>
        </w:rPr>
        <w:t xml:space="preserve">naknadno </w:t>
      </w:r>
      <w:r w:rsidRPr="006B5DF1">
        <w:rPr>
          <w:rFonts w:cs="Times New Roman" w:hAnsi="Times New Roman" w:ascii="Times New Roman"/>
          <w:sz w:val="24"/>
          <w:szCs w:val="24"/>
        </w:rPr>
        <w:t>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5B6B81" w:rsidP="005B6B81" w:rsidR="005B6B81" w:rsidRPr="005B6B81">
      <w:pPr>
        <w:ind w:firstLine="720"/>
        <w:jc w:val="both"/>
        <w:rPr>
          <w:rFonts w:eastAsiaTheme="minorHAnsi"/>
          <w:lang w:eastAsia="en-US"/>
        </w:rPr>
      </w:pPr>
      <w:r w:rsidRPr="005B6B81">
        <w:rPr>
          <w:rFonts w:eastAsiaTheme="minorHAnsi"/>
          <w:lang w:eastAsia="en-US"/>
        </w:rPr>
        <w:t xml:space="preserve">Stečajni je sudac na temelju članka 177. stavak 2. Stečajnog zakona (NN 44/96, 29/99, 129/00, 123/03, 82/06, 116/10, 25/12 i 133/12 dalje: SZ) sastavio tablicu ispitanih tražbina u koju su za svaku tražbinu uneseni podaci u kojoj je mjeri tražbina utvrđena prema svom iznosu i redu. </w:t>
      </w:r>
    </w:p>
    <w:p w:rsidRDefault="005B6B81" w:rsidP="005B6B81" w:rsidR="005B6B81" w:rsidRPr="005B6B81">
      <w:pPr>
        <w:ind w:firstLine="720"/>
        <w:jc w:val="both"/>
        <w:rPr>
          <w:rFonts w:eastAsiaTheme="minorHAnsi"/>
          <w:lang w:eastAsia="en-US"/>
        </w:rPr>
      </w:pPr>
      <w:r w:rsidRPr="005B6B81">
        <w:rPr>
          <w:rFonts w:eastAsiaTheme="minorHAnsi"/>
          <w:lang w:eastAsia="en-US"/>
        </w:rPr>
        <w:t>Tražbine označene u izreci ovog rješenja smatraju se na temelju članka 177. stavka 1. SZ-a utvrđenim, budući da ih nije osporio stečajni upravitelj niti koji od stečajnih vjerovnika.</w:t>
      </w:r>
    </w:p>
    <w:p w:rsidRDefault="00ED0BEF" w:rsidP="00640807" w:rsidR="00ED0BEF" w:rsidRPr="00253D10">
      <w:pPr>
        <w:ind w:firstLine="720"/>
        <w:jc w:val="both"/>
      </w:pPr>
    </w:p>
    <w:p w:rsidRDefault="002F755F" w:rsidP="0030222D" w:rsidR="0030222D">
      <w:pPr>
        <w:jc w:val="center"/>
      </w:pPr>
      <w:r w:rsidRPr="00253D10">
        <w:t xml:space="preserve">U Rijeci, </w:t>
      </w:r>
      <w:r w:rsidR="00D36AD3">
        <w:t>30. ožujka 2016</w:t>
      </w:r>
      <w:r w:rsidR="004913CC">
        <w:t xml:space="preserve"> </w:t>
      </w:r>
      <w:r w:rsidR="00ED0BEF">
        <w:t>g</w:t>
      </w:r>
      <w:r w:rsidR="00640807" w:rsidRPr="00253D10">
        <w:t>odine</w:t>
      </w:r>
    </w:p>
    <w:p w:rsidRDefault="0030222D" w:rsidP="00916870" w:rsidR="0030222D" w:rsidRPr="00253D1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 Stečajni  sudac</w:t>
      </w:r>
    </w:p>
    <w:p w:rsidRDefault="0030222D" w:rsidP="00184975" w:rsidR="00A6113F">
      <w:pPr>
        <w:ind w:left="2160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D16DFA">
        <w:t xml:space="preserve"> </w:t>
      </w:r>
    </w:p>
    <w:p w:rsidRDefault="00BE0EFA" w:rsidP="00184975" w:rsidR="00BE0EFA">
      <w:pPr>
        <w:ind w:left="2160"/>
        <w:jc w:val="right"/>
      </w:pPr>
    </w:p>
    <w:p w:rsidRDefault="00ED0BEF" w:rsidP="00184975" w:rsidR="00ED0BEF">
      <w:pPr>
        <w:ind w:left="2160"/>
        <w:jc w:val="right"/>
      </w:pPr>
    </w:p>
    <w:p w:rsidRDefault="0030222D" w:rsidP="007A430E" w:rsidR="00550B1B">
      <w:pPr>
        <w:ind w:left="2160"/>
        <w:jc w:val="both"/>
        <w:rPr>
          <w:b/>
        </w:rPr>
      </w:pPr>
      <w:r w:rsidRPr="00253D10">
        <w:tab/>
      </w:r>
    </w:p>
    <w:p w:rsidRDefault="00550B1B" w:rsidP="0030222D" w:rsidR="00550B1B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>
      <w:pPr>
        <w:jc w:val="both"/>
      </w:pPr>
      <w:r w:rsidRPr="006B5DF1">
        <w:t xml:space="preserve">Protiv rješenja pravo na žalbu ima stečajni upravitelj i svaki vjerovnik u dijelu koji se tiče njegove prijavljene tražbine i tražbine koju je osporio (članak 11. i 177. stavak 4. i 5. SZ-a). Rok za žalbu iznosi 8 dana od dana dostave pisanog otpravka odnosno izvatka iz rješenja. Žalba se podnosi ovom sudu u tri primjerka, a o žalbi odlučuje Visoki trgovački sud Republike Hrvatske. Žalba izjavljena protiv rješenja o upućivanju u parnicu bez utjecaja je na rok iz čl. 178. i čl. </w:t>
      </w:r>
      <w:smartTag w:element="metricconverter" w:uri="urn:schemas-microsoft-com:office:smarttags">
        <w:smartTagPr>
          <w:attr w:val="179. st" w:name="ProductID"/>
        </w:smartTagPr>
        <w:r w:rsidRPr="006B5DF1">
          <w:t>179. st</w:t>
        </w:r>
      </w:smartTag>
      <w:r w:rsidRPr="006B5DF1">
        <w:t>. 6. SZ-a.</w:t>
      </w:r>
    </w:p>
    <w:p w:rsidRDefault="00184975" w:rsidP="006B5DF1" w:rsidR="00184975">
      <w:pPr>
        <w:jc w:val="both"/>
      </w:pPr>
    </w:p>
    <w:p w:rsidRDefault="00BE0EFA" w:rsidP="006B5DF1" w:rsidR="00BE0EFA">
      <w:pPr>
        <w:jc w:val="both"/>
      </w:pPr>
    </w:p>
    <w:p w:rsidRDefault="00BE0EFA" w:rsidP="006B5DF1" w:rsidR="00BE0EFA">
      <w:pPr>
        <w:jc w:val="both"/>
      </w:pPr>
    </w:p>
    <w:p w:rsidRDefault="006B5DF1" w:rsidP="00D36AD3" w:rsidR="00184975" w:rsidRPr="00184975">
      <w:pPr>
        <w:jc w:val="both"/>
        <w:rPr>
          <w:b/>
          <w:sz w:val="20"/>
          <w:szCs w:val="20"/>
        </w:rPr>
      </w:pPr>
      <w:r w:rsidRPr="006B5DF1">
        <w:t xml:space="preserve"> </w:t>
      </w:r>
      <w:r w:rsidR="00184975"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 stečajni upravitelj </w:t>
      </w:r>
      <w:r w:rsidR="00D36AD3">
        <w:rPr>
          <w:sz w:val="20"/>
          <w:szCs w:val="20"/>
        </w:rPr>
        <w:t>Ljiljana Blagojević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 </w:t>
      </w:r>
      <w:r w:rsidR="00FF7645">
        <w:rPr>
          <w:sz w:val="20"/>
          <w:szCs w:val="20"/>
        </w:rPr>
        <w:t>e-</w:t>
      </w:r>
      <w:r w:rsidRPr="00184975">
        <w:rPr>
          <w:sz w:val="20"/>
          <w:szCs w:val="20"/>
        </w:rPr>
        <w:t>oglasna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U Rijeci, </w:t>
      </w:r>
      <w:r w:rsidR="00D36AD3">
        <w:rPr>
          <w:sz w:val="20"/>
          <w:szCs w:val="20"/>
        </w:rPr>
        <w:t>30.03.2016.</w:t>
      </w:r>
      <w:r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>
      <w:pPr>
        <w:rPr>
          <w:sz w:val="20"/>
          <w:szCs w:val="20"/>
        </w:rPr>
      </w:pPr>
      <w:r w:rsidRPr="00184975">
        <w:rPr>
          <w:sz w:val="20"/>
          <w:szCs w:val="20"/>
        </w:rPr>
        <w:t>Stečajni sudac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4CC" w:rsidR="002844CC">
      <w:r>
        <w:separator/>
      </w:r>
    </w:p>
  </w:endnote>
  <w:endnote w:id="0" w:type="continuationSeparator">
    <w:p w:rsidRDefault="002844CC" w:rsidR="002844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2B8D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4CC" w:rsidR="002844CC">
      <w:r>
        <w:separator/>
      </w:r>
    </w:p>
  </w:footnote>
  <w:footnote w:id="0" w:type="continuationSeparator">
    <w:p w:rsidRDefault="002844CC" w:rsidR="002844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7F7F6E">
      <w:t>934/13-73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DF8"/>
    <w:rsid w:val="000066E0"/>
    <w:rsid w:val="00021FF7"/>
    <w:rsid w:val="00026383"/>
    <w:rsid w:val="00032560"/>
    <w:rsid w:val="0003379C"/>
    <w:rsid w:val="00052580"/>
    <w:rsid w:val="0005372E"/>
    <w:rsid w:val="00093C5B"/>
    <w:rsid w:val="0009453F"/>
    <w:rsid w:val="000A3F37"/>
    <w:rsid w:val="000D0169"/>
    <w:rsid w:val="000D7920"/>
    <w:rsid w:val="000E2155"/>
    <w:rsid w:val="000F11DC"/>
    <w:rsid w:val="00102B8D"/>
    <w:rsid w:val="00114194"/>
    <w:rsid w:val="001227B2"/>
    <w:rsid w:val="00143D6D"/>
    <w:rsid w:val="00144DE7"/>
    <w:rsid w:val="00146175"/>
    <w:rsid w:val="00152B1E"/>
    <w:rsid w:val="00170508"/>
    <w:rsid w:val="00184975"/>
    <w:rsid w:val="001A0511"/>
    <w:rsid w:val="001F04FE"/>
    <w:rsid w:val="001F6B26"/>
    <w:rsid w:val="00211F7E"/>
    <w:rsid w:val="00217819"/>
    <w:rsid w:val="0022525A"/>
    <w:rsid w:val="00233E78"/>
    <w:rsid w:val="00234D1D"/>
    <w:rsid w:val="00253D10"/>
    <w:rsid w:val="00266969"/>
    <w:rsid w:val="002844CC"/>
    <w:rsid w:val="00296B22"/>
    <w:rsid w:val="002B6489"/>
    <w:rsid w:val="002D0933"/>
    <w:rsid w:val="002F755F"/>
    <w:rsid w:val="0030222D"/>
    <w:rsid w:val="0030408A"/>
    <w:rsid w:val="003166C2"/>
    <w:rsid w:val="003171A5"/>
    <w:rsid w:val="00334419"/>
    <w:rsid w:val="00334CF7"/>
    <w:rsid w:val="00351747"/>
    <w:rsid w:val="003520BF"/>
    <w:rsid w:val="003724D3"/>
    <w:rsid w:val="003746F4"/>
    <w:rsid w:val="00374B8F"/>
    <w:rsid w:val="00381698"/>
    <w:rsid w:val="003A3E2B"/>
    <w:rsid w:val="003A723A"/>
    <w:rsid w:val="003C3497"/>
    <w:rsid w:val="003E49F9"/>
    <w:rsid w:val="003E4E3E"/>
    <w:rsid w:val="00406B50"/>
    <w:rsid w:val="00430F3D"/>
    <w:rsid w:val="00442BB2"/>
    <w:rsid w:val="004645C9"/>
    <w:rsid w:val="004828A8"/>
    <w:rsid w:val="004913CC"/>
    <w:rsid w:val="004A0635"/>
    <w:rsid w:val="004A57D1"/>
    <w:rsid w:val="004D3354"/>
    <w:rsid w:val="004E1C5B"/>
    <w:rsid w:val="004E556C"/>
    <w:rsid w:val="00501235"/>
    <w:rsid w:val="00510887"/>
    <w:rsid w:val="005131CC"/>
    <w:rsid w:val="00534960"/>
    <w:rsid w:val="00550B1B"/>
    <w:rsid w:val="00571386"/>
    <w:rsid w:val="00574923"/>
    <w:rsid w:val="005914F1"/>
    <w:rsid w:val="00591834"/>
    <w:rsid w:val="005A3D36"/>
    <w:rsid w:val="005B4621"/>
    <w:rsid w:val="005B6B81"/>
    <w:rsid w:val="005C63EB"/>
    <w:rsid w:val="005D6A0C"/>
    <w:rsid w:val="005E35B8"/>
    <w:rsid w:val="005E5FFE"/>
    <w:rsid w:val="00603220"/>
    <w:rsid w:val="006178E6"/>
    <w:rsid w:val="00632005"/>
    <w:rsid w:val="00632FB8"/>
    <w:rsid w:val="00635C6F"/>
    <w:rsid w:val="00640807"/>
    <w:rsid w:val="00654F16"/>
    <w:rsid w:val="00663C84"/>
    <w:rsid w:val="00666422"/>
    <w:rsid w:val="00670E5E"/>
    <w:rsid w:val="006A5C1A"/>
    <w:rsid w:val="006A633E"/>
    <w:rsid w:val="006B5DF1"/>
    <w:rsid w:val="006C55FD"/>
    <w:rsid w:val="006D0152"/>
    <w:rsid w:val="006D5DFE"/>
    <w:rsid w:val="006E044F"/>
    <w:rsid w:val="00704B59"/>
    <w:rsid w:val="00722515"/>
    <w:rsid w:val="00742080"/>
    <w:rsid w:val="00742C34"/>
    <w:rsid w:val="00787E48"/>
    <w:rsid w:val="007979AB"/>
    <w:rsid w:val="007A1F96"/>
    <w:rsid w:val="007A430E"/>
    <w:rsid w:val="007B28FF"/>
    <w:rsid w:val="007D03DC"/>
    <w:rsid w:val="007F1DE2"/>
    <w:rsid w:val="007F7F6E"/>
    <w:rsid w:val="00857894"/>
    <w:rsid w:val="00860D63"/>
    <w:rsid w:val="00876E2B"/>
    <w:rsid w:val="008C691F"/>
    <w:rsid w:val="008E4BEC"/>
    <w:rsid w:val="008F183B"/>
    <w:rsid w:val="00916870"/>
    <w:rsid w:val="00926A8D"/>
    <w:rsid w:val="009755AA"/>
    <w:rsid w:val="00990FEB"/>
    <w:rsid w:val="009A4F4C"/>
    <w:rsid w:val="009B21D3"/>
    <w:rsid w:val="009D7B68"/>
    <w:rsid w:val="009E0FB6"/>
    <w:rsid w:val="00A03719"/>
    <w:rsid w:val="00A067C3"/>
    <w:rsid w:val="00A6113F"/>
    <w:rsid w:val="00A74D2A"/>
    <w:rsid w:val="00AC1F0C"/>
    <w:rsid w:val="00B04A51"/>
    <w:rsid w:val="00B05384"/>
    <w:rsid w:val="00B23DF4"/>
    <w:rsid w:val="00B76BE5"/>
    <w:rsid w:val="00B85C92"/>
    <w:rsid w:val="00BB2D52"/>
    <w:rsid w:val="00BC14FF"/>
    <w:rsid w:val="00BE0EFA"/>
    <w:rsid w:val="00BF7147"/>
    <w:rsid w:val="00C02BB7"/>
    <w:rsid w:val="00C447B9"/>
    <w:rsid w:val="00C60C8A"/>
    <w:rsid w:val="00C74E9D"/>
    <w:rsid w:val="00C83992"/>
    <w:rsid w:val="00CB20A4"/>
    <w:rsid w:val="00CC0CB6"/>
    <w:rsid w:val="00D049A5"/>
    <w:rsid w:val="00D16DFA"/>
    <w:rsid w:val="00D33C61"/>
    <w:rsid w:val="00D36AD3"/>
    <w:rsid w:val="00D43950"/>
    <w:rsid w:val="00D4478C"/>
    <w:rsid w:val="00D82156"/>
    <w:rsid w:val="00D822B1"/>
    <w:rsid w:val="00D8514A"/>
    <w:rsid w:val="00E04154"/>
    <w:rsid w:val="00E06040"/>
    <w:rsid w:val="00E11093"/>
    <w:rsid w:val="00E273B3"/>
    <w:rsid w:val="00E32AD9"/>
    <w:rsid w:val="00E42952"/>
    <w:rsid w:val="00E510B6"/>
    <w:rsid w:val="00E57FE8"/>
    <w:rsid w:val="00E626D1"/>
    <w:rsid w:val="00E86F40"/>
    <w:rsid w:val="00E9069A"/>
    <w:rsid w:val="00EC00C2"/>
    <w:rsid w:val="00EC3900"/>
    <w:rsid w:val="00EC639A"/>
    <w:rsid w:val="00ED058C"/>
    <w:rsid w:val="00ED0BEF"/>
    <w:rsid w:val="00ED2AD4"/>
    <w:rsid w:val="00EE4C61"/>
    <w:rsid w:val="00F008F0"/>
    <w:rsid w:val="00F23545"/>
    <w:rsid w:val="00F25451"/>
    <w:rsid w:val="00F256E4"/>
    <w:rsid w:val="00F4454D"/>
    <w:rsid w:val="00F52993"/>
    <w:rsid w:val="00F8123F"/>
    <w:rsid w:val="00F86621"/>
    <w:rsid w:val="00F946FA"/>
    <w:rsid w:val="00FA08C2"/>
    <w:rsid w:val="00FD24B3"/>
    <w:rsid w:val="00FF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222D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2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B8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B8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B8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B8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222D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2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B8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B8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B8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B8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St-934/2013</izvorni_sadrzaj>
    <derivirana_varijabla naziv="DomainObject.Predmet.OznakaBroj_1">St-934/2013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DADIĆ d.o.o.  Novigrad</izvorni_sadrzaj>
    <derivirana_varijabla naziv="DomainObject.Predmet.ProtustrankaFormated_1">  DADIĆ d.o.o.  Novigrad</derivirana_varijabla>
  </DomainObject.Predmet.ProtustrankaFormated>
  <DomainObject.Predmet.ProtustrankaFormatedOIB>
    <izvorni_sadrzaj>  DADIĆ d.o.o.  Novigrad, OIB 07283675976</izvorni_sadrzaj>
    <derivirana_varijabla naziv="DomainObject.Predmet.ProtustrankaFormatedOIB_1">  DADIĆ d.o.o.  Novigrad, OIB 07283675976</derivirana_varijabla>
  </DomainObject.Predmet.ProtustrankaFormatedOIB>
  <DomainObject.Predmet.ProtustrankaFormatedWithAdress>
    <izvorni_sadrzaj> DADIĆ d.o.o.  Novigrad, Bužinija 31, 52 466 Novigrad</izvorni_sadrzaj>
    <derivirana_varijabla naziv="DomainObject.Predmet.ProtustrankaFormatedWithAdress_1"> DADIĆ d.o.o.  Novigrad, Bužinija 31, 52 466 Novigrad</derivirana_varijabla>
  </DomainObject.Predmet.ProtustrankaFormatedWithAdress>
  <DomainObject.Predmet.ProtustrankaFormatedWithAdressOIB>
    <izvorni_sadrzaj> DADIĆ d.o.o.  Novigrad, OIB 07283675976, Bužinija 31, 52 466 Novigrad</izvorni_sadrzaj>
    <derivirana_varijabla naziv="DomainObject.Predmet.ProtustrankaFormatedWithAdressOIB_1"> DADIĆ d.o.o.  Novigrad, OIB 07283675976, Bužinija 31, 52 466 Novigrad</derivirana_varijabla>
  </DomainObject.Predmet.ProtustrankaFormatedWithAdressOIB>
  <DomainObject.Predmet.ProtustrankaWithAdress>
    <izvorni_sadrzaj>DADIĆ d.o.o.  Novigrad Bužinija 31, 52 466 Novigrad</izvorni_sadrzaj>
    <derivirana_varijabla naziv="DomainObject.Predmet.ProtustrankaWithAdress_1">DADIĆ d.o.o.  Novigrad Bužinija 31, 52 466 Novigrad</derivirana_varijabla>
  </DomainObject.Predmet.ProtustrankaWithAdress>
  <DomainObject.Predmet.ProtustrankaWithAdressOIB>
    <izvorni_sadrzaj>DADIĆ d.o.o.  Novigrad, OIB 07283675976, Bužinija 31, 52 466 Novigrad</izvorni_sadrzaj>
    <derivirana_varijabla naziv="DomainObject.Predmet.ProtustrankaWithAdressOIB_1">DADIĆ d.o.o.  Novigrad, OIB 07283675976, Bužinija 31, 52 466 Novigrad</derivirana_varijabla>
  </DomainObject.Predmet.ProtustrankaWithAdressOIB>
  <DomainObject.Predmet.ProtustrankaNazivFormated>
    <izvorni_sadrzaj>DADIĆ d.o.o.  Novigrad</izvorni_sadrzaj>
    <derivirana_varijabla naziv="DomainObject.Predmet.ProtustrankaNazivFormated_1">DADIĆ d.o.o.  Novigrad</derivirana_varijabla>
  </DomainObject.Predmet.ProtustrankaNazivFormated>
  <DomainObject.Predmet.ProtustrankaNazivFormatedOIB>
    <izvorni_sadrzaj>DADIĆ d.o.o.  Novigrad, OIB 07283675976</izvorni_sadrzaj>
    <derivirana_varijabla naziv="DomainObject.Predmet.ProtustrankaNazivFormatedOIB_1">DADIĆ d.o.o.  Novigrad, OIB 07283675976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MOSTEČAK zastupanog po punomoćniku Renata Tot Ivezić</izvorni_sadrzaj>
    <derivirana_varijabla naziv="DomainObject.Predmet.StrankaFormated_1">  IVICA MOSTEČAK zastupanog po punomoćniku Renata Tot Ivezić</derivirana_varijabla>
  </DomainObject.Predmet.StrankaFormated>
  <DomainObject.Predmet.StrankaFormatedOIB>
    <izvorni_sadrzaj>  IVICA MOSTEČAK, OIB 01459573723 zastupanog po punomoćniku Renata Tot Ivezić</izvorni_sadrzaj>
    <derivirana_varijabla naziv="DomainObject.Predmet.StrankaFormatedOIB_1">  IVICA MOSTEČAK, OIB 01459573723 zastupanog po punomoćniku Renata Tot Ivezić</derivirana_varijabla>
  </DomainObject.Predmet.StrankaFormatedOIB>
  <DomainObject.Predmet.StrankaFormatedWithAdress>
    <izvorni_sadrzaj> IVICA MOSTEČAK, M. Vlačića 36, 31 207 Tenja zastupanog po punomoćniku Renata Tot Ivezić</izvorni_sadrzaj>
    <derivirana_varijabla naziv="DomainObject.Predmet.StrankaFormatedWithAdress_1"> IVICA MOSTEČAK, M. Vlačića 36, 31 207 Tenja zastupanog po punomoćniku Renata Tot Ivezić</derivirana_varijabla>
  </DomainObject.Predmet.StrankaFormatedWithAdress>
  <DomainObject.Predmet.StrankaFormatedWithAdressOIB>
    <izvorni_sadrzaj> IVICA MOSTEČAK, OIB 01459573723, M. Vlačića 36, 31 207 Tenja zastupanog po punomoćniku Renata Tot Ivezić</izvorni_sadrzaj>
    <derivirana_varijabla naziv="DomainObject.Predmet.StrankaFormatedWithAdressOIB_1"> IVICA MOSTEČAK, OIB 01459573723, M. Vlačića 36, 31 207 Tenja zastupanog po punomoćniku Renata Tot Ivezić</derivirana_varijabla>
  </DomainObject.Predmet.StrankaFormatedWithAdressOIB>
  <DomainObject.Predmet.StrankaWithAdress>
    <izvorni_sadrzaj>IVICA MOSTEČAK M. Vlačića 36,31 207 Tenja</izvorni_sadrzaj>
    <derivirana_varijabla naziv="DomainObject.Predmet.StrankaWithAdress_1">IVICA MOSTEČAK M. Vlačića 36,31 207 Tenja</derivirana_varijabla>
  </DomainObject.Predmet.StrankaWithAdress>
  <DomainObject.Predmet.StrankaWithAdressOIB>
    <izvorni_sadrzaj>IVICA MOSTEČAK, OIB 01459573723, M. Vlačića 36,31 207 Tenja</izvorni_sadrzaj>
    <derivirana_varijabla naziv="DomainObject.Predmet.StrankaWithAdressOIB_1">IVICA MOSTEČAK, OIB 01459573723, M. Vlačića 36,31 207 Tenja</derivirana_varijabla>
  </DomainObject.Predmet.StrankaWithAdressOIB>
  <DomainObject.Predmet.StrankaNazivFormated>
    <izvorni_sadrzaj>IVICA MOSTEČAK</izvorni_sadrzaj>
    <derivirana_varijabla naziv="DomainObject.Predmet.StrankaNazivFormated_1">IVICA MOSTEČAK</derivirana_varijabla>
  </DomainObject.Predmet.StrankaNazivFormated>
  <DomainObject.Predmet.StrankaNazivFormatedOIB>
    <izvorni_sadrzaj>IVICA MOSTEČAK, OIB 01459573723</izvorni_sadrzaj>
    <derivirana_varijabla naziv="DomainObject.Predmet.StrankaNazivFormatedOIB_1">IVICA MOSTEČAK, OIB 01459573723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IVICA MOSTEČAK zastupanog po punomoćniku Renata Tot Ivezić</item>
    </izvorni_sadrzaj>
    <derivirana_varijabla naziv="DomainObject.Predmet.StrankaListFormated_1">
      <item>IVICA MOSTEČAK zastupanog po punomoćniku Renata Tot Ivezić</item>
    </derivirana_varijabla>
  </DomainObject.Predmet.StrankaListFormated>
  <DomainObject.Predmet.StrankaListFormatedOIB>
    <izvorni_sadrzaj>
      <item>IVICA MOSTEČAK, OIB 01459573723 zastupanog po punomoćniku Renata Tot Ivezić</item>
    </izvorni_sadrzaj>
    <derivirana_varijabla naziv="DomainObject.Predmet.StrankaListFormatedOIB_1">
      <item>IVICA MOSTEČAK, OIB 01459573723 zastupanog po punomoćniku Renata Tot Ivezić</item>
    </derivirana_varijabla>
  </DomainObject.Predmet.StrankaListFormatedOIB>
  <DomainObject.Predmet.StrankaListFormatedWithAdress>
    <izvorni_sadrzaj>
      <item>IVICA MOSTEČAK, M. Vlačića 36, 31 207 Tenja zastupanog po punomoćniku Renata Tot Ivezić</item>
    </izvorni_sadrzaj>
    <derivirana_varijabla naziv="DomainObject.Predmet.StrankaListFormatedWithAdress_1">
      <item>IVICA MOSTEČAK, M. Vlačića 36, 31 207 Tenja zastupanog po punomoćniku Renata Tot Ivezić</item>
    </derivirana_varijabla>
  </DomainObject.Predmet.StrankaListFormatedWithAdress>
  <DomainObject.Predmet.StrankaListFormatedWithAdressOIB>
    <izvorni_sadrzaj>
      <item>IVICA MOSTEČAK, OIB 01459573723, M. Vlačića 36, 31 207 Tenja zastupanog po punomoćniku Renata Tot Ivezić</item>
    </izvorni_sadrzaj>
    <derivirana_varijabla naziv="DomainObject.Predmet.StrankaListFormatedWithAdressOIB_1">
      <item>IVICA MOSTEČAK, OIB 01459573723, M. Vlačića 36, 31 207 Tenja zastupanog po punomoćniku Renata Tot Ivezić</item>
    </derivirana_varijabla>
  </DomainObject.Predmet.StrankaListFormatedWithAdressOIB>
  <DomainObject.Predmet.StrankaListNazivFormated>
    <izvorni_sadrzaj>
      <item>IVICA MOSTEČAK</item>
    </izvorni_sadrzaj>
    <derivirana_varijabla naziv="DomainObject.Predmet.StrankaListNazivFormated_1">
      <item>IVICA MOSTEČAK</item>
    </derivirana_varijabla>
  </DomainObject.Predmet.StrankaListNazivFormated>
  <DomainObject.Predmet.StrankaListNazivFormatedOIB>
    <izvorni_sadrzaj>
      <item>IVICA MOSTEČAK, OIB 01459573723</item>
    </izvorni_sadrzaj>
    <derivirana_varijabla naziv="DomainObject.Predmet.StrankaListNazivFormatedOIB_1">
      <item>IVICA MOSTEČAK, OIB 01459573723</item>
    </derivirana_varijabla>
  </DomainObject.Predmet.StrankaListNazivFormatedOIB>
  <DomainObject.Predmet.ProtuStrankaListFormated>
    <izvorni_sadrzaj>
      <item>DADIĆ d.o.o.  Novigrad</item>
    </izvorni_sadrzaj>
    <derivirana_varijabla naziv="DomainObject.Predmet.ProtuStrankaListFormated_1">
      <item>DADIĆ d.o.o.  Novigrad</item>
    </derivirana_varijabla>
  </DomainObject.Predmet.ProtuStrankaListFormated>
  <DomainObject.Predmet.ProtuStrankaListFormatedOIB>
    <izvorni_sadrzaj>
      <item>DADIĆ d.o.o.  Novigrad, OIB 07283675976</item>
    </izvorni_sadrzaj>
    <derivirana_varijabla naziv="DomainObject.Predmet.ProtuStrankaListFormatedOIB_1">
      <item>DADIĆ d.o.o.  Novigrad, OIB 07283675976</item>
    </derivirana_varijabla>
  </DomainObject.Predmet.ProtuStrankaListFormatedOIB>
  <DomainObject.Predmet.ProtuStrankaListFormatedWithAdress>
    <izvorni_sadrzaj>
      <item>DADIĆ d.o.o.  Novigrad, Bužinija 31, 52 466 Novigrad</item>
    </izvorni_sadrzaj>
    <derivirana_varijabla naziv="DomainObject.Predmet.ProtuStrankaListFormatedWithAdress_1">
      <item>DADIĆ d.o.o.  Novigrad, Bužinija 31, 52 466 Novigrad</item>
    </derivirana_varijabla>
  </DomainObject.Predmet.ProtuStrankaListFormatedWithAdress>
  <DomainObject.Predmet.ProtuStrankaListFormatedWithAdressOIB>
    <izvorni_sadrzaj>
      <item>DADIĆ d.o.o.  Novigrad, OIB 07283675976, Bužinija 31, 52 466 Novigrad</item>
    </izvorni_sadrzaj>
    <derivirana_varijabla naziv="DomainObject.Predmet.ProtuStrankaListFormatedWithAdressOIB_1">
      <item>DADIĆ d.o.o.  Novigrad, OIB 07283675976, Bužinija 31, 52 466 Novigrad</item>
    </derivirana_varijabla>
  </DomainObject.Predmet.ProtuStrankaListFormatedWithAdressOIB>
  <DomainObject.Predmet.ProtuStrankaListNazivFormated>
    <izvorni_sadrzaj>
      <item>DADIĆ d.o.o.  Novigrad</item>
    </izvorni_sadrzaj>
    <derivirana_varijabla naziv="DomainObject.Predmet.ProtuStrankaListNazivFormated_1">
      <item>DADIĆ d.o.o.  Novigrad</item>
    </derivirana_varijabla>
  </DomainObject.Predmet.ProtuStrankaListNazivFormated>
  <DomainObject.Predmet.ProtuStrankaListNazivFormatedOIB>
    <izvorni_sadrzaj>
      <item>DADIĆ d.o.o.  Novigrad, OIB 07283675976</item>
    </izvorni_sadrzaj>
    <derivirana_varijabla naziv="DomainObject.Predmet.ProtuStrankaListNazivFormatedOIB_1">
      <item>DADIĆ d.o.o.  Novigrad, OIB 07283675976</item>
    </derivirana_varijabla>
  </DomainObject.Predmet.ProtuStrankaListNazivFormatedOIB>
  <DomainObject.Predmet.OstaliListFormated>
    <izvorni_sadrzaj>
      <item>Renata Tot Ivezić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</izvorni_sadrzaj>
    <derivirana_varijabla naziv="DomainObject.Predmet.OstaliListFormated_1">
      <item>Renata Tot Ivezić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</derivirana_varijabla>
  </DomainObject.Predmet.OstaliListFormated>
  <DomainObject.Predmet.OstaliListFormatedOIB>
    <izvorni_sadrzaj>
      <item>Renata Tot Ivezić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</izvorni_sadrzaj>
    <derivirana_varijabla naziv="DomainObject.Predmet.OstaliListFormatedOIB_1">
      <item>Renata Tot Ivezić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</derivirana_varijabla>
  </DomainObject.Predmet.OstaliListFormatedOIB>
  <DomainObject.Predmet.OstaliListFormatedWithAdress>
    <izvorni_sadrzaj>
      <item>Renata Tot Ivezić, Kralja Zvonimira 17, 31 000 Osijek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Markovići 21, 51000 Rijeka</item>
      <item>Ivan Prakljačić, Udbinja 56, 47000 Karlovac</item>
      <item>ZVONKO JURIĆ, NOVA KRASA 29, 51260 Crikvenica</item>
    </izvorni_sadrzaj>
    <derivirana_varijabla naziv="DomainObject.Predmet.OstaliListFormatedWithAdress_1">
      <item>Renata Tot Ivezić, Kralja Zvonimira 17, 31 000 Osijek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Markovići 21, 51000 Rijeka</item>
      <item>Ivan Prakljačić, Udbinja 56, 47000 Karlovac</item>
      <item>ZVONKO JURIĆ, NOVA KRASA 29, 51260 Crikvenica</item>
    </derivirana_varijabla>
  </DomainObject.Predmet.OstaliListFormatedWithAdress>
  <DomainObject.Predmet.OstaliListFormatedWithAdressOIB>
    <izvorni_sadrzaj>
      <item>Renata Tot Ivezić, Kralja Zvonimira 17, 31 000 Osijek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27293493678, Markovići 21, 51000 Rijeka</item>
      <item>Ivan Prakljačić, OIB 54226736984, Udbinja 56, 47000 Karlovac</item>
      <item>ZVONKO JURIĆ, NOVA KRASA 29, 51260 Crikvenica</item>
    </izvorni_sadrzaj>
    <derivirana_varijabla naziv="DomainObject.Predmet.OstaliListFormatedWithAdressOIB_1">
      <item>Renata Tot Ivezić, Kralja Zvonimira 17, 31 000 Osijek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27293493678, Markovići 21, 51000 Rijeka</item>
      <item>Ivan Prakljačić, OIB 54226736984, Udbinja 56, 47000 Karlovac</item>
      <item>ZVONKO JURIĆ, NOVA KRASA 29, 51260 Crikvenica</item>
    </derivirana_varijabla>
  </DomainObject.Predmet.OstaliListFormatedWithAdressOIB>
  <DomainObject.Predmet.OstaliListNazivFormated>
    <izvorni_sadrzaj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</izvorni_sadrzaj>
    <derivirana_varijabla naziv="DomainObject.Predmet.OstaliListNazivFormated_1"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</derivirana_varijabla>
  </DomainObject.Predmet.OstaliListNazivFormated>
  <DomainObject.Predmet.OstaliListNazivFormatedOIB>
    <izvorni_sadrzaj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</izvorni_sadrzaj>
    <derivirana_varijabla naziv="DomainObject.Predmet.OstaliListNazivFormatedOIB_1"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MOSTEČAK</izvorni_sadrzaj>
    <derivirana_varijabla naziv="DomainObject.Predmet.StrankaIDrugi_1">IVICA MOSTEČAK</derivirana_varijabla>
  </DomainObject.Predmet.StrankaIDrugi>
  <DomainObject.Predmet.ProtustrankaIDrugi>
    <izvorni_sadrzaj>DADIĆ d.o.o.  Novigrad</izvorni_sadrzaj>
    <derivirana_varijabla naziv="DomainObject.Predmet.ProtustrankaIDrugi_1">DADIĆ d.o.o.  Novigrad</derivirana_varijabla>
  </DomainObject.Predmet.ProtustrankaIDrugi>
  <DomainObject.Predmet.StrankaIDrugiAdressOIB>
    <izvorni_sadrzaj>IVICA MOSTEČAK, OIB 01459573723, M. Vlačića 36, 31 207 Tenja</izvorni_sadrzaj>
    <derivirana_varijabla naziv="DomainObject.Predmet.StrankaIDrugiAdressOIB_1">IVICA MOSTEČAK, OIB 01459573723, M. Vlačića 36, 31 207 Tenja</derivirana_varijabla>
  </DomainObject.Predmet.StrankaIDrugiAdressOIB>
  <DomainObject.Predmet.ProtustrankaIDrugiAdressOIB>
    <izvorni_sadrzaj>DADIĆ d.o.o.  Novigrad, OIB 07283675976, Bužinija 31, 52 466 Novigrad</izvorni_sadrzaj>
    <derivirana_varijabla naziv="DomainObject.Predmet.ProtustrankaIDrugiAdressOIB_1">DADIĆ d.o.o.  Novigrad, OIB 07283675976, Bužinija 31, 52 466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DADIĆ d.o.o.  Novigrad</item>
      <item>IVICA MOSTEČAK</item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</izvorni_sadrzaj>
    <derivirana_varijabla naziv="DomainObject.Predmet.SudioniciListNaziv_1">
      <item>DADIĆ d.o.o.  Novigrad</item>
      <item>IVICA MOSTEČAK</item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</derivirana_varijabla>
  </DomainObject.Predmet.SudioniciListNaziv>
  <DomainObject.Predmet.SudioniciListAdressOIB>
    <izvorni_sadrzaj>
      <item>DADIĆ d.o.o.  Novigrad, OIB 07283675976, Bužinija 31,52 466 Novigrad</item>
      <item>IVICA MOSTEČAK, OIB 01459573723, M. Vlačića 36,31 207 Tenja</item>
      <item>Renata Tot Ivezić, Kralja Zvonimira 17,31 000 Osijek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27293493678, Markovići 21,51000 Rijeka</item>
      <item>Ivan Prakljačić, OIB 54226736984, Udbinja 56,47000 Karlovac</item>
      <item>ZVONKO JURIĆ, NOVA KRASA 29,51260 Crikvenica</item>
    </izvorni_sadrzaj>
    <derivirana_varijabla naziv="DomainObject.Predmet.SudioniciListAdressOIB_1">
      <item>DADIĆ d.o.o.  Novigrad, OIB 07283675976, Bužinija 31,52 466 Novigrad</item>
      <item>IVICA MOSTEČAK, OIB 01459573723, M. Vlačića 36,31 207 Tenja</item>
      <item>Renata Tot Ivezić, Kralja Zvonimira 17,31 000 Osijek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27293493678, Markovići 21,51000 Rijeka</item>
      <item>Ivan Prakljačić, OIB 54226736984, Udbinja 56,47000 Karlovac</item>
      <item>ZVONKO JURIĆ, NOVA KRASA 29,51260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07283675976</item>
      <item>, OIB 01459573723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27293493678</item>
      <item>, OIB 54226736984</item>
      <item>, OIB null</item>
    </izvorni_sadrzaj>
    <derivirana_varijabla naziv="DomainObject.Predmet.SudioniciListNazivOIB_1">
      <item>, OIB 07283675976</item>
      <item>, OIB 01459573723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27293493678</item>
      <item>, OIB 54226736984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9</properties:Pages>
  <properties:Words>1240</properties:Words>
  <properties:Characters>7141</properties:Characters>
  <properties:Lines>443</properties:Lines>
  <properties:Paragraphs>213</properties:Paragraphs>
  <properties:TotalTime>250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2016-03-31T08:52:00Z</dcterms:created>
  <dc:creator>rcerneka</dc:creator>
  <cp:lastModifiedBy>Željka Borčić</cp:lastModifiedBy>
  <cp:lastPrinted>2016-04-04T07:03:00Z</cp:lastPrinted>
  <dcterms:modified xmlns:xsi="http://www.w3.org/2001/XMLSchema-instance" xsi:type="dcterms:W3CDTF">2016-04-04T07:06:00Z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