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ace2" w14:paraId="232ace2" w:rsidRDefault="00A916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16BD" w:rsidP="00A916BD" w:rsidR="00AE649C">
      <w:pPr>
        <w:pStyle w:val="NormaleSPIS"/>
        <w:spacing w:after="0"/>
      </w:pPr>
      <w:r>
        <w:t xml:space="preserve">            Republika Hrvatska</w:t>
      </w:r>
    </w:p>
    <w:p w:rsidRDefault="00A916BD" w:rsidP="00A916BD" w:rsidR="00A916BD">
      <w:pPr>
        <w:pStyle w:val="NormaleSPIS"/>
        <w:spacing w:after="0"/>
      </w:pPr>
      <w:r>
        <w:t xml:space="preserve">       Trgovački sud u Bjelovaru</w:t>
      </w:r>
    </w:p>
    <w:p w:rsidRDefault="00A916BD" w:rsidP="004F27AE" w:rsidR="00A916BD" w:rsidRPr="00B76F3C">
      <w:pPr>
        <w:pStyle w:val="NormaleSPIS"/>
      </w:pPr>
      <w:r>
        <w:t>Bjelovar, Šetalište dr.I.Lebovića 42.</w:t>
      </w:r>
    </w:p>
    <w:p w:rsidRDefault="00A916BD" w:rsidP="00A916BD" w:rsidR="00A916BD">
      <w:pPr>
        <w:jc w:val="right"/>
      </w:pPr>
      <w:r>
        <w:t>Poslovni broj:7 St-33/2015-129</w:t>
      </w:r>
    </w:p>
    <w:p w:rsidRDefault="00A916BD" w:rsidP="00A916BD" w:rsidR="00A916BD">
      <w:pPr>
        <w:jc w:val="center"/>
      </w:pPr>
      <w:r>
        <w:t>R E P U B L I K A  H R V A T S K A</w:t>
      </w:r>
    </w:p>
    <w:p w:rsidRDefault="00A916BD" w:rsidP="00A916BD" w:rsidR="00A916BD">
      <w:pPr>
        <w:jc w:val="center"/>
      </w:pPr>
      <w:r>
        <w:t>R J E Š E N J E</w:t>
      </w:r>
    </w:p>
    <w:p w:rsidRDefault="00A916BD" w:rsidP="00A916BD" w:rsidR="00A916BD">
      <w:pPr>
        <w:jc w:val="both"/>
      </w:pPr>
      <w:r>
        <w:t xml:space="preserve">TRGOVAČKI SUD U BJELOVARU, po stečajnom sucu Tomislavu </w:t>
      </w:r>
      <w:proofErr w:type="spellStart"/>
      <w:r>
        <w:t>Mrazoviću</w:t>
      </w:r>
      <w:proofErr w:type="spellEnd"/>
      <w:r>
        <w:t xml:space="preserve">, u stečajnom postupku nad POLJOPRIVREDNA ZADRUGA VELIKO TROJSTVO u stečaju iz Velikog Trojstva, Braće Radića 51, OIB 05857146605, 20. prosinca 2017. </w:t>
      </w:r>
    </w:p>
    <w:p w:rsidRDefault="00A916BD" w:rsidP="00A916BD" w:rsidR="00A916BD">
      <w:pPr>
        <w:jc w:val="center"/>
      </w:pPr>
      <w:r>
        <w:t>r i j e š i o   j e</w:t>
      </w:r>
    </w:p>
    <w:p w:rsidRDefault="00A916BD" w:rsidP="00A916BD" w:rsidR="00A916BD">
      <w:pPr>
        <w:ind w:left="720"/>
        <w:jc w:val="both"/>
      </w:pPr>
      <w:r>
        <w:t xml:space="preserve">Stečajnom upravitelju Branku </w:t>
      </w:r>
      <w:proofErr w:type="spellStart"/>
      <w:r>
        <w:t>Smrtiću</w:t>
      </w:r>
      <w:proofErr w:type="spellEnd"/>
      <w:r>
        <w:t xml:space="preserve">, dipl. ing. iz </w:t>
      </w:r>
      <w:proofErr w:type="spellStart"/>
      <w:r>
        <w:t>Miholjanca</w:t>
      </w:r>
      <w:proofErr w:type="spellEnd"/>
      <w:r>
        <w:t>, Antuna Mihanovića 116, u stečajnom postupku nad dužnikom POLJOPRIVREDNA ZADRUGA VELIKO TROJSTVO u stečaju iz Velikog Trojstva, Braće Radića 51, odobrava se obračun stvarnih troškova za razdoblje od 01.09.2017. godine do 30.11.2017. godine u iznosu od 2.751,12 kuna, te mu se odobrava isplata navedenih troškova sa računa stečajne mase dužnika, nakon pravomoćnosti ovog rješenja.</w:t>
      </w:r>
    </w:p>
    <w:p w:rsidRDefault="00A916BD" w:rsidP="00A916BD" w:rsidR="00A916BD">
      <w:pPr>
        <w:ind w:left="720"/>
        <w:jc w:val="center"/>
      </w:pPr>
      <w:r w:rsidRPr="00A916BD">
        <w:t>Obrazloženje</w:t>
      </w:r>
    </w:p>
    <w:p w:rsidRDefault="00A916BD" w:rsidP="00A916BD" w:rsidR="00A916BD">
      <w:pPr>
        <w:jc w:val="both"/>
      </w:pPr>
      <w:r>
        <w:tab/>
        <w:t xml:space="preserve">Stečajni upravitelj podnio je sudu dana 20. prosinca 2017. godine zahtjev za odobrenje stvarnih troškova stečajnog upravitelja nastalih u stečajnom postupku nad dužnikom POLJOPRIVREDNA ZADRUGA VELIKO TROJSTVO u stečaju iz Velikog Trojstva, Braće Radića 51 od dana 01.09.2017. godine do 30.11.2017. godine. Uz prijedlog i zahtjev za naknadu stvarnih tromjesečnih troškova dostavio je i opis stvarnih troškova, te dokumentaciju iz koje je razvidno da su ti troškovi stvarno i nastali, a koji se odnose na knjigovodstvene usluge za 09. mjesec 2017. godine, 10. mjesec 2017. godine i 11. mjesec 2017. godine, te troškove mobitela i </w:t>
      </w:r>
      <w:proofErr w:type="spellStart"/>
      <w:r>
        <w:t>interneta</w:t>
      </w:r>
      <w:proofErr w:type="spellEnd"/>
      <w:r>
        <w:t xml:space="preserve"> i troškove poreza i doprinosa na troškove mobitela i </w:t>
      </w:r>
      <w:proofErr w:type="spellStart"/>
      <w:r>
        <w:t>interneta</w:t>
      </w:r>
      <w:proofErr w:type="spellEnd"/>
      <w:r>
        <w:t>, a zbog čega je temeljem čl.94. st.1. i 3. Stečajnog zakona odlučeno kao u izreci ovog rješenja.</w:t>
      </w:r>
    </w:p>
    <w:p w:rsidRDefault="00A916BD" w:rsidP="00A916BD" w:rsidR="00A916BD">
      <w:pPr>
        <w:ind w:firstLine="708"/>
        <w:jc w:val="both"/>
      </w:pPr>
      <w:r>
        <w:t xml:space="preserve"> U Bjelovaru 20. prosinca 2017. </w:t>
      </w:r>
    </w:p>
    <w:p w:rsidRDefault="00A916BD" w:rsidP="00A916BD" w:rsidR="00A916B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  </w:t>
      </w:r>
      <w:r>
        <w:t xml:space="preserve"> Sudac</w:t>
      </w:r>
    </w:p>
    <w:p w:rsidRDefault="00A916BD" w:rsidP="00A916BD" w:rsidR="00A916B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A916BD" w:rsidP="00A916BD" w:rsidR="00A916BD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916BD" w:rsidP="00A916BD" w:rsidR="00A916BD">
      <w:pPr>
        <w:ind w:firstLine="720"/>
        <w:jc w:val="both"/>
      </w:pPr>
      <w:r>
        <w:t xml:space="preserve">                                                                                      </w:t>
      </w:r>
      <w:r>
        <w:t xml:space="preserve">  </w:t>
      </w:r>
      <w:bookmarkStart w:name="_GoBack" w:id="0"/>
      <w:bookmarkEnd w:id="0"/>
      <w:r>
        <w:t xml:space="preserve">   Jasmina </w:t>
      </w:r>
      <w:proofErr w:type="spellStart"/>
      <w:r>
        <w:t>Tubić</w:t>
      </w:r>
      <w:proofErr w:type="spellEnd"/>
    </w:p>
    <w:p w:rsidRDefault="00A916BD" w:rsidP="00A916BD" w:rsidR="00A916BD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Žalba se podnosi Visokom trgovačkom sudu Republike Hrvatske, a putem ovog suda u 3 primjerka.</w:t>
      </w:r>
    </w:p>
    <w:p w:rsidRDefault="00A916BD" w:rsidP="00A916BD" w:rsidR="00A916BD">
      <w:pPr>
        <w:jc w:val="both"/>
      </w:pPr>
    </w:p>
    <w:p w:rsidRDefault="00A916BD" w:rsidP="00A916BD" w:rsidR="00A916BD">
      <w:pPr>
        <w:jc w:val="both"/>
      </w:pPr>
    </w:p>
    <w:p w:rsidRDefault="00A916BD" w:rsidP="00A916BD" w:rsidR="00A916BD">
      <w:pPr>
        <w:ind w:firstLine="720"/>
        <w:jc w:val="right"/>
      </w:pPr>
    </w:p>
    <w:p w:rsidRDefault="00A916BD" w:rsidP="00A916BD" w:rsidR="00A916BD">
      <w:pPr>
        <w:ind w:firstLine="72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6B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1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St-33/2015-129</izvorni_sadrzaj>
    <derivirana_varijabla naziv="DomainObject.Oznaka_1">St-33/2015-129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St-33/2015-129</izvorni_sadrzaj>
    <derivirana_varijabla naziv="DomainObject.PoslovniBrojDokumenta_1">St-33/2015-129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EDFD2-6163-46F8-8112-26C5C67B41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1812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2017-12-20T11:13:00Z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