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e2e0" w14:paraId="19fe2e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005C2D">
        <w:t>9</w:t>
      </w:r>
      <w:r w:rsidR="00DE12AF">
        <w:t>8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DE12AF">
        <w:t xml:space="preserve">Vinoprom d.o.o. </w:t>
      </w:r>
      <w:r w:rsidR="00015B3F">
        <w:t xml:space="preserve">za </w:t>
      </w:r>
      <w:r w:rsidR="00005C2D">
        <w:t xml:space="preserve">trgovinu i </w:t>
      </w:r>
      <w:r w:rsidR="00015B3F">
        <w:t>usluge</w:t>
      </w:r>
      <w:r w:rsidR="0027083D" w:rsidRPr="0027083D">
        <w:t xml:space="preserve">, </w:t>
      </w:r>
      <w:r w:rsidR="00010CD1">
        <w:t>Zagreb, Klovićeva 18</w:t>
      </w:r>
      <w:r w:rsidR="0027083D" w:rsidRPr="0027083D">
        <w:t>, MBS 080</w:t>
      </w:r>
      <w:r w:rsidR="00010CD1">
        <w:t>824994</w:t>
      </w:r>
      <w:r w:rsidR="0027083D" w:rsidRPr="0027083D">
        <w:t xml:space="preserve">, OIB: </w:t>
      </w:r>
      <w:r w:rsidR="00010CD1">
        <w:t>07187307040</w:t>
      </w:r>
      <w:r w:rsidR="00C72758" w:rsidRPr="0041082E">
        <w:t xml:space="preserve">, dana </w:t>
      </w:r>
      <w:r w:rsidR="00F82005">
        <w:t>2</w:t>
      </w:r>
      <w:r w:rsidR="0029410D">
        <w:t>3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010CD1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10CD1" w:rsidRPr="00010CD1">
        <w:t>Vinoprom d.o.o. za trgovinu i usluge, Zagreb, Klovićeva 18, MBS 080824994, OIB: 07187307040</w:t>
      </w:r>
      <w:r>
        <w:t>.</w:t>
      </w:r>
    </w:p>
    <w:p w:rsidRDefault="00DF75D0" w:rsidP="00DF75D0" w:rsidR="00DF75D0">
      <w:pPr>
        <w:jc w:val="both"/>
      </w:pPr>
    </w:p>
    <w:p w:rsidRDefault="00DF75D0" w:rsidP="0029410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362BCD">
        <w:t>Ivan Perković, Josipovac, Kneza Branimira 9</w:t>
      </w:r>
      <w:r w:rsidR="0029410D" w:rsidRPr="0029410D">
        <w:t xml:space="preserve">, OIB </w:t>
      </w:r>
      <w:r w:rsidR="00362BCD">
        <w:t>81615580056</w:t>
      </w:r>
      <w:r>
        <w:t>, izabran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B13B01">
        <w:t>4</w:t>
      </w:r>
      <w:r>
        <w:t>.0</w:t>
      </w:r>
      <w:r w:rsidR="00B13B01">
        <w:t>9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B13B01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13B01" w:rsidRPr="00B13B01">
        <w:t>Vinoprom d.o.o. za trgovinu i usluge, Zagreb, Klovićeva 18, MBS 080824994, OIB: 07187307040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B13B01" w:rsidP="00DF75D0" w:rsidR="00DF75D0">
      <w:pPr>
        <w:ind w:firstLine="720" w:left="2160"/>
      </w:pPr>
      <w:r>
        <w:t>11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>
        <w:t>9</w:t>
      </w:r>
      <w:r w:rsidR="0045125C">
        <w:t>,</w:t>
      </w:r>
      <w:r w:rsidR="00A32172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A32172">
        <w:t>1</w:t>
      </w:r>
      <w:r w:rsidR="00B13B01">
        <w:t>6</w:t>
      </w:r>
      <w:r>
        <w:t>.</w:t>
      </w:r>
      <w:r w:rsidR="000138AC">
        <w:t>1</w:t>
      </w:r>
      <w:r w:rsidR="00A32172">
        <w:t>0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B40C61">
        <w:t>4</w:t>
      </w:r>
      <w:r>
        <w:t xml:space="preserve"> Ur. broj 04-06-1</w:t>
      </w:r>
      <w:r w:rsidR="00684A7D">
        <w:t>7</w:t>
      </w:r>
      <w:r>
        <w:t>-</w:t>
      </w:r>
      <w:r w:rsidR="00B13B01">
        <w:t>5014</w:t>
      </w:r>
      <w:r>
        <w:t xml:space="preserve"> od </w:t>
      </w:r>
      <w:r w:rsidR="00487E64">
        <w:t>1</w:t>
      </w:r>
      <w:r w:rsidR="00B13B01">
        <w:t>1</w:t>
      </w:r>
      <w:r>
        <w:t>.</w:t>
      </w:r>
      <w:r w:rsidR="00684A7D">
        <w:t>1</w:t>
      </w:r>
      <w:r w:rsidR="00FF0425">
        <w:t>0</w:t>
      </w:r>
      <w:r>
        <w:t>.201</w:t>
      </w:r>
      <w:r w:rsidR="00684A7D">
        <w:t>7</w:t>
      </w:r>
      <w:r>
        <w:t xml:space="preserve">. godine, za otvaranje stečajnog postupka nad dužnikom </w:t>
      </w:r>
      <w:r w:rsidR="00B13B01" w:rsidRPr="00B13B01">
        <w:t>Vinoprom d.o.o. za trgovinu i usluge, Zagreb, Klovićeva 18, MBS 080824994, OIB: 07187307040</w:t>
      </w:r>
      <w:r w:rsidR="00FF0425" w:rsidRPr="00FF0425">
        <w:t>2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172585">
        <w:t>10</w:t>
      </w:r>
      <w:r>
        <w:t>.</w:t>
      </w:r>
      <w:r w:rsidR="00D555EE">
        <w:t>1</w:t>
      </w:r>
      <w:r w:rsidR="00FF0425">
        <w:t>0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172585">
        <w:t>172.802,47</w:t>
      </w:r>
      <w:r>
        <w:t xml:space="preserve"> kn, u koji iznos je uračunata kamata i naknada FINE za provedbe ovrhe na novčanim sredstvima dužnika. Navodi da dužnik ima </w:t>
      </w:r>
      <w:r w:rsidR="00ED304D">
        <w:t>1</w:t>
      </w:r>
      <w:r>
        <w:t xml:space="preserve"> zaposlen</w:t>
      </w:r>
      <w:r w:rsidR="00ED304D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172585">
        <w:t>10</w:t>
      </w:r>
      <w:r w:rsidR="002F70A7" w:rsidRPr="002F70A7">
        <w:t>.10</w:t>
      </w:r>
      <w:r w:rsidR="00D555EE" w:rsidRPr="00D555EE">
        <w:t>.2017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172585">
        <w:t>10</w:t>
      </w:r>
      <w:r w:rsidR="002F70A7" w:rsidRPr="002F70A7">
        <w:t>.10</w:t>
      </w:r>
      <w:r w:rsidR="00D555EE" w:rsidRPr="00D555EE">
        <w:t>.2017</w:t>
      </w:r>
      <w:r>
        <w:t xml:space="preserve">. 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</w:t>
      </w:r>
      <w:r w:rsidR="002F70A7">
        <w:t>3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726367">
        <w:t>Marija Čule, Zagreb, Klovićeva 18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21D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005C2D">
      <w:t>9</w:t>
    </w:r>
    <w:r w:rsidR="00DE12AF">
      <w:t>8</w:t>
    </w:r>
    <w:r w:rsidR="00015B3F" w:rsidRPr="00015B3F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2585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556B"/>
    <w:rsid w:val="006D7788"/>
    <w:rsid w:val="006E1762"/>
    <w:rsid w:val="006F7B5B"/>
    <w:rsid w:val="007158FC"/>
    <w:rsid w:val="00717FB3"/>
    <w:rsid w:val="00726367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A7668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21D5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Vinoprom d.o.o.</izvorni_sadrzaj>
    <derivirana_varijabla naziv="DomainObject.Predmet.ProtustrankaFormated_1">  Vinoprom d.o.o.</derivirana_varijabla>
  </DomainObject.Predmet.ProtustrankaFormated>
  <DomainObject.Predmet.ProtustrankaFormatedOIB>
    <izvorni_sadrzaj>  Vinoprom d.o.o., OIB 07187307040</izvorni_sadrzaj>
    <derivirana_varijabla naziv="DomainObject.Predmet.ProtustrankaFormatedOIB_1">  Vinoprom d.o.o., OIB 07187307040</derivirana_varijabla>
  </DomainObject.Predmet.ProtustrankaFormatedOIB>
  <DomainObject.Predmet.ProtustrankaFormatedWithAdress>
    <izvorni_sadrzaj> Vinoprom d.o.o., Klovićeva 18, 10000 Zagreb</izvorni_sadrzaj>
    <derivirana_varijabla naziv="DomainObject.Predmet.ProtustrankaFormatedWithAdress_1"> Vinoprom d.o.o., Klovićeva 18, 10000 Zagreb</derivirana_varijabla>
  </DomainObject.Predmet.ProtustrankaFormatedWithAdress>
  <DomainObject.Predmet.ProtustrankaFormatedWithAdressOIB>
    <izvorni_sadrzaj> Vinoprom d.o.o., OIB 07187307040, Klovićeva 18, 10000 Zagreb</izvorni_sadrzaj>
    <derivirana_varijabla naziv="DomainObject.Predmet.ProtustrankaFormatedWithAdressOIB_1"> Vinoprom d.o.o., OIB 07187307040, Klovićeva 18, 10000 Zagreb</derivirana_varijabla>
  </DomainObject.Predmet.ProtustrankaFormatedWithAdressOIB>
  <DomainObject.Predmet.ProtustrankaWithAdress>
    <izvorni_sadrzaj>Vinoprom d.o.o. Klovićeva 18, 10000 Zagreb</izvorni_sadrzaj>
    <derivirana_varijabla naziv="DomainObject.Predmet.ProtustrankaWithAdress_1">Vinoprom d.o.o. Klovićeva 18, 10000 Zagreb</derivirana_varijabla>
  </DomainObject.Predmet.ProtustrankaWithAdress>
  <DomainObject.Predmet.ProtustrankaWithAdressOIB>
    <izvorni_sadrzaj>Vinoprom d.o.o., OIB 07187307040, Klovićeva 18, 10000 Zagreb</izvorni_sadrzaj>
    <derivirana_varijabla naziv="DomainObject.Predmet.ProtustrankaWithAdressOIB_1">Vinoprom d.o.o., OIB 07187307040, Klovićeva 18, 10000 Zagreb</derivirana_varijabla>
  </DomainObject.Predmet.ProtustrankaWithAdressOIB>
  <DomainObject.Predmet.ProtustrankaNazivFormated>
    <izvorni_sadrzaj>Vinoprom d.o.o.</izvorni_sadrzaj>
    <derivirana_varijabla naziv="DomainObject.Predmet.ProtustrankaNazivFormated_1">Vinoprom d.o.o.</derivirana_varijabla>
  </DomainObject.Predmet.ProtustrankaNazivFormated>
  <DomainObject.Predmet.ProtustrankaNazivFormatedOIB>
    <izvorni_sadrzaj>Vinoprom d.o.o., OIB 07187307040</izvorni_sadrzaj>
    <derivirana_varijabla naziv="DomainObject.Predmet.ProtustrankaNazivFormatedOIB_1">Vinoprom d.o.o., OIB 07187307040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Vinoprom d.o.o.</item>
    </izvorni_sadrzaj>
    <derivirana_varijabla naziv="DomainObject.Predmet.ProtuStrankaListFormated_1">
      <item>Vinoprom d.o.o.</item>
    </derivirana_varijabla>
  </DomainObject.Predmet.ProtuStrankaListFormated>
  <DomainObject.Predmet.ProtuStrankaListFormatedOIB>
    <izvorni_sadrzaj>
      <item>Vinoprom d.o.o., OIB 07187307040</item>
    </izvorni_sadrzaj>
    <derivirana_varijabla naziv="DomainObject.Predmet.ProtuStrankaListFormatedOIB_1">
      <item>Vinoprom d.o.o., OIB 07187307040</item>
    </derivirana_varijabla>
  </DomainObject.Predmet.ProtuStrankaListFormatedOIB>
  <DomainObject.Predmet.ProtuStrankaListFormatedWithAdress>
    <izvorni_sadrzaj>
      <item>Vinoprom d.o.o., Klovićeva 18, 10000 Zagreb</item>
    </izvorni_sadrzaj>
    <derivirana_varijabla naziv="DomainObject.Predmet.ProtuStrankaListFormatedWithAdress_1">
      <item>Vinoprom d.o.o., Klovićeva 18, 10000 Zagreb</item>
    </derivirana_varijabla>
  </DomainObject.Predmet.ProtuStrankaListFormatedWithAdress>
  <DomainObject.Predmet.ProtuStrankaListFormatedWithAdressOIB>
    <izvorni_sadrzaj>
      <item>Vinoprom d.o.o., OIB 07187307040, Klovićeva 18, 10000 Zagreb</item>
    </izvorni_sadrzaj>
    <derivirana_varijabla naziv="DomainObject.Predmet.ProtuStrankaListFormatedWithAdressOIB_1">
      <item>Vinoprom d.o.o., OIB 07187307040, Klovićeva 18, 10000 Zagreb</item>
    </derivirana_varijabla>
  </DomainObject.Predmet.ProtuStrankaListFormatedWithAdressOIB>
  <DomainObject.Predmet.ProtuStrankaListNazivFormated>
    <izvorni_sadrzaj>
      <item>Vinoprom d.o.o.</item>
    </izvorni_sadrzaj>
    <derivirana_varijabla naziv="DomainObject.Predmet.ProtuStrankaListNazivFormated_1">
      <item>Vinoprom d.o.o.</item>
    </derivirana_varijabla>
  </DomainObject.Predmet.ProtuStrankaListNazivFormated>
  <DomainObject.Predmet.ProtuStrankaListNazivFormatedOIB>
    <izvorni_sadrzaj>
      <item>Vinoprom d.o.o., OIB 07187307040</item>
    </izvorni_sadrzaj>
    <derivirana_varijabla naziv="DomainObject.Predmet.ProtuStrankaListNazivFormatedOIB_1">
      <item>Vinoprom d.o.o., OIB 07187307040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Vinoprom d.o.o.</izvorni_sadrzaj>
    <derivirana_varijabla naziv="DomainObject.Predmet.ProtustrankaIDrugi_1">Vinoprom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Vinoprom d.o.o., OIB 07187307040, Klovićeva 18, 10000 Zagreb</izvorni_sadrzaj>
    <derivirana_varijabla naziv="DomainObject.Predmet.ProtustrankaIDrugiAdressOIB_1">Vinoprom d.o.o., OIB 07187307040, Klovićeva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Vinoprom d.o.o.</item>
      <item>FINA Regionalni centar Zagreb</item>
    </izvorni_sadrzaj>
    <derivirana_varijabla naziv="DomainObject.Predmet.SudioniciListNaziv_1">
      <item>Vinoprom d.o.o.</item>
      <item>FINA Regionalni centar Zagreb</item>
    </derivirana_varijabla>
  </DomainObject.Predmet.SudioniciListNaziv>
  <DomainObject.Predmet.SudioniciListAdressOIB>
    <izvorni_sadrzaj>
      <item>Vinoprom d.o.o., OIB 07187307040, Klovićeva 18,10000 Zagreb</item>
      <item>FINA Regionalni centar Zagreb, OIB 85821130368, Trg svibanjskih žrtava 1995. 1,10000 Zagreb</item>
    </izvorni_sadrzaj>
    <derivirana_varijabla naziv="DomainObject.Predmet.SudioniciListAdressOIB_1">
      <item>Vinoprom d.o.o., OIB 07187307040, Klovićeva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07187307040</item>
      <item>, OIB 85821130368</item>
    </izvorni_sadrzaj>
    <derivirana_varijabla naziv="DomainObject.Predmet.SudioniciListNazivOIB_1">
      <item>, OIB 07187307040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54D44-EA07-47F4-A55B-DB497364A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658</properties:Words>
  <properties:Characters>3730</properties:Characters>
  <properties:Lines>114</properties:Lines>
  <properties:Paragraphs>36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2018-05-23T08:50:00Z</dcterms:modified>
  <cp:revision>43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