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fbd9" w14:paraId="f4afbd9" w:rsidRDefault="009A0BF6" w:rsidR="009A0BF6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0BF6" w:rsidP="001F746E" w:rsidR="009A0BF6">
            <w:pPr>
              <w:spacing w:before="60"/>
              <w:jc w:val="center"/>
            </w:pP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 w:rsidR="005D39A1">
        <w:t>874</w:t>
      </w:r>
      <w:r>
        <w:t>/2017-</w:t>
      </w:r>
      <w:r w:rsidR="009A0BF6">
        <w:t>5</w:t>
      </w: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5D39A1" w:rsidRPr="005D39A1">
        <w:t>IZAZOV, d.o.o.</w:t>
      </w:r>
      <w:r w:rsidR="005D39A1">
        <w:t xml:space="preserve">, </w:t>
      </w:r>
      <w:r w:rsidR="005D39A1" w:rsidRPr="005D39A1">
        <w:t>Hektorovićeva 27/A</w:t>
      </w:r>
      <w:r w:rsidR="005D39A1">
        <w:t xml:space="preserve">, Solin, OIB: </w:t>
      </w:r>
      <w:r w:rsidR="005D39A1" w:rsidRPr="005D39A1">
        <w:t>89053892213</w:t>
      </w:r>
      <w:r w:rsidR="009A0BF6">
        <w:t>, 26.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5D39A1" w:rsidRPr="005D39A1">
        <w:t>IZAZOV, d.o.o.</w:t>
      </w:r>
      <w:r w:rsidR="005D39A1">
        <w:t xml:space="preserve">, </w:t>
      </w:r>
      <w:r w:rsidR="005D39A1" w:rsidRPr="005D39A1">
        <w:t>Hektorovićeva 27/A</w:t>
      </w:r>
      <w:r w:rsidR="005D39A1">
        <w:t xml:space="preserve">, Solin, OIB: </w:t>
      </w:r>
      <w:r w:rsidR="005D39A1" w:rsidRPr="005D39A1">
        <w:t>89053892213</w:t>
      </w:r>
      <w:r>
        <w:t>.</w:t>
      </w:r>
    </w:p>
    <w:p w:rsidRDefault="00213CC5" w:rsidP="005D39A1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9A0BF6">
        <w:t>12. listopada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9A0BF6">
        <w:rPr>
          <w:rFonts w:cstheme="minorBidi" w:eastAsiaTheme="minorHAnsi"/>
          <w:szCs w:val="22"/>
          <w:lang w:eastAsia="en-US"/>
        </w:rPr>
        <w:t>09:30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5D39A1">
        <w:t xml:space="preserve">Zvonko Jurić, Solin, Hektorovićeva Ulica 27/A, OIB: 61379438920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5D39A1">
        <w:t>Zvonku Juriću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213CC5" w:rsidR="00213CC5" w:rsidRPr="0048697F">
      <w:pPr>
        <w:spacing w:before="24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213CC5" w:rsidP="00213CC5" w:rsidR="00213CC5" w:rsidRPr="00D77E52">
      <w:pPr>
        <w:spacing w:after="180" w:before="300"/>
        <w:jc w:val="center"/>
      </w:pPr>
      <w:r w:rsidRPr="009F1B4F">
        <w:t>Obrazloženje</w:t>
      </w:r>
    </w:p>
    <w:p w:rsidRDefault="00213CC5" w:rsidP="00213CC5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5D39A1">
        <w:rPr>
          <w:rFonts w:cstheme="minorBidi" w:eastAsiaTheme="minorHAnsi"/>
          <w:lang w:eastAsia="en-US"/>
        </w:rPr>
        <w:t>11. rujna</w:t>
      </w:r>
      <w:r>
        <w:rPr>
          <w:rFonts w:cstheme="minorBidi" w:eastAsiaTheme="minorHAnsi"/>
          <w:lang w:eastAsia="en-US"/>
        </w:rPr>
        <w:t xml:space="preserve"> </w:t>
      </w:r>
      <w:r w:rsidR="00FB0F23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5D39A1" w:rsidRPr="005D39A1">
        <w:t>IZAZOV, d.o.o.</w:t>
      </w:r>
      <w:r w:rsidR="005D39A1">
        <w:t xml:space="preserve">, </w:t>
      </w:r>
      <w:r w:rsidR="005D39A1" w:rsidRPr="005D39A1">
        <w:t>Hektorovićeva 27/A</w:t>
      </w:r>
      <w:r w:rsidR="005D39A1">
        <w:t xml:space="preserve">, Solin, OIB: </w:t>
      </w:r>
      <w:r w:rsidR="005D39A1" w:rsidRPr="005D39A1">
        <w:t>89053892213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5D39A1">
        <w:rPr>
          <w:rFonts w:cstheme="minorBidi" w:eastAsiaTheme="minorHAnsi"/>
          <w:lang w:eastAsia="en-US"/>
        </w:rPr>
        <w:t>dvoje</w:t>
      </w:r>
      <w:r w:rsidR="009F65F3">
        <w:rPr>
          <w:rFonts w:cstheme="minorBidi" w:eastAsiaTheme="minorHAnsi"/>
          <w:lang w:eastAsia="en-US"/>
        </w:rPr>
        <w:t xml:space="preserve"> zaposlenih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5D39A1">
        <w:rPr>
          <w:rFonts w:cstheme="minorBidi" w:eastAsiaTheme="minorHAnsi"/>
          <w:lang w:eastAsia="en-US"/>
        </w:rPr>
        <w:t>5</w:t>
      </w:r>
      <w:r w:rsidR="009F65F3">
        <w:rPr>
          <w:rFonts w:cstheme="minorBidi" w:eastAsiaTheme="minorHAnsi"/>
          <w:lang w:eastAsia="en-US"/>
        </w:rPr>
        <w:t xml:space="preserve">. </w:t>
      </w:r>
      <w:r w:rsidR="005D39A1">
        <w:rPr>
          <w:rFonts w:cstheme="minorBidi" w:eastAsiaTheme="minorHAnsi"/>
          <w:lang w:eastAsia="en-US"/>
        </w:rPr>
        <w:t>rujna</w:t>
      </w:r>
      <w:r w:rsidR="00FB0F23">
        <w:rPr>
          <w:rFonts w:cstheme="minorBidi" w:eastAsiaTheme="minorHAnsi"/>
          <w:lang w:eastAsia="en-US"/>
        </w:rPr>
        <w:t xml:space="preserve">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5D39A1">
        <w:rPr>
          <w:rFonts w:cstheme="minorBidi" w:eastAsiaTheme="minorHAnsi"/>
          <w:lang w:eastAsia="en-US"/>
        </w:rPr>
        <w:t>145.593,69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5D39A1">
        <w:t>dvoje</w:t>
      </w:r>
      <w:r w:rsidR="009F65F3">
        <w:t xml:space="preserve"> zaposlenih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9A0BF6" w:rsidP="00213CC5" w:rsidR="00213CC5" w:rsidRPr="00564E07">
      <w:pPr>
        <w:spacing w:before="240"/>
        <w:jc w:val="center"/>
      </w:pPr>
      <w:r>
        <w:t xml:space="preserve">U Splitu, 26.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58390A">
        <w:t>,v.r.</w:t>
      </w:r>
    </w:p>
    <w:p w:rsidRDefault="0058390A" w:rsidP="0071700F" w:rsidR="0058390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58390A" w:rsidP="0071700F" w:rsidR="0058390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58390A" w:rsidP="00213CC5" w:rsidR="0058390A" w:rsidRPr="00564E07">
      <w:pPr>
        <w:ind w:left="6372"/>
        <w:jc w:val="center"/>
      </w:pP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 w:rsidR="009A0BF6">
        <w:t>ije dopuštena posebna žalba (članak</w:t>
      </w:r>
      <w:r w:rsidRPr="00564E07">
        <w:t xml:space="preserve"> 115. </w:t>
      </w:r>
      <w:r w:rsidR="009A0BF6">
        <w:t>stavak</w:t>
      </w:r>
      <w:r w:rsidRPr="00564E07">
        <w:t xml:space="preserve"> 1. SZ)</w:t>
      </w:r>
      <w:r>
        <w:t>.</w:t>
      </w:r>
    </w:p>
    <w:p w:rsidRDefault="00213CC5" w:rsidP="00213CC5" w:rsidR="00213CC5" w:rsidRPr="00564E07">
      <w:pPr>
        <w:ind w:firstLine="708"/>
        <w:jc w:val="both"/>
      </w:pP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390A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8390A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5D39A1">
      <w:t>874</w:t>
    </w:r>
    <w:r>
      <w:t>/</w:t>
    </w:r>
    <w:r w:rsidR="00F479BB">
      <w:t>2017</w:t>
    </w:r>
    <w:r w:rsidR="009A0BF6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213CC5"/>
    <w:rsid w:val="0024181F"/>
    <w:rsid w:val="002C285B"/>
    <w:rsid w:val="003C2F22"/>
    <w:rsid w:val="00417EA6"/>
    <w:rsid w:val="0058390A"/>
    <w:rsid w:val="005D39A1"/>
    <w:rsid w:val="006A5EEE"/>
    <w:rsid w:val="0071519E"/>
    <w:rsid w:val="0072126A"/>
    <w:rsid w:val="007F7A84"/>
    <w:rsid w:val="00814EDB"/>
    <w:rsid w:val="00815142"/>
    <w:rsid w:val="00853B3E"/>
    <w:rsid w:val="00953947"/>
    <w:rsid w:val="00981D37"/>
    <w:rsid w:val="009A0BF6"/>
    <w:rsid w:val="009F65F3"/>
    <w:rsid w:val="009F7D6F"/>
    <w:rsid w:val="00A51DE9"/>
    <w:rsid w:val="00B7506F"/>
    <w:rsid w:val="00D778AF"/>
    <w:rsid w:val="00D8632A"/>
    <w:rsid w:val="00DD0D50"/>
    <w:rsid w:val="00EB6A52"/>
    <w:rsid w:val="00F2599E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8390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8390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St-874/2017</izvorni_sadrzaj>
    <derivirana_varijabla naziv="DomainObject.Predmet.OznakaBroj_1">St-874/2017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IZAZOV, za građenje i trgovinu, društvo s ograničenom odgovornošću</izvorni_sadrzaj>
    <derivirana_varijabla naziv="DomainObject.Predmet.ProtustrankaFormated_1">  IZAZOV, za građenje i trgovinu, društvo s ograničenom odgovornošću</derivirana_varijabla>
  </DomainObject.Predmet.ProtustrankaFormated>
  <DomainObject.Predmet.ProtustrankaFormatedOIB>
    <izvorni_sadrzaj>  IZAZOV, za građenje i trgovinu, društvo s ograničenom odgovornošću, OIB 89053892213</izvorni_sadrzaj>
    <derivirana_varijabla naziv="DomainObject.Predmet.ProtustrankaFormatedOIB_1">  IZAZOV, za građenje i trgovinu, društvo s ograničenom odgovornošću, OIB 89053892213</derivirana_varijabla>
  </DomainObject.Predmet.ProtustrankaFormatedOIB>
  <DomainObject.Predmet.ProtustrankaFormatedWithAdress>
    <izvorni_sadrzaj> IZAZOV, za građenje i trgovinu, društvo s ograničenom odgovornošću, Hektorovićeva 27/A, 21210 Solin</izvorni_sadrzaj>
    <derivirana_varijabla naziv="DomainObject.Predmet.ProtustrankaFormatedWithAdress_1"> IZAZOV, za građenje i trgovinu, društvo s ograničenom odgovornošću, Hektorovićeva 27/A, 21210 Solin</derivirana_varijabla>
  </DomainObject.Predmet.ProtustrankaFormatedWithAdress>
  <DomainObject.Predmet.ProtustrankaFormatedWithAdressOIB>
    <izvorni_sadrzaj> IZAZOV, za građenje i trgovinu, društvo s ograničenom odgovornošću, OIB 89053892213, Hektorovićeva 27/A, 21210 Solin</izvorni_sadrzaj>
    <derivirana_varijabla naziv="DomainObject.Predmet.ProtustrankaFormatedWithAdressOIB_1"> IZAZOV, za građenje i trgovinu, društvo s ograničenom odgovornošću, OIB 89053892213, Hektorovićeva 27/A, 21210 Solin</derivirana_varijabla>
  </DomainObject.Predmet.ProtustrankaFormatedWithAdressOIB>
  <DomainObject.Predmet.ProtustrankaWithAdress>
    <izvorni_sadrzaj>IZAZOV, za građenje i trgovinu, društvo s ograničenom odgovornošću Hektorovićeva 27/A, 21210 Solin</izvorni_sadrzaj>
    <derivirana_varijabla naziv="DomainObject.Predmet.ProtustrankaWithAdress_1">IZAZOV, za građenje i trgovinu, društvo s ograničenom odgovornošću Hektorovićeva 27/A, 21210 Solin</derivirana_varijabla>
  </DomainObject.Predmet.ProtustrankaWithAdress>
  <DomainObject.Predmet.ProtustrankaWithAdressOIB>
    <izvorni_sadrzaj>IZAZOV, za građenje i trgovinu, društvo s ograničenom odgovornošću, OIB 89053892213, Hektorovićeva 27/A, 21210 Solin</izvorni_sadrzaj>
    <derivirana_varijabla naziv="DomainObject.Predmet.ProtustrankaWithAdressOIB_1">IZAZOV, za građenje i trgovinu, društvo s ograničenom odgovornošću, OIB 89053892213, Hektorovićeva 27/A, 21210 Solin</derivirana_varijabla>
  </DomainObject.Predmet.ProtustrankaWithAdressOIB>
  <DomainObject.Predmet.ProtustrankaNazivFormated>
    <izvorni_sadrzaj>IZAZOV, za građenje i trgovinu, društvo s ograničenom odgovornošću</izvorni_sadrzaj>
    <derivirana_varijabla naziv="DomainObject.Predmet.ProtustrankaNazivFormated_1">IZAZOV, za građenje i trgovinu, društvo s ograničenom odgovornošću</derivirana_varijabla>
  </DomainObject.Predmet.ProtustrankaNazivFormated>
  <DomainObject.Predmet.ProtustrankaNazivFormatedOIB>
    <izvorni_sadrzaj>IZAZOV, za građenje i trgovinu, društvo s ograničenom odgovornošću, OIB 89053892213</izvorni_sadrzaj>
    <derivirana_varijabla naziv="DomainObject.Predmet.ProtustrankaNazivFormatedOIB_1">IZAZOV, za građenje i trgovinu, društvo s ograničenom odgovornošću, OIB 89053892213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145593.69</izvorni_sadrzaj>
    <derivirana_varijabla naziv="DomainObject.Predmet.TrenutnaVrijednost_1">145593.69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IZAZOV, za građenje i trgovinu, društvo s ograničenom odgovornošću</item>
    </izvorni_sadrzaj>
    <derivirana_varijabla naziv="DomainObject.Predmet.ProtuStrankaListFormated_1">
      <item>IZAZOV, za građenje i trgovinu, društvo s ograničenom odgovornošću</item>
    </derivirana_varijabla>
  </DomainObject.Predmet.ProtuStrankaListFormated>
  <DomainObject.Predmet.ProtuStrankaListFormatedOIB>
    <izvorni_sadrzaj>
      <item>IZAZOV, za građenje i trgovinu, društvo s ograničenom odgovornošću, OIB 89053892213</item>
    </izvorni_sadrzaj>
    <derivirana_varijabla naziv="DomainObject.Predmet.ProtuStrankaListFormatedOIB_1">
      <item>IZAZOV, za građenje i trgovinu, društvo s ograničenom odgovornošću, OIB 89053892213</item>
    </derivirana_varijabla>
  </DomainObject.Predmet.ProtuStrankaListFormatedOIB>
  <DomainObject.Predmet.ProtuStrankaListFormatedWithAdress>
    <izvorni_sadrzaj>
      <item>IZAZOV, za građenje i trgovinu, društvo s ograničenom odgovornošću, Hektorovićeva 27/A, 21210 Solin</item>
    </izvorni_sadrzaj>
    <derivirana_varijabla naziv="DomainObject.Predmet.ProtuStrankaListFormatedWithAdress_1">
      <item>IZAZOV, za građenje i trgovinu, društvo s ograničenom odgovornošću, Hektorovićeva 27/A, 21210 Solin</item>
    </derivirana_varijabla>
  </DomainObject.Predmet.ProtuStrankaListFormatedWithAdress>
  <DomainObject.Predmet.ProtuStrankaListFormatedWithAdressOIB>
    <izvorni_sadrzaj>
      <item>IZAZOV, za građenje i trgovinu, društvo s ograničenom odgovornošću, OIB 89053892213, Hektorovićeva 27/A, 21210 Solin</item>
    </izvorni_sadrzaj>
    <derivirana_varijabla naziv="DomainObject.Predmet.ProtuStrankaListFormatedWithAdressOIB_1">
      <item>IZAZOV, za građenje i trgovinu, društvo s ograničenom odgovornošću, OIB 89053892213, Hektorovićeva 27/A, 21210 Solin</item>
    </derivirana_varijabla>
  </DomainObject.Predmet.ProtuStrankaListFormatedWithAdressOIB>
  <DomainObject.Predmet.ProtuStrankaListNazivFormated>
    <izvorni_sadrzaj>
      <item>IZAZOV, za građenje i trgovinu, društvo s ograničenom odgovornošću</item>
    </izvorni_sadrzaj>
    <derivirana_varijabla naziv="DomainObject.Predmet.ProtuStrankaListNazivFormated_1">
      <item>IZAZOV, za građenje i trgovinu, društvo s ograničenom odgovornošću</item>
    </derivirana_varijabla>
  </DomainObject.Predmet.ProtuStrankaListNazivFormated>
  <DomainObject.Predmet.ProtuStrankaListNazivFormatedOIB>
    <izvorni_sadrzaj>
      <item>IZAZOV, za građenje i trgovinu, društvo s ograničenom odgovornošću, OIB 89053892213</item>
    </izvorni_sadrzaj>
    <derivirana_varijabla naziv="DomainObject.Predmet.ProtuStrankaListNazivFormatedOIB_1">
      <item>IZAZOV, za građenje i trgovinu, društvo s ograničenom odgovornošću, OIB 89053892213</item>
    </derivirana_varijabla>
  </DomainObject.Predmet.ProtuStrankaListNazivFormatedOIB>
  <DomainObject.Predmet.OstaliListFormated>
    <izvorni_sadrzaj>
      <item>Zvonko Jurić</item>
    </izvorni_sadrzaj>
    <derivirana_varijabla naziv="DomainObject.Predmet.OstaliListFormated_1">
      <item>Zvonko Jurić</item>
    </derivirana_varijabla>
  </DomainObject.Predmet.OstaliListFormated>
  <DomainObject.Predmet.OstaliListFormatedOIB>
    <izvorni_sadrzaj>
      <item>Zvonko Jurić, OIB 61379438920</item>
    </izvorni_sadrzaj>
    <derivirana_varijabla naziv="DomainObject.Predmet.OstaliListFormatedOIB_1">
      <item>Zvonko Jurić, OIB 61379438920</item>
    </derivirana_varijabla>
  </DomainObject.Predmet.OstaliListFormatedOIB>
  <DomainObject.Predmet.OstaliListFormatedWithAdress>
    <izvorni_sadrzaj>
      <item>Zvonko Jurić, Hektorovićeva Ulica 27 A, 21210 Solin</item>
    </izvorni_sadrzaj>
    <derivirana_varijabla naziv="DomainObject.Predmet.OstaliListFormatedWithAdress_1">
      <item>Zvonko Jurić, Hektorovićeva Ulica 27 A, 21210 Solin</item>
    </derivirana_varijabla>
  </DomainObject.Predmet.OstaliListFormatedWithAdress>
  <DomainObject.Predmet.OstaliListFormatedWithAdressOIB>
    <izvorni_sadrzaj>
      <item>Zvonko Jurić, OIB 61379438920, Hektorovićeva Ulica 27 A, 21210 Solin</item>
    </izvorni_sadrzaj>
    <derivirana_varijabla naziv="DomainObject.Predmet.OstaliListFormatedWithAdressOIB_1">
      <item>Zvonko Jurić, OIB 61379438920, Hektorovićeva Ulica 27 A, 21210 Solin</item>
    </derivirana_varijabla>
  </DomainObject.Predmet.OstaliListFormatedWithAdressOIB>
  <DomainObject.Predmet.OstaliListNazivFormated>
    <izvorni_sadrzaj>
      <item>Zvonko Jurić</item>
    </izvorni_sadrzaj>
    <derivirana_varijabla naziv="DomainObject.Predmet.OstaliListNazivFormated_1">
      <item>Zvonko Jurić</item>
    </derivirana_varijabla>
  </DomainObject.Predmet.OstaliListNazivFormated>
  <DomainObject.Predmet.OstaliListNazivFormatedOIB>
    <izvorni_sadrzaj>
      <item>Zvonko Jurić, OIB 61379438920</item>
    </izvorni_sadrzaj>
    <derivirana_varijabla naziv="DomainObject.Predmet.OstaliListNazivFormatedOIB_1">
      <item>Zvonko Jurić, OIB 61379438920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IZAZOV, za građenje i trgovinu, društvo s ograničenom odgovornošću</izvorni_sadrzaj>
    <derivirana_varijabla naziv="DomainObject.Predmet.ProtustrankaIDrugi_1">IZAZOV, za građenje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IZAZOV, za građenje i trgovinu, društvo s ograničenom odgovornošću, OIB 89053892213, Hektorovićeva 27/A, 21210 Solin</izvorni_sadrzaj>
    <derivirana_varijabla naziv="DomainObject.Predmet.ProtustrankaIDrugiAdressOIB_1">IZAZOV, za građenje i trgovinu, društvo s ograničenom odgovornošću, OIB 89053892213, Hektorovićeva 27/A,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IZAZOV, za građenje i trgovinu, društvo s ograničenom odgovornošću</item>
      <item>FINANCIJSKA AGENCIJA, RC SPLIT</item>
      <item>Zvonko Jurić</item>
    </izvorni_sadrzaj>
    <derivirana_varijabla naziv="DomainObject.Predmet.SudioniciListNaziv_1">
      <item>IZAZOV, za građenje i trgovinu, društvo s ograničenom odgovornošću</item>
      <item>FINANCIJSKA AGENCIJA, RC SPLIT</item>
      <item>Zvonko Jurić</item>
    </derivirana_varijabla>
  </DomainObject.Predmet.SudioniciListNaziv>
  <DomainObject.Predmet.SudioniciListAdressOIB>
    <izvorni_sadrzaj>
      <item>IZAZOV, za građenje i trgovinu, društvo s ograničenom odgovornošću, OIB 89053892213, Hektorovićeva 27/A,21210 Solin</item>
      <item>FINANCIJSKA AGENCIJA, RC SPLIT, OIB 85821130368, Mažuranićevo šetalište 24 b,21000 Split</item>
      <item>Zvonko Jurić, OIB 61379438920, Hektorovićeva Ulica 27 A,21210 Solin</item>
    </izvorni_sadrzaj>
    <derivirana_varijabla naziv="DomainObject.Predmet.SudioniciListAdressOIB_1">
      <item>IZAZOV, za građenje i trgovinu, društvo s ograničenom odgovornošću, OIB 89053892213, Hektorovićeva 27/A,21210 Solin</item>
      <item>FINANCIJSKA AGENCIJA, RC SPLIT, OIB 85821130368, Mažuranićevo šetalište 24 b,21000 Split</item>
      <item>Zvonko Jurić, OIB 61379438920, Hektorovićeva Ulica 27 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89053892213</item>
      <item>, OIB 85821130368</item>
      <item>, OIB 61379438920</item>
    </izvorni_sadrzaj>
    <derivirana_varijabla naziv="DomainObject.Predmet.SudioniciListNazivOIB_1">
      <item>, OIB 89053892213</item>
      <item>, OIB 85821130368</item>
      <item>, OIB 61379438920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829</properties:Words>
  <properties:Characters>4607</properties:Characters>
  <properties:Lines>96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2018-09-26T09:41:00Z</cp:lastPrinted>
  <dcterms:modified xmlns:xsi="http://www.w3.org/2001/XMLSchema-instance" xsi:type="dcterms:W3CDTF">2018-09-26T09:41:00Z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