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89e1" w14:paraId="b8589e1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F7557F">
        <w:t>734/16-10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F7557F">
        <w:t>KANELA d.o.o., Benkovac, A. Starčevića 16 A</w:t>
      </w:r>
      <w:r w:rsidR="0091052A">
        <w:t xml:space="preserve">, OIB: </w:t>
      </w:r>
      <w:r w:rsidR="00F7557F">
        <w:t>18079271841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426D1A">
        <w:t>9.</w:t>
      </w:r>
      <w:r w:rsidR="006839F1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F7557F">
        <w:t>KANELA d.o.o., Benkovac, A. Starčevića 16 A, OIB: 18079271841</w:t>
      </w:r>
      <w:r w:rsidRPr="006A62B7">
        <w:t xml:space="preserve">, stečajni postupak otvoren je dana </w:t>
      </w:r>
      <w:r w:rsidR="00426D1A">
        <w:t>9.</w:t>
      </w:r>
      <w:r w:rsidR="006839F1">
        <w:t xml:space="preserve"> siječnja 2017.</w:t>
      </w:r>
      <w:r w:rsidRPr="006A62B7">
        <w:t xml:space="preserve"> u </w:t>
      </w:r>
      <w:r w:rsidR="00E14CAD">
        <w:t>14,40</w:t>
      </w:r>
      <w:r w:rsidR="00426D1A">
        <w:t xml:space="preserve"> sati </w:t>
      </w:r>
      <w:r w:rsidRPr="006A62B7">
        <w:t xml:space="preserve">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9F1D50">
      <w:pPr>
        <w:ind w:hanging="705" w:left="705"/>
        <w:jc w:val="both"/>
      </w:pPr>
      <w:r w:rsidRPr="003E5853">
        <w:t>II</w:t>
      </w:r>
      <w:r w:rsidRPr="003E5853">
        <w:tab/>
      </w:r>
      <w:r w:rsidR="00E14CAD" w:rsidRPr="00E14CAD">
        <w:t>Marinko Paić iz Zagreba, IV. Požarinje 6, OIB: 55654806007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F7557F">
        <w:t>KANELA d.o.o., Benkovac, A. Starčevića 16 A, OIB: 18079271841.</w:t>
      </w:r>
    </w:p>
    <w:p w:rsidRDefault="00F7557F" w:rsidP="00B53D93" w:rsidR="00F7557F">
      <w:pPr>
        <w:ind w:hanging="705" w:left="705"/>
        <w:jc w:val="both"/>
      </w:pPr>
    </w:p>
    <w:p w:rsidRDefault="00590943" w:rsidP="00B53D93" w:rsidR="009F1D50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F7557F">
        <w:t>KANELA d.o.o., Benkovac, A. Starčevića 16 A.</w:t>
      </w:r>
    </w:p>
    <w:p w:rsidRDefault="00F7557F" w:rsidP="00B53D93" w:rsidR="00F7557F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6839F1" w:rsidP="00825537" w:rsidR="006839F1" w:rsidRPr="006A62B7">
      <w:pPr>
        <w:ind w:hanging="705" w:left="705"/>
        <w:jc w:val="center"/>
      </w:pPr>
    </w:p>
    <w:p w:rsidRDefault="00275EA4" w:rsidP="006839F1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F7557F">
        <w:t>10. svibnja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F7557F">
        <w:t>KANELA d.o.o., Benkovac, A. Starčevića 16 A, OIB: 18079271841.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F7557F">
        <w:t>734/16-8</w:t>
      </w:r>
      <w:r w:rsidR="00590943" w:rsidRPr="006A62B7">
        <w:t xml:space="preserve"> od </w:t>
      </w:r>
      <w:r w:rsidR="00590943">
        <w:t xml:space="preserve">dana </w:t>
      </w:r>
      <w:r w:rsidR="00F7557F">
        <w:t>24. svibnja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</w:t>
      </w:r>
      <w:r w:rsidR="001433E2">
        <w:lastRenderedPageBreak/>
        <w:t>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F7557F">
        <w:t>24. svibnja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F7557F">
        <w:t>16. lipnja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426D1A">
        <w:t>9.</w:t>
      </w:r>
      <w:r w:rsidR="006839F1">
        <w:t xml:space="preserve"> siječnja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C5F" w:rsidR="00702C5F">
      <w:r>
        <w:separator/>
      </w:r>
    </w:p>
  </w:endnote>
  <w:endnote w:id="0" w:type="continuationSeparator">
    <w:p w:rsidRDefault="00702C5F" w:rsidR="0070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C5F" w:rsidR="00702C5F">
      <w:r>
        <w:separator/>
      </w:r>
    </w:p>
  </w:footnote>
  <w:footnote w:id="0" w:type="continuationSeparator">
    <w:p w:rsidRDefault="00702C5F" w:rsidR="00702C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6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F7557F">
      <w:t>734/16-10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33E66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26D1A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839F1"/>
    <w:rsid w:val="006A2D75"/>
    <w:rsid w:val="006A62B7"/>
    <w:rsid w:val="006B13B2"/>
    <w:rsid w:val="006C62F6"/>
    <w:rsid w:val="006D1A44"/>
    <w:rsid w:val="006E6CDF"/>
    <w:rsid w:val="006F0EC9"/>
    <w:rsid w:val="00702C5F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AF36E9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14CAD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F3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F3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KANELA d.o.o. za ugostiteljstvo</izvorni_sadrzaj>
    <derivirana_varijabla naziv="DomainObject.Predmet.ProtustrankaFormated_1">  KANELA d.o.o. za ugostiteljstvo</derivirana_varijabla>
  </DomainObject.Predmet.ProtustrankaFormated>
  <DomainObject.Predmet.ProtustrankaFormatedOIB>
    <izvorni_sadrzaj>  KANELA d.o.o. za ugostiteljstvo, OIB 18079271841</izvorni_sadrzaj>
    <derivirana_varijabla naziv="DomainObject.Predmet.ProtustrankaFormatedOIB_1">  KANELA d.o.o. za ugostiteljstvo, OIB 18079271841</derivirana_varijabla>
  </DomainObject.Predmet.ProtustrankaFormatedOIB>
  <DomainObject.Predmet.ProtustrankaFormatedWithAdress>
    <izvorni_sadrzaj> KANELA d.o.o. za ugostiteljstvo, A. Starčevića 16A, 23420 Benkovac</izvorni_sadrzaj>
    <derivirana_varijabla naziv="DomainObject.Predmet.ProtustrankaFormatedWithAdress_1"> KANELA d.o.o. za ugostiteljstvo, A. Starčevića 16A, 23420 Benkovac</derivirana_varijabla>
  </DomainObject.Predmet.ProtustrankaFormatedWithAdress>
  <DomainObject.Predmet.ProtustrankaFormatedWithAdressOIB>
    <izvorni_sadrzaj> KANELA d.o.o. za ugostiteljstvo, OIB 18079271841, A. Starčevića 16A, 23420 Benkovac</izvorni_sadrzaj>
    <derivirana_varijabla naziv="DomainObject.Predmet.ProtustrankaFormatedWithAdressOIB_1"> KANELA d.o.o. za ugostiteljstvo, OIB 18079271841, A. Starčevića 16A, 23420 Benkovac</derivirana_varijabla>
  </DomainObject.Predmet.ProtustrankaFormatedWithAdressOIB>
  <DomainObject.Predmet.ProtustrankaWithAdress>
    <izvorni_sadrzaj>KANELA d.o.o. za ugostiteljstvo A. Starčevića 16A, 23420 Benkovac</izvorni_sadrzaj>
    <derivirana_varijabla naziv="DomainObject.Predmet.ProtustrankaWithAdress_1">KANELA d.o.o. za ugostiteljstvo A. Starčevića 16A, 23420 Benkovac</derivirana_varijabla>
  </DomainObject.Predmet.ProtustrankaWithAdress>
  <DomainObject.Predmet.ProtustrankaWithAdressOIB>
    <izvorni_sadrzaj>KANELA d.o.o. za ugostiteljstvo, OIB 18079271841, A. Starčevića 16A, 23420 Benkovac</izvorni_sadrzaj>
    <derivirana_varijabla naziv="DomainObject.Predmet.ProtustrankaWithAdressOIB_1">KANELA d.o.o. za ugostiteljstvo, OIB 18079271841, A. Starčevića 16A, 23420 Benkovac</derivirana_varijabla>
  </DomainObject.Predmet.ProtustrankaWithAdressOIB>
  <DomainObject.Predmet.ProtustrankaNazivFormated>
    <izvorni_sadrzaj>KANELA d.o.o. za ugostiteljstvo</izvorni_sadrzaj>
    <derivirana_varijabla naziv="DomainObject.Predmet.ProtustrankaNazivFormated_1">KANELA d.o.o. za ugostiteljstvo</derivirana_varijabla>
  </DomainObject.Predmet.ProtustrankaNazivFormated>
  <DomainObject.Predmet.ProtustrankaNazivFormatedOIB>
    <izvorni_sadrzaj>KANELA d.o.o. za ugostiteljstvo, OIB 18079271841</izvorni_sadrzaj>
    <derivirana_varijabla naziv="DomainObject.Predmet.ProtustrankaNazivFormatedOIB_1">KANELA d.o.o. za ugostiteljstvo, OIB 18079271841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158641.66</izvorni_sadrzaj>
    <derivirana_varijabla naziv="DomainObject.Predmet.TrenutnaVrijednost_1">158641.66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KANELA d.o.o. za ugostiteljstvo</item>
    </izvorni_sadrzaj>
    <derivirana_varijabla naziv="DomainObject.Predmet.ProtuStrankaListFormated_1">
      <item>KANELA d.o.o. za ugostiteljstvo</item>
    </derivirana_varijabla>
  </DomainObject.Predmet.ProtuStrankaListFormated>
  <DomainObject.Predmet.ProtuStrankaListFormatedOIB>
    <izvorni_sadrzaj>
      <item>KANELA d.o.o. za ugostiteljstvo, OIB 18079271841</item>
    </izvorni_sadrzaj>
    <derivirana_varijabla naziv="DomainObject.Predmet.ProtuStrankaListFormatedOIB_1">
      <item>KANELA d.o.o. za ugostiteljstvo, OIB 18079271841</item>
    </derivirana_varijabla>
  </DomainObject.Predmet.ProtuStrankaListFormatedOIB>
  <DomainObject.Predmet.ProtuStrankaListFormatedWithAdress>
    <izvorni_sadrzaj>
      <item>KANELA d.o.o. za ugostiteljstvo, A. Starčevića 16A, 23420 Benkovac</item>
    </izvorni_sadrzaj>
    <derivirana_varijabla naziv="DomainObject.Predmet.ProtuStrankaListFormatedWithAdress_1">
      <item>KANELA d.o.o. za ugostiteljstvo, A. Starčevića 16A, 23420 Benkovac</item>
    </derivirana_varijabla>
  </DomainObject.Predmet.ProtuStrankaListFormatedWithAdress>
  <DomainObject.Predmet.ProtuStrankaListFormatedWithAdressOIB>
    <izvorni_sadrzaj>
      <item>KANELA d.o.o. za ugostiteljstvo, OIB 18079271841, A. Starčevića 16A, 23420 Benkovac</item>
    </izvorni_sadrzaj>
    <derivirana_varijabla naziv="DomainObject.Predmet.ProtuStrankaListFormatedWithAdressOIB_1">
      <item>KANELA d.o.o. za ugostiteljstvo, OIB 18079271841, A. Starčevića 16A, 23420 Benkovac</item>
    </derivirana_varijabla>
  </DomainObject.Predmet.ProtuStrankaListFormatedWithAdressOIB>
  <DomainObject.Predmet.ProtuStrankaListNazivFormated>
    <izvorni_sadrzaj>
      <item>KANELA d.o.o. za ugostiteljstvo</item>
    </izvorni_sadrzaj>
    <derivirana_varijabla naziv="DomainObject.Predmet.ProtuStrankaListNazivFormated_1">
      <item>KANELA d.o.o. za ugostiteljstvo</item>
    </derivirana_varijabla>
  </DomainObject.Predmet.ProtuStrankaListNazivFormated>
  <DomainObject.Predmet.ProtuStrankaListNazivFormatedOIB>
    <izvorni_sadrzaj>
      <item>KANELA d.o.o. za ugostiteljstvo, OIB 18079271841</item>
    </izvorni_sadrzaj>
    <derivirana_varijabla naziv="DomainObject.Predmet.ProtuStrankaListNazivFormatedOIB_1">
      <item>KANELA d.o.o. za ugostiteljstvo, OIB 18079271841</item>
    </derivirana_varijabla>
  </DomainObject.Predmet.ProtuStrankaListNazivFormatedOIB>
  <DomainObject.Predmet.OstaliListFormated>
    <izvorni_sadrzaj>
      <item>Tomislav Guzić</item>
    </izvorni_sadrzaj>
    <derivirana_varijabla naziv="DomainObject.Predmet.OstaliListFormated_1">
      <item>Tomislav Guzić</item>
    </derivirana_varijabla>
  </DomainObject.Predmet.OstaliListFormated>
  <DomainObject.Predmet.OstaliListFormatedOIB>
    <izvorni_sadrzaj>
      <item>Tomislav Guzić, OIB 19777219329</item>
    </izvorni_sadrzaj>
    <derivirana_varijabla naziv="DomainObject.Predmet.OstaliListFormatedOIB_1">
      <item>Tomislav Guzić, OIB 19777219329</item>
    </derivirana_varijabla>
  </DomainObject.Predmet.OstaliListFormatedOIB>
  <DomainObject.Predmet.OstaliListFormatedWithAdress>
    <izvorni_sadrzaj>
      <item>Tomislav Guzić, Vukovarska 21, 23420 Benkovac</item>
    </izvorni_sadrzaj>
    <derivirana_varijabla naziv="DomainObject.Predmet.OstaliListFormatedWithAdress_1">
      <item>Tomislav Guzić, Vukovarska 21, 23420 Benkovac</item>
    </derivirana_varijabla>
  </DomainObject.Predmet.OstaliListFormatedWithAdress>
  <DomainObject.Predmet.OstaliListFormatedWithAdressOIB>
    <izvorni_sadrzaj>
      <item>Tomislav Guzić, OIB 19777219329, Vukovarska 21, 23420 Benkovac</item>
    </izvorni_sadrzaj>
    <derivirana_varijabla naziv="DomainObject.Predmet.OstaliListFormatedWithAdressOIB_1">
      <item>Tomislav Guzić, OIB 19777219329, Vukovarska 21, 23420 Benkovac</item>
    </derivirana_varijabla>
  </DomainObject.Predmet.OstaliListFormatedWithAdressOIB>
  <DomainObject.Predmet.OstaliListNazivFormated>
    <izvorni_sadrzaj>
      <item>Tomislav Guzić</item>
    </izvorni_sadrzaj>
    <derivirana_varijabla naziv="DomainObject.Predmet.OstaliListNazivFormated_1">
      <item>Tomislav Guzić</item>
    </derivirana_varijabla>
  </DomainObject.Predmet.OstaliListNazivFormated>
  <DomainObject.Predmet.OstaliListNazivFormatedOIB>
    <izvorni_sadrzaj>
      <item>Tomislav Guzić, OIB 19777219329</item>
    </izvorni_sadrzaj>
    <derivirana_varijabla naziv="DomainObject.Predmet.OstaliListNazivFormatedOIB_1">
      <item>Tomislav Guzić, OIB 19777219329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KANELA d.o.o. za ugostiteljstvo</izvorni_sadrzaj>
    <derivirana_varijabla naziv="DomainObject.Predmet.ProtustrankaIDrugi_1">KANELA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KANELA d.o.o. za ugostiteljstvo, OIB 18079271841, A. Starčevića 16A, 23420 Benkovac</izvorni_sadrzaj>
    <derivirana_varijabla naziv="DomainObject.Predmet.ProtustrankaIDrugiAdressOIB_1">KANELA d.o.o. za ugostiteljstvo, OIB 18079271841, A. Starčevića 16A,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KANELA d.o.o. za ugostiteljstvo</item>
      <item>Tomislav Guzić</item>
    </izvorni_sadrzaj>
    <derivirana_varijabla naziv="DomainObject.Predmet.SudioniciListNaziv_1">
      <item>FINA</item>
      <item>KANELA d.o.o. za ugostiteljstvo</item>
      <item>Tomislav Guzić</item>
    </derivirana_varijabla>
  </DomainObject.Predmet.SudioniciListNaziv>
  <DomainObject.Predmet.SudioniciListAdressOIB>
    <izvorni_sadrzaj>
      <item>FINA, OIB 85821130368</item>
      <item>KANELA d.o.o. za ugostiteljstvo, OIB 18079271841, A. Starčevića 16A,23420 Benkovac</item>
      <item>Tomislav Guzić, OIB 19777219329, Vukovarska 21,23420 Benkovac</item>
    </izvorni_sadrzaj>
    <derivirana_varijabla naziv="DomainObject.Predmet.SudioniciListAdressOIB_1">
      <item>FINA, OIB 85821130368</item>
      <item>KANELA d.o.o. za ugostiteljstvo, OIB 18079271841, A. Starčevića 16A,23420 Benkovac</item>
      <item>Tomislav Guzić, OIB 19777219329, Vukovarska 21,23420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18079271841</item>
      <item>, OIB 19777219329</item>
    </izvorni_sadrzaj>
    <derivirana_varijabla naziv="DomainObject.Predmet.SudioniciListNazivOIB_1">
      <item>, OIB 85821130368</item>
      <item>, OIB 18079271841</item>
      <item>, OIB 19777219329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634</properties:Words>
  <properties:Characters>3330</properties:Characters>
  <properties:Lines>95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2016-12-20T09:16:00Z</dcterms:created>
  <dc:creator>Ardena Bajlo</dc:creator>
  <cp:lastModifiedBy>wsadmin</cp:lastModifiedBy>
  <cp:lastPrinted>2015-03-02T10:10:00Z</cp:lastPrinted>
  <dcterms:modified xmlns:xsi="http://www.w3.org/2001/XMLSchema-instance" xsi:type="dcterms:W3CDTF">2017-01-09T12:50:00Z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