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53b3" w14:paraId="24553b3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066173">
        <w:rPr>
          <w:bCs/>
        </w:rPr>
        <w:t>1057/14-30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P="000D3E1B" w:rsidR="004E55B0" w:rsidRPr="003D2AF7">
      <w:pPr>
        <w:pStyle w:val="Naslov2"/>
        <w:jc w:val="left"/>
        <w:rPr>
          <w:rFonts w:cs="Times New Roman" w:hAnsi="Times New Roman" w:ascii="Times New Roman"/>
          <w:b w:val="false"/>
          <w:bCs w:val="false"/>
        </w:rPr>
      </w:pPr>
      <w:r w:rsidRPr="003D2AF7">
        <w:rPr>
          <w:rFonts w:cs="Times New Roman" w:hAnsi="Times New Roman" w:ascii="Times New Roman"/>
          <w:b w:val="false"/>
        </w:rPr>
        <w:t xml:space="preserve">     STEČAJNI DU</w:t>
      </w:r>
      <w:r w:rsidR="00C23B10" w:rsidRPr="003D2AF7">
        <w:rPr>
          <w:rFonts w:cs="Times New Roman" w:hAnsi="Times New Roman" w:ascii="Times New Roman"/>
          <w:b w:val="false"/>
        </w:rPr>
        <w:t xml:space="preserve">ŽNIK : </w:t>
      </w:r>
      <w:r w:rsidR="001C1851" w:rsidRPr="001C1851">
        <w:rPr>
          <w:rFonts w:cs="Times New Roman" w:hAnsi="Times New Roman" w:ascii="Times New Roman"/>
          <w:b w:val="false"/>
        </w:rPr>
        <w:t>AGRO-MAK d.o.o. Konjščina, Varaždinska 16A MBS: 080338823, OIB: 60625303349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270434" w:rsidRPr="003D2AF7">
        <w:t xml:space="preserve">završnu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9C5E59" w:rsidRPr="003D2AF7">
        <w:t xml:space="preserve">I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1C1851">
        <w:t>62,65%</w:t>
      </w:r>
      <w:r w:rsidR="00C70FE9" w:rsidRPr="003D2AF7">
        <w:t xml:space="preserve"> </w:t>
      </w:r>
      <w:r w:rsidR="001C1851">
        <w:t>priznatih tražbina.</w:t>
      </w:r>
      <w:r w:rsidR="00962CE0" w:rsidRPr="003D2AF7">
        <w:t xml:space="preserve"> </w:t>
      </w:r>
    </w:p>
    <w:p w:rsidRDefault="004E55B0" w:rsidR="004E55B0" w:rsidRPr="003D2AF7">
      <w:r w:rsidRPr="003D2AF7">
        <w:tab/>
        <w:t xml:space="preserve">Na prijedlog  diobe stečajni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1C1851">
        <w:t xml:space="preserve">23. veljače 2016.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STEČAJNI SUDAC </w:t>
      </w:r>
    </w:p>
    <w:p w:rsidRDefault="006D5D87" w:rsidR="004E55B0" w:rsidRPr="003D2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  <w:r w:rsidR="004E55B0" w:rsidRPr="003D2AF7">
        <w:tab/>
      </w:r>
    </w:p>
    <w:p w:rsidRDefault="00632CBC" w:rsidR="00632CBC" w:rsidRPr="003D2AF7"/>
    <w:p w:rsidRDefault="006D5D87" w:rsidR="006D5D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5D87" w:rsidP="006D5D87" w:rsidR="006D5D87">
      <w:pPr>
        <w:ind w:firstLine="708" w:left="5664"/>
      </w:pPr>
      <w:r>
        <w:t>Vinka Mihalinčić</w:t>
      </w:r>
    </w:p>
    <w:p w:rsidRDefault="00632CBC" w:rsidR="00632CBC" w:rsidRPr="003D2AF7"/>
    <w:sectPr w:rsidR="00632CBC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81200"/>
    <w:rsid w:val="001C1851"/>
    <w:rsid w:val="001F6EA1"/>
    <w:rsid w:val="0024512F"/>
    <w:rsid w:val="00270434"/>
    <w:rsid w:val="002E5993"/>
    <w:rsid w:val="003D2AF7"/>
    <w:rsid w:val="00401EBB"/>
    <w:rsid w:val="004A259B"/>
    <w:rsid w:val="004E55B0"/>
    <w:rsid w:val="00552C1A"/>
    <w:rsid w:val="00560BAF"/>
    <w:rsid w:val="005E48EC"/>
    <w:rsid w:val="00632CBC"/>
    <w:rsid w:val="00641245"/>
    <w:rsid w:val="00656107"/>
    <w:rsid w:val="00685937"/>
    <w:rsid w:val="006D5D87"/>
    <w:rsid w:val="00717EA9"/>
    <w:rsid w:val="00735173"/>
    <w:rsid w:val="0074016F"/>
    <w:rsid w:val="008658BA"/>
    <w:rsid w:val="008E2A86"/>
    <w:rsid w:val="00962369"/>
    <w:rsid w:val="00962CE0"/>
    <w:rsid w:val="00991A3E"/>
    <w:rsid w:val="009C5E59"/>
    <w:rsid w:val="00B50BDF"/>
    <w:rsid w:val="00C23B10"/>
    <w:rsid w:val="00C70FE9"/>
    <w:rsid w:val="00D81EC8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D8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D8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D8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D8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D8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D8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D8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D8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
DIOBU</izvorni_sadrzaj>
    <derivirana_varijabla naziv="DomainObject.Primjedba_1">SUGLASNOST NA ZAVRŠNU
DIOBU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86</properties:Words>
  <properties:Characters>490</properties:Characters>
  <properties:Lines>29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2016-02-23T09:57:00Z</dcterms:created>
  <dc:creator>Nada Kraljić</dc:creator>
  <cp:lastModifiedBy>Vinka Mihalinčić</cp:lastModifiedBy>
  <cp:lastPrinted>2016-02-23T09:58:00Z</cp:lastPrinted>
  <dcterms:modified xmlns:xsi="http://www.w3.org/2001/XMLSchema-instance" xsi:type="dcterms:W3CDTF">2016-02-23T10:00:00Z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