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4ae42" w14:paraId="c14ae42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37B7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0837B7"/>
    <w:rsid w:val="001F7D0E"/>
    <w:rsid w:val="00206EF3"/>
    <w:rsid w:val="004F68B0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St-875/2016</izvorni_sadrzaj>
    <derivirana_varijabla naziv="DomainObject.Predmet.OznakaBroj_1">St-875/2016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INSIDE BEAUTY jednostavno društvo s ograničenom odgovornošću za usluge</izvorni_sadrzaj>
    <derivirana_varijabla naziv="DomainObject.Predmet.ProtustrankaFormated_1">  INSIDE BEAUTY jednostavno društvo s ograničenom odgovornošću za usluge</derivirana_varijabla>
  </DomainObject.Predmet.ProtustrankaFormated>
  <DomainObject.Predmet.ProtustrankaFormatedOIB>
    <izvorni_sadrzaj>  INSIDE BEAUTY jednostavno društvo s ograničenom odgovornošću za usluge, OIB 92837498902</izvorni_sadrzaj>
    <derivirana_varijabla naziv="DomainObject.Predmet.ProtustrankaFormatedOIB_1">  INSIDE BEAUTY jednostavno društvo s ograničenom odgovornošću za usluge, OIB 92837498902</derivirana_varijabla>
  </DomainObject.Predmet.ProtustrankaFormatedOIB>
  <DomainObject.Predmet.ProtustrankaFormatedWithAdress>
    <izvorni_sadrzaj> INSIDE BEAUTY jednostavno društvo s ograničenom odgovornošću za usluge, Kralja Tomislava 14, 40000 Čakovec</izvorni_sadrzaj>
    <derivirana_varijabla naziv="DomainObject.Predmet.ProtustrankaFormatedWithAdress_1"> INSIDE BEAUTY jednostavno društvo s ograničenom odgovornošću za usluge, Kralja Tomislava 14, 40000 Čakovec</derivirana_varijabla>
  </DomainObject.Predmet.ProtustrankaFormatedWithAdress>
  <DomainObject.Predmet.ProtustrankaFormatedWithAdressOIB>
    <izvorni_sadrzaj> INSIDE BEAUTY jednostavno društvo s ograničenom odgovornošću za usluge, OIB 92837498902, Kralja Tomislava 14, 40000 Čakovec</izvorni_sadrzaj>
    <derivirana_varijabla naziv="DomainObject.Predmet.ProtustrankaFormatedWithAdressOIB_1"> INSIDE BEAUTY jednostavno društvo s ograničenom odgovornošću za usluge, OIB 92837498902, Kralja Tomislava 14, 40000 Čakovec</derivirana_varijabla>
  </DomainObject.Predmet.ProtustrankaFormatedWithAdressOIB>
  <DomainObject.Predmet.ProtustrankaWithAdress>
    <izvorni_sadrzaj>INSIDE BEAUTY jednostavno društvo s ograničenom odgovornošću za usluge Kralja Tomislava 14, 40000 Čakovec</izvorni_sadrzaj>
    <derivirana_varijabla naziv="DomainObject.Predmet.ProtustrankaWithAdress_1">INSIDE BEAUTY jednostavno društvo s ograničenom odgovornošću za usluge Kralja Tomislava 14, 40000 Čakovec</derivirana_varijabla>
  </DomainObject.Predmet.ProtustrankaWithAdress>
  <DomainObject.Predmet.ProtustrankaWithAdressOIB>
    <izvorni_sadrzaj>INSIDE BEAUTY jednostavno društvo s ograničenom odgovornošću za usluge, OIB 92837498902, Kralja Tomislava 14, 40000 Čakovec</izvorni_sadrzaj>
    <derivirana_varijabla naziv="DomainObject.Predmet.ProtustrankaWithAdressOIB_1">INSIDE BEAUTY jednostavno društvo s ograničenom odgovornošću za usluge, OIB 92837498902, Kralja Tomislava 14, 40000 Čakovec</derivirana_varijabla>
  </DomainObject.Predmet.ProtustrankaWithAdressOIB>
  <DomainObject.Predmet.ProtustrankaNazivFormated>
    <izvorni_sadrzaj>INSIDE BEAUTY jednostavno društvo s ograničenom odgovornošću za usluge</izvorni_sadrzaj>
    <derivirana_varijabla naziv="DomainObject.Predmet.ProtustrankaNazivFormated_1">INSIDE BEAUTY jednostavno društvo s ograničenom odgovornošću za usluge</derivirana_varijabla>
  </DomainObject.Predmet.ProtustrankaNazivFormated>
  <DomainObject.Predmet.ProtustrankaNazivFormatedOIB>
    <izvorni_sadrzaj>INSIDE BEAUTY jednostavno društvo s ograničenom odgovornošću za usluge, OIB 92837498902</izvorni_sadrzaj>
    <derivirana_varijabla naziv="DomainObject.Predmet.ProtustrankaNazivFormatedOIB_1">INSIDE BEAUTY jednostavno društvo s ograničenom odgovornošću za usluge, OIB 92837498902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6887.93</izvorni_sadrzaj>
    <derivirana_varijabla naziv="DomainObject.Predmet.TrenutnaVrijednost_1">6887.93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INSIDE BEAUTY jednostavno društvo s ograničenom odgovornošću za usluge</item>
    </izvorni_sadrzaj>
    <derivirana_varijabla naziv="DomainObject.Predmet.ProtuStrankaListFormated_1">
      <item>INSIDE BEAUTY jednostavno društvo s ograničenom odgovornošću za usluge</item>
    </derivirana_varijabla>
  </DomainObject.Predmet.ProtuStrankaListFormated>
  <DomainObject.Predmet.ProtuStrankaListFormatedOIB>
    <izvorni_sadrzaj>
      <item>INSIDE BEAUTY jednostavno društvo s ograničenom odgovornošću za usluge, OIB 92837498902</item>
    </izvorni_sadrzaj>
    <derivirana_varijabla naziv="DomainObject.Predmet.ProtuStrankaListFormatedOIB_1">
      <item>INSIDE BEAUTY jednostavno društvo s ograničenom odgovornošću za usluge, OIB 92837498902</item>
    </derivirana_varijabla>
  </DomainObject.Predmet.ProtuStrankaListFormatedOIB>
  <DomainObject.Predmet.ProtuStrankaListFormatedWithAdress>
    <izvorni_sadrzaj>
      <item>INSIDE BEAUTY jednostavno društvo s ograničenom odgovornošću za usluge, Kralja Tomislava 14, 40000 Čakovec</item>
    </izvorni_sadrzaj>
    <derivirana_varijabla naziv="DomainObject.Predmet.ProtuStrankaListFormatedWithAdress_1">
      <item>INSIDE BEAUTY jednostavno društvo s ograničenom odgovornošću za usluge, Kralja Tomislava 14, 40000 Čakovec</item>
    </derivirana_varijabla>
  </DomainObject.Predmet.ProtuStrankaListFormatedWithAdress>
  <DomainObject.Predmet.ProtuStrankaListFormatedWithAdressOIB>
    <izvorni_sadrzaj>
      <item>INSIDE BEAUTY jednostavno društvo s ograničenom odgovornošću za usluge, OIB 92837498902, Kralja Tomislava 14, 40000 Čakovec</item>
    </izvorni_sadrzaj>
    <derivirana_varijabla naziv="DomainObject.Predmet.ProtuStrankaListFormatedWithAdressOIB_1">
      <item>INSIDE BEAUTY jednostavno društvo s ograničenom odgovornošću za usluge, OIB 92837498902, Kralja Tomislava 14, 40000 Čakovec</item>
    </derivirana_varijabla>
  </DomainObject.Predmet.ProtuStrankaListFormatedWithAdressOIB>
  <DomainObject.Predmet.ProtuStrankaListNazivFormated>
    <izvorni_sadrzaj>
      <item>INSIDE BEAUTY jednostavno društvo s ograničenom odgovornošću za usluge</item>
    </izvorni_sadrzaj>
    <derivirana_varijabla naziv="DomainObject.Predmet.ProtuStrankaListNazivFormated_1">
      <item>INSIDE BEAUTY jednostavno društvo s ograničenom odgovornošću za usluge</item>
    </derivirana_varijabla>
  </DomainObject.Predmet.ProtuStrankaListNazivFormated>
  <DomainObject.Predmet.ProtuStrankaListNazivFormatedOIB>
    <izvorni_sadrzaj>
      <item>INSIDE BEAUTY jednostavno društvo s ograničenom odgovornošću za usluge, OIB 92837498902</item>
    </izvorni_sadrzaj>
    <derivirana_varijabla naziv="DomainObject.Predmet.ProtuStrankaListNazivFormatedOIB_1">
      <item>INSIDE BEAUTY jednostavno društvo s ograničenom odgovornošću za usluge, OIB 92837498902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INSIDE BEAUTY jednostavno društvo s ograničenom odgovornošću za usluge</izvorni_sadrzaj>
    <derivirana_varijabla naziv="DomainObject.Predmet.ProtustrankaIDrugi_1">INSIDE BEAUTY jednostavno društvo s ograničenom odgovornošću za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INSIDE BEAUTY jednostavno društvo s ograničenom odgovornošću za usluge, OIB 92837498902, Kralja Tomislava 14, 40000 Čakovec</izvorni_sadrzaj>
    <derivirana_varijabla naziv="DomainObject.Predmet.ProtustrankaIDrugiAdressOIB_1">INSIDE BEAUTY jednostavno društvo s ograničenom odgovornošću za usluge, OIB 92837498902, Kralja Tomislava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INSIDE BEAUTY jednostavno društvo s ograničenom odgovornošću za usluge</item>
      <item>sudski registar</item>
    </izvorni_sadrzaj>
    <derivirana_varijabla naziv="DomainObject.Predmet.SudioniciListNaziv_1">
      <item>Financijska agencija</item>
      <item>INSIDE BEAUTY jednostavno društvo s ograničenom odgovornošću za usluge</item>
      <item>sudski registar</item>
    </derivirana_varijabla>
  </DomainObject.Predmet.SudioniciListNaziv>
  <DomainObject.Predmet.SudioniciListAdressOIB>
    <izvorni_sadrzaj>
      <item>Financijska agencija, OIB 85821130368</item>
      <item>INSIDE BEAUTY jednostavno društvo s ograničenom odgovornošću za usluge, OIB 92837498902, Kralja Tomislava 14,40000 Čakovec</item>
      <item>sudski registar</item>
    </izvorni_sadrzaj>
    <derivirana_varijabla naziv="DomainObject.Predmet.SudioniciListAdressOIB_1">
      <item>Financijska agencija, OIB 85821130368</item>
      <item>INSIDE BEAUTY jednostavno društvo s ograničenom odgovornošću za usluge, OIB 92837498902, Kralja Tomislava 14,40000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