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cd51" w14:paraId="71dcd51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B6CA1">
        <w:t>8498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EB6CA1">
        <w:t>SENDVIČI I SLASTICE d.o.o. Zagreb, Slavonska avenija 50, OIB: 77116264470,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9D3F5F">
        <w:t>6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EB6CA1">
        <w:t>SENDVIČI I SLASTICE d.o.o. Zagreb, Slavonska avenija 50, OIB: 77116264470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9D3F5F">
        <w:t>6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9D3F5F">
        <w:t>8</w:t>
      </w:r>
      <w:r w:rsidR="0058605F">
        <w:t>,</w:t>
      </w:r>
      <w:r w:rsidR="00EB6CA1">
        <w:t>50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B6CA1">
        <w:t>Stjepan Lović, Zagreb, Preradovićeva 13, OIB: 25964288839</w:t>
      </w:r>
      <w:r w:rsidR="0058605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EB6CA1">
        <w:t>SENDVIČI I SLASTICE d.o.o. Zagreb, Slavonska avenija 50, OIB: 77116264470,</w:t>
      </w:r>
      <w:r w:rsidR="007E6DBE">
        <w:t xml:space="preserve"> </w:t>
      </w:r>
      <w:r w:rsidR="008B73DD">
        <w:t xml:space="preserve">s danom </w:t>
      </w:r>
      <w:r w:rsidR="001C0533">
        <w:t>1</w:t>
      </w:r>
      <w:r w:rsidR="009D3F5F">
        <w:t>6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EB6CA1">
        <w:t xml:space="preserve">SENDVIČI I SLASTICE d.o.o. Zagreb, Slavonska avenija 50, OIB: 77116264470,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EB6CA1">
        <w:t>SENDVIČI I SLASTICE d.o.o. Zagreb, Slavonska avenija 50, OIB: 77116264470,</w:t>
      </w:r>
      <w:r w:rsidR="00195338">
        <w:t xml:space="preserve"> dana </w:t>
      </w:r>
      <w:r w:rsidR="00590EF5">
        <w:t>1</w:t>
      </w:r>
      <w:r w:rsidR="00EB6CA1">
        <w:t>6</w:t>
      </w:r>
      <w:r w:rsidR="00590EF5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EB6CA1">
        <w:t>5</w:t>
      </w:r>
      <w:r w:rsidR="00590EF5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9D3F5F">
        <w:t>6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58605F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E52AF1" w:rsidP="00E52AF1" w:rsidR="008327B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58605F" w:rsidP="00465DEA" w:rsidR="0058605F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324197">
        <w:t>Zagreb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EB6CA1">
        <w:t>Stjepan Lović, Zagreb</w:t>
      </w:r>
    </w:p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A5F" w:rsidR="00AE0A5F">
      <w:r>
        <w:separator/>
      </w:r>
    </w:p>
  </w:endnote>
  <w:endnote w:id="0" w:type="continuationSeparator">
    <w:p w:rsidRDefault="00AE0A5F" w:rsidR="00AE0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A5F" w:rsidR="00AE0A5F">
      <w:r>
        <w:separator/>
      </w:r>
    </w:p>
  </w:footnote>
  <w:footnote w:id="0" w:type="continuationSeparator">
    <w:p w:rsidRDefault="00AE0A5F" w:rsidR="00AE0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37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B6CA1">
      <w:t>8498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3794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24197"/>
    <w:rsid w:val="00337AE1"/>
    <w:rsid w:val="003507BD"/>
    <w:rsid w:val="00361397"/>
    <w:rsid w:val="003905DD"/>
    <w:rsid w:val="003C7AF3"/>
    <w:rsid w:val="00407FE0"/>
    <w:rsid w:val="00420E01"/>
    <w:rsid w:val="0043031F"/>
    <w:rsid w:val="0044721B"/>
    <w:rsid w:val="00460FC4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605F"/>
    <w:rsid w:val="00587487"/>
    <w:rsid w:val="00590EF5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D3F5F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E0A5F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33795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C17B6"/>
    <w:rsid w:val="00DE04E4"/>
    <w:rsid w:val="00DE6E22"/>
    <w:rsid w:val="00E52AF1"/>
    <w:rsid w:val="00E57778"/>
    <w:rsid w:val="00E84019"/>
    <w:rsid w:val="00EB248A"/>
    <w:rsid w:val="00EB6CA1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3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7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3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7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8498</izvorni_sadrzaj>
    <derivirana_varijabla naziv="DomainObject.Predmet.Broj_1">8498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St-8498/2015</izvorni_sadrzaj>
    <derivirana_varijabla naziv="DomainObject.Predmet.OznakaBroj_1">St-8498/2015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SENDVIČI I SLASTICE d.o.o. zastupanog po punomoćniku Marijan Šikić</izvorni_sadrzaj>
    <derivirana_varijabla naziv="DomainObject.Predmet.ProtustrankaFormated_1">  SENDVIČI I SLASTICE d.o.o. zastupanog po punomoćniku Marijan Šikić</derivirana_varijabla>
  </DomainObject.Predmet.ProtustrankaFormated>
  <DomainObject.Predmet.ProtustrankaFormatedOIB>
    <izvorni_sadrzaj>  SENDVIČI I SLASTICE d.o.o., OIB 77116264470 zastupanog po punomoćniku Marijan Šikić</izvorni_sadrzaj>
    <derivirana_varijabla naziv="DomainObject.Predmet.ProtustrankaFormatedOIB_1">  SENDVIČI I SLASTICE d.o.o., OIB 77116264470 zastupanog po punomoćniku Marijan Šikić</derivirana_varijabla>
  </DomainObject.Predmet.ProtustrankaFormatedOIB>
  <DomainObject.Predmet.ProtustrankaFormatedWithAdress>
    <izvorni_sadrzaj> SENDVIČI I SLASTICE d.o.o., Slavonska avenija 50, 10000 Zagreb zastupanog po punomoćniku Marijan Šikić</izvorni_sadrzaj>
    <derivirana_varijabla naziv="DomainObject.Predmet.ProtustrankaFormatedWithAdress_1"> SENDVIČI I SLASTICE d.o.o., Slavonska avenija 50, 10000 Zagreb zastupanog po punomoćniku Marijan Šikić</derivirana_varijabla>
  </DomainObject.Predmet.ProtustrankaFormatedWithAdress>
  <DomainObject.Predmet.ProtustrankaFormatedWithAdressOIB>
    <izvorni_sadrzaj> SENDVIČI I SLASTICE d.o.o., OIB 77116264470, Slavonska avenija 50, 10000 Zagreb zastupanog po punomoćniku Marijan Šikić</izvorni_sadrzaj>
    <derivirana_varijabla naziv="DomainObject.Predmet.ProtustrankaFormatedWithAdressOIB_1"> SENDVIČI I SLASTICE d.o.o., OIB 77116264470, Slavonska avenija 50, 10000 Zagreb zastupanog po punomoćniku Marijan Šikić</derivirana_varijabla>
  </DomainObject.Predmet.ProtustrankaFormatedWithAdressOIB>
  <DomainObject.Predmet.ProtustrankaWithAdress>
    <izvorni_sadrzaj>SENDVIČI I SLASTICE d.o.o. Slavonska avenija 50, 10000 Zagreb</izvorni_sadrzaj>
    <derivirana_varijabla naziv="DomainObject.Predmet.ProtustrankaWithAdress_1">SENDVIČI I SLASTICE d.o.o. Slavonska avenija 50, 10000 Zagreb</derivirana_varijabla>
  </DomainObject.Predmet.ProtustrankaWithAdress>
  <DomainObject.Predmet.ProtustrankaWithAdressOIB>
    <izvorni_sadrzaj>SENDVIČI I SLASTICE d.o.o., OIB 77116264470, Slavonska avenija 50, 10000 Zagreb</izvorni_sadrzaj>
    <derivirana_varijabla naziv="DomainObject.Predmet.ProtustrankaWithAdressOIB_1">SENDVIČI I SLASTICE d.o.o., OIB 77116264470, Slavonska avenija 50, 10000 Zagreb</derivirana_varijabla>
  </DomainObject.Predmet.ProtustrankaWithAdressOIB>
  <DomainObject.Predmet.ProtustrankaNazivFormated>
    <izvorni_sadrzaj>SENDVIČI I SLASTICE d.o.o.</izvorni_sadrzaj>
    <derivirana_varijabla naziv="DomainObject.Predmet.ProtustrankaNazivFormated_1">SENDVIČI I SLASTICE d.o.o.</derivirana_varijabla>
  </DomainObject.Predmet.ProtustrankaNazivFormated>
  <DomainObject.Predmet.ProtustrankaNazivFormatedOIB>
    <izvorni_sadrzaj>SENDVIČI I SLASTICE d.o.o., OIB 77116264470</izvorni_sadrzaj>
    <derivirana_varijabla naziv="DomainObject.Predmet.ProtustrankaNazivFormatedOIB_1">SENDVIČI I SLASTICE d.o.o., OIB 77116264470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SENDVIČI I SLASTICE d.o.o. zastupanog po punomoćniku Marijan Šikić</item>
    </izvorni_sadrzaj>
    <derivirana_varijabla naziv="DomainObject.Predmet.ProtuStrankaListFormated_1">
      <item>SENDVIČI I SLASTICE d.o.o. zastupanog po punomoćniku Marijan Šikić</item>
    </derivirana_varijabla>
  </DomainObject.Predmet.ProtuStrankaListFormated>
  <DomainObject.Predmet.ProtuStrankaListFormatedOIB>
    <izvorni_sadrzaj>
      <item>SENDVIČI I SLASTICE d.o.o., OIB 77116264470 zastupanog po punomoćniku Marijan Šikić</item>
    </izvorni_sadrzaj>
    <derivirana_varijabla naziv="DomainObject.Predmet.ProtuStrankaListFormatedOIB_1">
      <item>SENDVIČI I SLASTICE d.o.o., OIB 77116264470 zastupanog po punomoćniku Marijan Šikić</item>
    </derivirana_varijabla>
  </DomainObject.Predmet.ProtuStrankaListFormatedOIB>
  <DomainObject.Predmet.ProtuStrankaListFormatedWithAdress>
    <izvorni_sadrzaj>
      <item>SENDVIČI I SLASTICE d.o.o., Slavonska avenija 50, 10000 Zagreb zastupanog po punomoćniku Marijan Šikić</item>
    </izvorni_sadrzaj>
    <derivirana_varijabla naziv="DomainObject.Predmet.ProtuStrankaListFormatedWithAdress_1">
      <item>SENDVIČI I SLASTICE d.o.o., Slavonska avenija 50, 10000 Zagreb zastupanog po punomoćniku Marijan Šikić</item>
    </derivirana_varijabla>
  </DomainObject.Predmet.ProtuStrankaListFormatedWithAdress>
  <DomainObject.Predmet.ProtuStrankaListFormatedWithAdressOIB>
    <izvorni_sadrzaj>
      <item>SENDVIČI I SLASTICE d.o.o., OIB 77116264470, Slavonska avenija 50, 10000 Zagreb zastupanog po punomoćniku Marijan Šikić</item>
    </izvorni_sadrzaj>
    <derivirana_varijabla naziv="DomainObject.Predmet.ProtuStrankaListFormatedWithAdressOIB_1">
      <item>SENDVIČI I SLASTICE d.o.o., OIB 77116264470, Slavonska avenija 50, 10000 Zagreb zastupanog po punomoćniku Marijan Šikić</item>
    </derivirana_varijabla>
  </DomainObject.Predmet.ProtuStrankaListFormatedWithAdressOIB>
  <DomainObject.Predmet.ProtuStrankaListNazivFormated>
    <izvorni_sadrzaj>
      <item>SENDVIČI I SLASTICE d.o.o.</item>
    </izvorni_sadrzaj>
    <derivirana_varijabla naziv="DomainObject.Predmet.ProtuStrankaListNazivFormated_1">
      <item>SENDVIČI I SLASTICE d.o.o.</item>
    </derivirana_varijabla>
  </DomainObject.Predmet.ProtuStrankaListNazivFormated>
  <DomainObject.Predmet.ProtuStrankaListNazivFormatedOIB>
    <izvorni_sadrzaj>
      <item>SENDVIČI I SLASTICE d.o.o., OIB 77116264470</item>
    </izvorni_sadrzaj>
    <derivirana_varijabla naziv="DomainObject.Predmet.ProtuStrankaListNazivFormatedOIB_1">
      <item>SENDVIČI I SLASTICE d.o.o., OIB 77116264470</item>
    </derivirana_varijabla>
  </DomainObject.Predmet.ProtuStrankaListNazivFormatedOIB>
  <DomainObject.Predmet.OstaliListFormated>
    <izvorni_sadrzaj>
      <item>Marijan Šikić punomoćnik sudionika u postupku SENDVIČI I SLASTICE d.o.o.</item>
    </izvorni_sadrzaj>
    <derivirana_varijabla naziv="DomainObject.Predmet.OstaliListFormated_1">
      <item>Marijan Šikić punomoćnik sudionika u postupku SENDVIČI I SLASTICE d.o.o.</item>
    </derivirana_varijabla>
  </DomainObject.Predmet.OstaliListFormated>
  <DomainObject.Predmet.OstaliListFormatedOIB>
    <izvorni_sadrzaj>
      <item>Marijan Šikić, OIB 00624250181 punomoćnik sudionika u postupku SENDVIČI I SLASTICE d.o.o.</item>
    </izvorni_sadrzaj>
    <derivirana_varijabla naziv="DomainObject.Predmet.OstaliListFormatedOIB_1">
      <item>Marijan Šikić, OIB 00624250181 punomoćnik sudionika u postupku SENDVIČI I SLASTICE d.o.o.</item>
    </derivirana_varijabla>
  </DomainObject.Predmet.OstaliListFormatedOIB>
  <DomainObject.Predmet.OstaliListFormatedWithAdress>
    <izvorni_sadrzaj>
      <item>Marijan Šikić, Vladimira Varićaka 2, 10000 Zagreb punomoćnik sudionika u postupku SENDVIČI I SLASTICE d.o.o.</item>
    </izvorni_sadrzaj>
    <derivirana_varijabla naziv="DomainObject.Predmet.OstaliListFormatedWithAdress_1">
      <item>Marijan Šikić, Vladimira Varićaka 2, 10000 Zagreb punomoćnik sudionika u postupku SENDVIČI I SLASTICE d.o.o.</item>
    </derivirana_varijabla>
  </DomainObject.Predmet.OstaliListFormatedWithAdress>
  <DomainObject.Predmet.OstaliListFormatedWithAdressOIB>
    <izvorni_sadrzaj>
      <item>Marijan Šikić, OIB 00624250181, Vladimira Varićaka 2, 10000 Zagreb punomoćnik sudionika u postupku SENDVIČI I SLASTICE d.o.o.</item>
    </izvorni_sadrzaj>
    <derivirana_varijabla naziv="DomainObject.Predmet.OstaliListFormatedWithAdressOIB_1">
      <item>Marijan Šikić, OIB 00624250181, Vladimira Varićaka 2, 10000 Zagreb punomoćnik sudionika u postupku SENDVIČI I SLASTICE d.o.o.</item>
    </derivirana_varijabla>
  </DomainObject.Predmet.OstaliListFormatedWithAdressOIB>
  <DomainObject.Predmet.OstaliListNazivFormated>
    <izvorni_sadrzaj>
      <item>Marijan Šikić</item>
    </izvorni_sadrzaj>
    <derivirana_varijabla naziv="DomainObject.Predmet.OstaliListNazivFormated_1">
      <item>Marijan Šikić</item>
    </derivirana_varijabla>
  </DomainObject.Predmet.OstaliListNazivFormated>
  <DomainObject.Predmet.OstaliListNazivFormatedOIB>
    <izvorni_sadrzaj>
      <item>Marijan Šikić, OIB 00624250181</item>
    </izvorni_sadrzaj>
    <derivirana_varijabla naziv="DomainObject.Predmet.OstaliListNazivFormatedOIB_1">
      <item>Marijan Šikić, OIB 00624250181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SENDVIČI I SLASTICE d.o.o.</izvorni_sadrzaj>
    <derivirana_varijabla naziv="DomainObject.Predmet.ProtustrankaIDrugi_1">SENDVIČI I SLASTICE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SENDVIČI I SLASTICE d.o.o., OIB 77116264470, Slavonska avenija 50, 10000 Zagreb</izvorni_sadrzaj>
    <derivirana_varijabla naziv="DomainObject.Predmet.ProtustrankaIDrugiAdressOIB_1">SENDVIČI I SLASTICE d.o.o., OIB 77116264470,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SENDVIČI I SLASTICE d.o.o.</item>
      <item>Marijan Šikić</item>
    </izvorni_sadrzaj>
    <derivirana_varijabla naziv="DomainObject.Predmet.SudioniciListNaziv_1">
      <item>FINA Regionalni centar Zagreb</item>
      <item>SENDVIČI I SLASTICE d.o.o.</item>
      <item>Marijan Šikić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SENDVIČI I SLASTICE d.o.o., OIB 77116264470, Slavonska avenija 50,10000 Zagreb</item>
      <item>Marijan Šikić, OIB 00624250181, Vladimira Varićaka 2,10000 Zagreb</item>
    </izvorni_sadrzaj>
    <derivirana_varijabla naziv="DomainObject.Predmet.SudioniciListAdressOIB_1">
      <item>FINA Regionalni centar Zagreb, OIB 85821130368, Trg svibanjskih žrtava 1995. 1,10000 Zagreb</item>
      <item>SENDVIČI I SLASTICE d.o.o., OIB 77116264470, Slavonska avenija 50,10000 Zagreb</item>
      <item>Marijan Šikić, OIB 00624250181, Vladimira Varićaka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77116264470</item>
      <item>, OIB 00624250181</item>
    </izvorni_sadrzaj>
    <derivirana_varijabla naziv="DomainObject.Predmet.SudioniciListNazivOIB_1">
      <item>, OIB 85821130368</item>
      <item>, OIB 77116264470</item>
      <item>, OIB 00624250181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7C7A3-F3B6-4930-8FE4-223721720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509</properties:Words>
  <properties:Characters>2781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2016-03-16T07:42:00Z</dcterms:created>
  <dc:creator>Korisnik</dc:creator>
  <cp:lastModifiedBy>Draženka Prpić</cp:lastModifiedBy>
  <cp:lastPrinted>2016-03-16T07:42:00Z</cp:lastPrinted>
  <dcterms:modified xmlns:xsi="http://www.w3.org/2001/XMLSchema-instance" xsi:type="dcterms:W3CDTF">2016-03-16T07:42:00Z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