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DB793" w14:paraId="4E4731DC" w:rsidRDefault="000B5828" w:rsidP="000B5828" w:rsidR="000B5828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1C50A4E8" w:rsidRDefault="000B5828" w:rsidP="000B5828" w:rsidR="000B5828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5CD325E8" w:rsidRDefault="000B5828" w:rsidP="000B5828" w:rsidR="000B5828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B621604" w:rsidRDefault="000B5828" w:rsidP="000B5828" w:rsidR="000B5828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St-7140/2015            </w:t>
      </w:r>
    </w:p>
    <w:p w14:textId="77777777" w14:paraId="6CF35E08" w:rsidRDefault="000B5828" w:rsidP="000B5828" w:rsidR="000B5828">
      <w:pPr>
        <w:rPr>
          <w:sz w:val="22"/>
          <w:szCs w:val="22"/>
        </w:rPr>
      </w:pPr>
    </w:p>
    <w:p w14:textId="77777777" w14:paraId="4F6B5D27" w:rsidRDefault="000B5828" w:rsidP="000B5828" w:rsidR="000B5828">
      <w:pPr>
        <w:rPr>
          <w:sz w:val="22"/>
          <w:szCs w:val="22"/>
        </w:rPr>
      </w:pPr>
    </w:p>
    <w:p w14:textId="77777777" w14:paraId="64E191EF" w:rsidRDefault="000B5828" w:rsidP="000B5828" w:rsidR="000B582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</w:t>
      </w:r>
      <w:proofErr w:type="spellStart"/>
      <w:r>
        <w:rPr>
          <w:sz w:val="22"/>
          <w:szCs w:val="22"/>
        </w:rPr>
        <w:t>L.L</w:t>
      </w:r>
      <w:proofErr w:type="spellEnd"/>
      <w:r>
        <w:rPr>
          <w:sz w:val="22"/>
          <w:szCs w:val="22"/>
        </w:rPr>
        <w:t xml:space="preserve">. DIZAJN I TRGOVINA d.o.o., </w:t>
      </w:r>
      <w:proofErr w:type="spellStart"/>
      <w:r>
        <w:rPr>
          <w:sz w:val="22"/>
          <w:szCs w:val="22"/>
        </w:rPr>
        <w:t>Paukovec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Čelkova</w:t>
      </w:r>
      <w:proofErr w:type="spellEnd"/>
      <w:r>
        <w:rPr>
          <w:sz w:val="22"/>
          <w:szCs w:val="22"/>
        </w:rPr>
        <w:t xml:space="preserve"> 7, OIB 44032296693, temeljem odredbe članka 430. Stečajnog zakona (N. N. br. 71/15), dana 27. siječnja 2016.g. </w:t>
      </w:r>
    </w:p>
    <w:p w14:textId="77777777" w14:paraId="3CA865D3" w:rsidRDefault="000B5828" w:rsidP="000B5828" w:rsidR="000B5828">
      <w:pPr>
        <w:jc w:val="both"/>
        <w:rPr>
          <w:sz w:val="22"/>
          <w:szCs w:val="22"/>
        </w:rPr>
      </w:pPr>
    </w:p>
    <w:p w14:textId="77777777" w14:paraId="23572DFD" w:rsidRDefault="000B5828" w:rsidP="000B5828" w:rsidR="000B5828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28C10AF" w:rsidRDefault="000B5828" w:rsidP="000B5828" w:rsidR="000B5828">
      <w:pPr>
        <w:jc w:val="center"/>
        <w:rPr>
          <w:sz w:val="22"/>
          <w:szCs w:val="22"/>
        </w:rPr>
      </w:pPr>
    </w:p>
    <w:p w14:textId="77777777" w14:paraId="3268F83F" w:rsidRDefault="000B5828" w:rsidP="000B5828" w:rsidR="000B5828">
      <w:pPr>
        <w:rPr>
          <w:b/>
          <w:sz w:val="22"/>
          <w:szCs w:val="22"/>
        </w:rPr>
      </w:pPr>
    </w:p>
    <w:p w14:textId="77777777" w14:paraId="0008473B" w:rsidRDefault="000B5828" w:rsidP="000B5828" w:rsidR="000B58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</w:t>
      </w:r>
      <w:proofErr w:type="spellStart"/>
      <w:r>
        <w:rPr>
          <w:sz w:val="22"/>
          <w:szCs w:val="22"/>
        </w:rPr>
        <w:t>L.L</w:t>
      </w:r>
      <w:proofErr w:type="spellEnd"/>
      <w:r>
        <w:rPr>
          <w:sz w:val="22"/>
          <w:szCs w:val="22"/>
        </w:rPr>
        <w:t xml:space="preserve">. DIZAJN I TRGOVINA d.o.o., </w:t>
      </w:r>
      <w:proofErr w:type="spellStart"/>
      <w:r>
        <w:rPr>
          <w:sz w:val="22"/>
          <w:szCs w:val="22"/>
        </w:rPr>
        <w:t>Paukovec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Čelkova</w:t>
      </w:r>
      <w:proofErr w:type="spellEnd"/>
      <w:r>
        <w:rPr>
          <w:sz w:val="22"/>
          <w:szCs w:val="22"/>
        </w:rPr>
        <w:t xml:space="preserve"> 7, OIB 44032296693.</w:t>
      </w:r>
    </w:p>
    <w:p w14:textId="77777777" w14:paraId="58A15AB4" w:rsidRDefault="000B5828" w:rsidP="000B5828" w:rsidR="000B5828">
      <w:pPr>
        <w:ind w:firstLine="708"/>
        <w:jc w:val="both"/>
        <w:rPr>
          <w:sz w:val="22"/>
          <w:szCs w:val="22"/>
        </w:rPr>
      </w:pPr>
    </w:p>
    <w:p w14:textId="77777777" w14:paraId="4121950B" w:rsidRDefault="000B5828" w:rsidP="000B5828" w:rsidR="000B58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100.157,23 kn. </w:t>
      </w:r>
    </w:p>
    <w:p w14:textId="77777777" w14:paraId="405F8C74" w:rsidRDefault="000B5828" w:rsidP="000B5828" w:rsidR="000B5828">
      <w:pPr>
        <w:ind w:firstLine="708"/>
        <w:jc w:val="both"/>
        <w:rPr>
          <w:sz w:val="22"/>
          <w:szCs w:val="22"/>
        </w:rPr>
      </w:pPr>
    </w:p>
    <w:p w14:textId="77777777" w14:paraId="2C9C2698" w:rsidRDefault="000B5828" w:rsidP="000B5828" w:rsidR="000B58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D8150A2" w:rsidRDefault="000B5828" w:rsidP="000B5828" w:rsidR="000B58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4FF58A0" w:rsidRDefault="000B5828" w:rsidP="000B5828" w:rsidR="000B5828">
      <w:pPr>
        <w:ind w:firstLine="708"/>
        <w:jc w:val="both"/>
        <w:rPr>
          <w:sz w:val="22"/>
          <w:szCs w:val="22"/>
        </w:rPr>
      </w:pPr>
    </w:p>
    <w:p w14:textId="77777777" w14:paraId="32F7E30B" w:rsidRDefault="000B5828" w:rsidP="000B5828" w:rsidR="000B5828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ACDEC91" w:rsidRDefault="000B5828" w:rsidP="000B5828" w:rsidR="000B58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78F97321" w:rsidRDefault="000B5828" w:rsidP="000B5828" w:rsidR="000B58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14C2ADF4" w:rsidRDefault="000B5828" w:rsidP="000B5828" w:rsidR="000B5828">
      <w:pPr>
        <w:jc w:val="both"/>
        <w:rPr>
          <w:sz w:val="22"/>
          <w:szCs w:val="22"/>
        </w:rPr>
      </w:pPr>
    </w:p>
    <w:p w14:textId="77777777" w14:paraId="0B9831F3" w:rsidRDefault="000B5828" w:rsidP="000B5828" w:rsidR="000B582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siječnja 2016.g. </w:t>
      </w:r>
    </w:p>
    <w:p w14:textId="77777777" w14:paraId="68C0F59E" w:rsidRDefault="000B5828" w:rsidP="000B5828" w:rsidR="000B5828">
      <w:pPr>
        <w:jc w:val="center"/>
        <w:rPr>
          <w:sz w:val="22"/>
          <w:szCs w:val="22"/>
        </w:rPr>
      </w:pPr>
    </w:p>
    <w:p w14:textId="77777777" w14:paraId="4D9B8D08" w:rsidRDefault="000B5828" w:rsidP="000B5828" w:rsidR="000B5828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37E558E" w:rsidRDefault="000B5828" w:rsidP="000B5828" w:rsidR="000B5828">
      <w:pPr>
        <w:ind w:firstLine="708" w:left="5664"/>
        <w:jc w:val="both"/>
        <w:rPr>
          <w:sz w:val="22"/>
          <w:szCs w:val="22"/>
        </w:rPr>
      </w:pPr>
    </w:p>
    <w:p w14:textId="77777777" w14:paraId="00A506C6" w:rsidRDefault="000B5828" w:rsidP="000B5828" w:rsidR="000B5828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60199C4" w:rsidRDefault="000B5828" w:rsidP="000B5828" w:rsidR="000B5828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674EB1E" w:rsidRDefault="000B5828" w:rsidP="000B5828" w:rsidR="000B5828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1E6CA6F5" w:rsidRDefault="000B5828" w:rsidP="000B5828" w:rsidR="000B5828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494DBC4D" w:rsidRDefault="000B5828" w:rsidP="000B5828" w:rsidR="000B5828">
      <w:pPr>
        <w:jc w:val="center"/>
        <w:rPr>
          <w:sz w:val="22"/>
          <w:szCs w:val="22"/>
        </w:rPr>
      </w:pPr>
    </w:p>
    <w:p w14:textId="77777777" w14:paraId="463DB1C2" w:rsidRDefault="000B5828" w:rsidP="000B5828" w:rsidR="000B5828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7D94CDF" w:rsidRDefault="000B5828" w:rsidP="000B5828" w:rsidR="000B5828">
      <w:pPr>
        <w:tabs>
          <w:tab w:pos="709" w:val="left"/>
        </w:tabs>
        <w:rPr>
          <w:sz w:val="22"/>
          <w:szCs w:val="22"/>
        </w:rPr>
      </w:pPr>
    </w:p>
    <w:p w14:textId="046A11FE" w14:paraId="046A11F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B5828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5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B582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8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82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5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B582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8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82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427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7140</izvorni_sadrzaj>
    <derivirana_varijabla naziv="DomainObject.Predmet.Broj_1">7140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St-7140/2015</izvorni_sadrzaj>
    <derivirana_varijabla naziv="DomainObject.Predmet.OznakaBroj_1">St-7140/2015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L.L. DIZAJN I TRGOVINA d.o.o.</izvorni_sadrzaj>
    <derivirana_varijabla naziv="DomainObject.Predmet.ProtustrankaFormated_1">  L.L. DIZAJN I TRGOVINA d.o.o.</derivirana_varijabla>
  </DomainObject.Predmet.ProtustrankaFormated>
  <DomainObject.Predmet.ProtustrankaFormatedOIB>
    <izvorni_sadrzaj>  L.L. DIZAJN I TRGOVINA d.o.o., OIB 44032296693</izvorni_sadrzaj>
    <derivirana_varijabla naziv="DomainObject.Predmet.ProtustrankaFormatedOIB_1">  L.L. DIZAJN I TRGOVINA d.o.o., OIB 44032296693</derivirana_varijabla>
  </DomainObject.Predmet.ProtustrankaFormatedOIB>
  <DomainObject.Predmet.ProtustrankaFormatedWithAdress>
    <izvorni_sadrzaj> L.L. DIZAJN I TRGOVINA d.o.o., Čelkova 7, 10382 Paukovec</izvorni_sadrzaj>
    <derivirana_varijabla naziv="DomainObject.Predmet.ProtustrankaFormatedWithAdress_1"> L.L. DIZAJN I TRGOVINA d.o.o., Čelkova 7, 10382 Paukovec</derivirana_varijabla>
  </DomainObject.Predmet.ProtustrankaFormatedWithAdress>
  <DomainObject.Predmet.ProtustrankaFormatedWithAdressOIB>
    <izvorni_sadrzaj> L.L. DIZAJN I TRGOVINA d.o.o., OIB 44032296693, Čelkova 7, 10382 Paukovec</izvorni_sadrzaj>
    <derivirana_varijabla naziv="DomainObject.Predmet.ProtustrankaFormatedWithAdressOIB_1"> L.L. DIZAJN I TRGOVINA d.o.o., OIB 44032296693, Čelkova 7, 10382 Paukovec</derivirana_varijabla>
  </DomainObject.Predmet.ProtustrankaFormatedWithAdressOIB>
  <DomainObject.Predmet.ProtustrankaWithAdress>
    <izvorni_sadrzaj>L.L. DIZAJN I TRGOVINA d.o.o. Čelkova 7, 10382 Paukovec</izvorni_sadrzaj>
    <derivirana_varijabla naziv="DomainObject.Predmet.ProtustrankaWithAdress_1">L.L. DIZAJN I TRGOVINA d.o.o. Čelkova 7, 10382 Paukovec</derivirana_varijabla>
  </DomainObject.Predmet.ProtustrankaWithAdress>
  <DomainObject.Predmet.ProtustrankaWithAdressOIB>
    <izvorni_sadrzaj>L.L. DIZAJN I TRGOVINA d.o.o., OIB 44032296693, Čelkova 7, 10382 Paukovec</izvorni_sadrzaj>
    <derivirana_varijabla naziv="DomainObject.Predmet.ProtustrankaWithAdressOIB_1">L.L. DIZAJN I TRGOVINA d.o.o., OIB 44032296693, Čelkova 7, 10382 Paukovec</derivirana_varijabla>
  </DomainObject.Predmet.ProtustrankaWithAdressOIB>
  <DomainObject.Predmet.ProtustrankaNazivFormated>
    <izvorni_sadrzaj>L.L. DIZAJN I TRGOVINA d.o.o.</izvorni_sadrzaj>
    <derivirana_varijabla naziv="DomainObject.Predmet.ProtustrankaNazivFormated_1">L.L. DIZAJN I TRGOVINA d.o.o.</derivirana_varijabla>
  </DomainObject.Predmet.ProtustrankaNazivFormated>
  <DomainObject.Predmet.ProtustrankaNazivFormatedOIB>
    <izvorni_sadrzaj>L.L. DIZAJN I TRGOVINA d.o.o., OIB 44032296693</izvorni_sadrzaj>
    <derivirana_varijabla naziv="DomainObject.Predmet.ProtustrankaNazivFormatedOIB_1">L.L. DIZAJN I TRGOVINA d.o.o., OIB 44032296693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L.L. DIZAJN I TRGOVINA d.o.o.</item>
    </izvorni_sadrzaj>
    <derivirana_varijabla naziv="DomainObject.Predmet.ProtuStrankaListFormated_1">
      <item>L.L. DIZAJN I TRGOVINA d.o.o.</item>
    </derivirana_varijabla>
  </DomainObject.Predmet.ProtuStrankaListFormated>
  <DomainObject.Predmet.ProtuStrankaListFormatedOIB>
    <izvorni_sadrzaj>
      <item>L.L. DIZAJN I TRGOVINA d.o.o., OIB 44032296693</item>
    </izvorni_sadrzaj>
    <derivirana_varijabla naziv="DomainObject.Predmet.ProtuStrankaListFormatedOIB_1">
      <item>L.L. DIZAJN I TRGOVINA d.o.o., OIB 44032296693</item>
    </derivirana_varijabla>
  </DomainObject.Predmet.ProtuStrankaListFormatedOIB>
  <DomainObject.Predmet.ProtuStrankaListFormatedWithAdress>
    <izvorni_sadrzaj>
      <item>L.L. DIZAJN I TRGOVINA d.o.o., Čelkova 7, 10382 Paukovec</item>
    </izvorni_sadrzaj>
    <derivirana_varijabla naziv="DomainObject.Predmet.ProtuStrankaListFormatedWithAdress_1">
      <item>L.L. DIZAJN I TRGOVINA d.o.o., Čelkova 7, 10382 Paukovec</item>
    </derivirana_varijabla>
  </DomainObject.Predmet.ProtuStrankaListFormatedWithAdress>
  <DomainObject.Predmet.ProtuStrankaListFormatedWithAdressOIB>
    <izvorni_sadrzaj>
      <item>L.L. DIZAJN I TRGOVINA d.o.o., OIB 44032296693, Čelkova 7, 10382 Paukovec</item>
    </izvorni_sadrzaj>
    <derivirana_varijabla naziv="DomainObject.Predmet.ProtuStrankaListFormatedWithAdressOIB_1">
      <item>L.L. DIZAJN I TRGOVINA d.o.o., OIB 44032296693, Čelkova 7, 10382 Paukovec</item>
    </derivirana_varijabla>
  </DomainObject.Predmet.ProtuStrankaListFormatedWithAdressOIB>
  <DomainObject.Predmet.ProtuStrankaListNazivFormated>
    <izvorni_sadrzaj>
      <item>L.L. DIZAJN I TRGOVINA d.o.o.</item>
    </izvorni_sadrzaj>
    <derivirana_varijabla naziv="DomainObject.Predmet.ProtuStrankaListNazivFormated_1">
      <item>L.L. DIZAJN I TRGOVINA d.o.o.</item>
    </derivirana_varijabla>
  </DomainObject.Predmet.ProtuStrankaListNazivFormated>
  <DomainObject.Predmet.ProtuStrankaListNazivFormatedOIB>
    <izvorni_sadrzaj>
      <item>L.L. DIZAJN I TRGOVINA d.o.o., OIB 44032296693</item>
    </izvorni_sadrzaj>
    <derivirana_varijabla naziv="DomainObject.Predmet.ProtuStrankaListNazivFormatedOIB_1">
      <item>L.L. DIZAJN I TRGOVINA d.o.o., OIB 44032296693</item>
    </derivirana_varijabla>
  </DomainObject.Predmet.ProtuStrankaListNazivFormatedOIB>
  <DomainObject.Predmet.OstaliListFormated>
    <izvorni_sadrzaj>
      <item>Mario Delač</item>
      <item>HRVATSKI ZAVOD ZA MIROVINSKO OSIGURANJE</item>
    </izvorni_sadrzaj>
    <derivirana_varijabla naziv="DomainObject.Predmet.OstaliListFormated_1">
      <item>Mario Delač</item>
      <item>HRVATSKI ZAVOD ZA MIROVINSKO OSIGURANJE</item>
    </derivirana_varijabla>
  </DomainObject.Predmet.OstaliListFormated>
  <DomainObject.Predmet.OstaliListFormatedOIB>
    <izvorni_sadrzaj>
      <item>Mario Delač, OIB 49831201234</item>
      <item>HRVATSKI ZAVOD ZA MIROVINSKO OSIGURANJE, OIB 84397956623</item>
    </izvorni_sadrzaj>
    <derivirana_varijabla naziv="DomainObject.Predmet.OstaliListFormatedOIB_1">
      <item>Mario Delač, OIB 49831201234</item>
      <item>HRVATSKI ZAVOD ZA MIROVINSKO OSIGURANJE, OIB 84397956623</item>
    </derivirana_varijabla>
  </DomainObject.Predmet.OstaliListFormatedOIB>
  <DomainObject.Predmet.OstaliListFormatedWithAdress>
    <izvorni_sadrzaj>
      <item>Mario Delač, Čelkova 7, 10382 Paukovec</item>
      <item>HRVATSKI ZAVOD ZA MIROVINSKO OSIGURANJE, Trpimirova 4, 10000 Zagreb</item>
    </izvorni_sadrzaj>
    <derivirana_varijabla naziv="DomainObject.Predmet.OstaliListFormatedWithAdress_1">
      <item>Mario Delač, Čelkova 7, 10382 Paukovec</item>
      <item>HRVATSKI ZAVOD ZA MIROVINSKO OSIGURANJE, Trpimirova 4, 10000 Zagreb</item>
    </derivirana_varijabla>
  </DomainObject.Predmet.OstaliListFormatedWithAdress>
  <DomainObject.Predmet.OstaliListFormatedWithAdressOIB>
    <izvorni_sadrzaj>
      <item>Mario Delač, OIB 49831201234, Čelkova 7, 10382 Paukovec</item>
      <item>HRVATSKI ZAVOD ZA MIROVINSKO OSIGURANJE, OIB 84397956623, Trpimirova 4, 10000 Zagreb</item>
    </izvorni_sadrzaj>
    <derivirana_varijabla naziv="DomainObject.Predmet.OstaliListFormatedWithAdressOIB_1">
      <item>Mario Delač, OIB 49831201234, Čelkova 7, 10382 Paukovec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Mario Delač</item>
      <item>HRVATSKI ZAVOD ZA MIROVINSKO OSIGURANJE</item>
    </izvorni_sadrzaj>
    <derivirana_varijabla naziv="DomainObject.Predmet.OstaliListNazivFormated_1">
      <item>Mario Delač</item>
      <item>HRVATSKI ZAVOD ZA MIROVINSKO OSIGURANJE</item>
    </derivirana_varijabla>
  </DomainObject.Predmet.OstaliListNazivFormated>
  <DomainObject.Predmet.OstaliListNazivFormatedOIB>
    <izvorni_sadrzaj>
      <item>Mario Delač, OIB 49831201234</item>
      <item>HRVATSKI ZAVOD ZA MIROVINSKO OSIGURANJE, OIB 84397956623</item>
    </izvorni_sadrzaj>
    <derivirana_varijabla naziv="DomainObject.Predmet.OstaliListNazivFormatedOIB_1">
      <item>Mario Delač, OIB 49831201234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L.L. DIZAJN I TRGOVINA d.o.o.</izvorni_sadrzaj>
    <derivirana_varijabla naziv="DomainObject.Predmet.ProtustrankaIDrugi_1">L.L. DIZAJN I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L.L. DIZAJN I TRGOVINA d.o.o., OIB 44032296693, Čelkova 7, 10382 Paukovec</izvorni_sadrzaj>
    <derivirana_varijabla naziv="DomainObject.Predmet.ProtustrankaIDrugiAdressOIB_1">L.L. DIZAJN I TRGOVINA d.o.o., OIB 44032296693, Čelkova 7, 10382 Paukovec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L.L. DIZAJN I TRGOVINA d.o.o.</item>
      <item>Mario Delač</item>
      <item>HRVATSKI ZAVOD ZA MIROVINSKO OSIGURANJE</item>
    </izvorni_sadrzaj>
    <derivirana_varijabla naziv="DomainObject.Predmet.SudioniciListNaziv_1">
      <item>FINA Regionalni centar Zagreb</item>
      <item>L.L. DIZAJN I TRGOVINA d.o.o.</item>
      <item>Mario Delač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L.L. DIZAJN I TRGOVINA d.o.o., OIB 44032296693, Čelkova 7,10382 Paukovec</item>
      <item>Mario Delač, OIB 49831201234, Čelkova 7,10382 Paukovec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L.L. DIZAJN I TRGOVINA d.o.o., OIB 44032296693, Čelkova 7,10382 Paukovec</item>
      <item>Mario Delač, OIB 49831201234, Čelkova 7,10382 Paukovec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44032296693</item>
      <item>, OIB 49831201234</item>
      <item>, OIB 84397956623</item>
    </izvorni_sadrzaj>
    <derivirana_varijabla naziv="DomainObject.Predmet.SudioniciListNazivOIB_1">
      <item>, OIB 85821130368</item>
      <item>, OIB 44032296693</item>
      <item>, OIB 49831201234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1439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2016-01-27T10:38:00Z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