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8ac1" w14:paraId="a038ac1" w:rsidRDefault="008615FD" w:rsidP="008615FD" w:rsidR="008615FD" w:rsidRPr="009B7A1F">
      <w:pPr>
        <w15:collapsed w:val="false"/>
      </w:pPr>
      <w:bookmarkStart w:name="_GoBack" w:id="0"/>
      <w:bookmarkEnd w:id="0"/>
      <w:r w:rsidRPr="009B7A1F">
        <w:rPr>
          <w:rStyle w:val="Naglaeno"/>
        </w:rPr>
        <w:t xml:space="preserve">             </w:t>
      </w:r>
      <w:r w:rsidR="00574060" w:rsidRPr="009B7A1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B7A1F"/>
    <w:p w:rsidRDefault="008615FD" w:rsidP="008615FD" w:rsidR="008615FD" w:rsidRPr="009B7A1F">
      <w:pPr>
        <w:ind w:hanging="720" w:left="360"/>
        <w:rPr>
          <w:b/>
        </w:rPr>
      </w:pPr>
      <w:r w:rsidRPr="009B7A1F">
        <w:rPr>
          <w:b/>
        </w:rPr>
        <w:t xml:space="preserve">     </w:t>
      </w:r>
      <w:r w:rsidR="00A8162D" w:rsidRPr="009B7A1F">
        <w:rPr>
          <w:b/>
        </w:rPr>
        <w:t xml:space="preserve">   </w:t>
      </w:r>
      <w:r w:rsidRPr="009B7A1F">
        <w:rPr>
          <w:b/>
        </w:rPr>
        <w:t>REPUBLIKA HRVATSKA</w:t>
      </w:r>
    </w:p>
    <w:p w:rsidRDefault="008615FD" w:rsidP="008A4695" w:rsidR="008615FD" w:rsidRPr="009B7A1F">
      <w:pPr>
        <w:ind w:hanging="720" w:left="360"/>
      </w:pPr>
      <w:r w:rsidRPr="009B7A1F">
        <w:t xml:space="preserve">     TRGOVAČKI SUD U OSIJEKU</w:t>
      </w:r>
    </w:p>
    <w:p w:rsidRDefault="008615FD" w:rsidP="008615FD" w:rsidR="008615FD" w:rsidRPr="009B7A1F"/>
    <w:p w:rsidRDefault="007B7348" w:rsidP="002E02FC" w:rsidR="007B7348" w:rsidRPr="009B7A1F">
      <w:pPr>
        <w:jc w:val="center"/>
      </w:pPr>
      <w:r w:rsidRPr="009B7A1F">
        <w:t>R E P U B L I K A  H R V A T S K A</w:t>
      </w:r>
    </w:p>
    <w:p w:rsidRDefault="008615FD" w:rsidP="008615FD" w:rsidR="008615FD" w:rsidRPr="009B7A1F">
      <w:pPr>
        <w:jc w:val="center"/>
      </w:pPr>
      <w:r w:rsidRPr="009B7A1F">
        <w:t>Z A K L J U Č A K</w:t>
      </w:r>
    </w:p>
    <w:p w:rsidRDefault="008615FD" w:rsidP="008615FD" w:rsidR="008615FD" w:rsidRPr="009B7A1F">
      <w:pPr>
        <w:rPr>
          <w:b/>
        </w:rPr>
      </w:pPr>
    </w:p>
    <w:p w:rsidRDefault="008615FD" w:rsidP="008D0D43" w:rsidR="008D0D43" w:rsidRPr="009B7A1F">
      <w:pPr>
        <w:rPr>
          <w:b/>
        </w:rPr>
      </w:pPr>
      <w:r w:rsidRPr="009B7A1F">
        <w:tab/>
      </w:r>
    </w:p>
    <w:p w:rsidRDefault="008D0D43" w:rsidP="008615FD" w:rsidR="008615FD" w:rsidRPr="008C51A5">
      <w:pPr>
        <w:pStyle w:val="Tijeloteksta"/>
        <w:rPr>
          <w:sz w:val="24"/>
        </w:rPr>
      </w:pPr>
      <w:r w:rsidRPr="008C51A5">
        <w:rPr>
          <w:sz w:val="24"/>
        </w:rPr>
        <w:tab/>
        <w:t xml:space="preserve">Trgovački sud u Osijeku, po stečajnoj sutkinji Nadi Roso, u stečajnom postupku predlagatelja </w:t>
      </w:r>
      <w:r w:rsidR="008C51A5" w:rsidRPr="008C51A5">
        <w:rPr>
          <w:sz w:val="24"/>
        </w:rPr>
        <w:t xml:space="preserve">RH Ministarstvo financija – Porezna uprava, PU Slavonija i Baranja zastupani po Županijskom državnom odvjetništvu u Osijeku za otvaranje stečajnog postupka nad dužnikom </w:t>
      </w:r>
      <w:r w:rsidR="008C51A5" w:rsidRPr="008C51A5">
        <w:rPr>
          <w:b/>
          <w:sz w:val="24"/>
        </w:rPr>
        <w:t xml:space="preserve">DOMINO </w:t>
      </w:r>
      <w:r w:rsidR="007668E3">
        <w:rPr>
          <w:b/>
          <w:sz w:val="24"/>
        </w:rPr>
        <w:t>COMMERCE d.o.</w:t>
      </w:r>
      <w:r w:rsidR="008C51A5" w:rsidRPr="008C51A5">
        <w:rPr>
          <w:b/>
          <w:sz w:val="24"/>
        </w:rPr>
        <w:t xml:space="preserve">o. Kneževi Vinogradi, Svetozara Miletića 9, </w:t>
      </w:r>
      <w:r w:rsidR="002A18E4" w:rsidRPr="008C51A5">
        <w:rPr>
          <w:b/>
          <w:sz w:val="24"/>
        </w:rPr>
        <w:t>MBS: 040083879</w:t>
      </w:r>
      <w:r w:rsidR="002A18E4" w:rsidRPr="008C51A5">
        <w:rPr>
          <w:sz w:val="24"/>
        </w:rPr>
        <w:t xml:space="preserve">, </w:t>
      </w:r>
      <w:r w:rsidR="008C51A5" w:rsidRPr="008C51A5">
        <w:rPr>
          <w:b/>
          <w:sz w:val="24"/>
        </w:rPr>
        <w:t xml:space="preserve">OIB: 20169536372, </w:t>
      </w:r>
      <w:r w:rsidRPr="008C51A5">
        <w:rPr>
          <w:sz w:val="24"/>
        </w:rPr>
        <w:t xml:space="preserve">dana </w:t>
      </w:r>
      <w:r w:rsidR="00EE245D" w:rsidRPr="008C51A5">
        <w:rPr>
          <w:sz w:val="24"/>
        </w:rPr>
        <w:t>1</w:t>
      </w:r>
      <w:r w:rsidR="008C51A5">
        <w:rPr>
          <w:sz w:val="24"/>
        </w:rPr>
        <w:t>6</w:t>
      </w:r>
      <w:r w:rsidR="00D26278" w:rsidRPr="008C51A5">
        <w:rPr>
          <w:sz w:val="24"/>
        </w:rPr>
        <w:t>. studenog</w:t>
      </w:r>
      <w:r w:rsidRPr="008C51A5">
        <w:rPr>
          <w:sz w:val="24"/>
        </w:rPr>
        <w:t xml:space="preserve"> 2016. g.,  </w:t>
      </w:r>
    </w:p>
    <w:p w:rsidRDefault="008615FD" w:rsidP="008615FD" w:rsidR="008D0D43" w:rsidRPr="009B7A1F">
      <w:pPr>
        <w:tabs>
          <w:tab w:pos="6345" w:val="left"/>
        </w:tabs>
        <w:jc w:val="both"/>
      </w:pPr>
      <w:r w:rsidRPr="009B7A1F">
        <w:tab/>
      </w:r>
    </w:p>
    <w:p w:rsidRDefault="000C6578" w:rsidP="008615FD" w:rsidR="008615FD" w:rsidRPr="009B7A1F">
      <w:pPr>
        <w:jc w:val="center"/>
      </w:pPr>
      <w:r w:rsidRPr="009B7A1F">
        <w:t xml:space="preserve">z a k l j u č i o  j e </w:t>
      </w:r>
    </w:p>
    <w:p w:rsidRDefault="004879D1" w:rsidP="008615FD" w:rsidR="004879D1" w:rsidRPr="009B7A1F">
      <w:pPr>
        <w:jc w:val="center"/>
        <w:rPr>
          <w:b/>
        </w:rPr>
      </w:pPr>
    </w:p>
    <w:p w:rsidRDefault="008615FD" w:rsidP="008615FD" w:rsidR="008615FD" w:rsidRPr="009B7A1F">
      <w:pPr>
        <w:pStyle w:val="Tijeloteksta"/>
        <w:rPr>
          <w:sz w:val="24"/>
        </w:rPr>
      </w:pPr>
      <w:r w:rsidRPr="009B7A1F">
        <w:rPr>
          <w:sz w:val="24"/>
        </w:rPr>
        <w:tab/>
      </w:r>
    </w:p>
    <w:p w:rsidRDefault="00A8162D" w:rsidP="00A8162D" w:rsidR="008615FD" w:rsidRPr="009B7A1F">
      <w:pPr>
        <w:ind w:firstLine="708"/>
        <w:jc w:val="both"/>
      </w:pPr>
      <w:r w:rsidRPr="009B7A1F">
        <w:t xml:space="preserve">1. </w:t>
      </w:r>
      <w:r w:rsidR="006F782D" w:rsidRPr="009B7A1F">
        <w:t>Poziva se zakonski zastupnik</w:t>
      </w:r>
      <w:r w:rsidR="003079FE" w:rsidRPr="009B7A1F">
        <w:t xml:space="preserve"> dužnika </w:t>
      </w:r>
      <w:r w:rsidR="00D20829" w:rsidRPr="00D20829">
        <w:rPr>
          <w:b/>
        </w:rPr>
        <w:t xml:space="preserve">Miroslav </w:t>
      </w:r>
      <w:proofErr w:type="spellStart"/>
      <w:r w:rsidR="00D20829" w:rsidRPr="00D20829">
        <w:rPr>
          <w:b/>
        </w:rPr>
        <w:t>Dvornić</w:t>
      </w:r>
      <w:proofErr w:type="spellEnd"/>
      <w:r w:rsidR="00D20829" w:rsidRPr="00D20829">
        <w:rPr>
          <w:b/>
        </w:rPr>
        <w:t>, OIB: 60317718990, Kneževi Vinogradi, Svetozara Miletića 9</w:t>
      </w:r>
      <w:r w:rsidR="00B916BC" w:rsidRPr="009B7A1F">
        <w:t xml:space="preserve">, </w:t>
      </w:r>
      <w:r w:rsidR="008615FD" w:rsidRPr="009B7A1F">
        <w:t>da u roku od 8 dana od dana primitka ovog zaključka uplat</w:t>
      </w:r>
      <w:r w:rsidR="006F782D" w:rsidRPr="009B7A1F">
        <w:t>i</w:t>
      </w:r>
      <w:r w:rsidR="008615FD" w:rsidRPr="009B7A1F">
        <w:t xml:space="preserve"> iznos od </w:t>
      </w:r>
      <w:r w:rsidR="00B933C3">
        <w:rPr>
          <w:b/>
        </w:rPr>
        <w:t>4</w:t>
      </w:r>
      <w:r w:rsidR="00EB5FD7" w:rsidRPr="009B7A1F">
        <w:rPr>
          <w:b/>
        </w:rPr>
        <w:t>.0</w:t>
      </w:r>
      <w:r w:rsidR="008615FD" w:rsidRPr="009B7A1F">
        <w:rPr>
          <w:b/>
        </w:rPr>
        <w:t>00,00 kn</w:t>
      </w:r>
      <w:r w:rsidR="008615FD" w:rsidRPr="009B7A1F">
        <w:t xml:space="preserve"> predujma za namirenje troškova stečajnog postupka na račun Trgovačkog suda u Osijeku broj HR31 2390 0011 3000 0020 0 model HR05 272-</w:t>
      </w:r>
      <w:r w:rsidR="00D20829">
        <w:rPr>
          <w:b/>
        </w:rPr>
        <w:t>713</w:t>
      </w:r>
      <w:r w:rsidR="008615FD" w:rsidRPr="009B7A1F">
        <w:rPr>
          <w:b/>
        </w:rPr>
        <w:t>-1</w:t>
      </w:r>
      <w:r w:rsidR="00D26278" w:rsidRPr="009B7A1F">
        <w:rPr>
          <w:b/>
        </w:rPr>
        <w:t>6</w:t>
      </w:r>
      <w:r w:rsidR="008615FD" w:rsidRPr="009B7A1F">
        <w:t xml:space="preserve"> (čl. 113</w:t>
      </w:r>
      <w:r w:rsidR="003079FE" w:rsidRPr="009B7A1F">
        <w:t>.</w:t>
      </w:r>
      <w:r w:rsidR="008615FD" w:rsidRPr="009B7A1F">
        <w:t xml:space="preserve"> st. 1</w:t>
      </w:r>
      <w:r w:rsidR="003079FE" w:rsidRPr="009B7A1F">
        <w:t>.</w:t>
      </w:r>
      <w:r w:rsidR="008615FD" w:rsidRPr="009B7A1F">
        <w:t xml:space="preserve"> Stečajnog zakona – NN 71/15 u vezi s čl. 114</w:t>
      </w:r>
      <w:r w:rsidR="003079FE" w:rsidRPr="009B7A1F">
        <w:t>.</w:t>
      </w:r>
      <w:r w:rsidR="008615FD" w:rsidRPr="009B7A1F">
        <w:t xml:space="preserve"> st. 1</w:t>
      </w:r>
      <w:r w:rsidR="003079FE" w:rsidRPr="009B7A1F">
        <w:t>.</w:t>
      </w:r>
      <w:r w:rsidR="007B7348" w:rsidRPr="009B7A1F">
        <w:t xml:space="preserve"> SZ)</w:t>
      </w:r>
      <w:r w:rsidR="008615FD" w:rsidRPr="009B7A1F">
        <w:t xml:space="preserve"> za stečajnog dužnika </w:t>
      </w:r>
      <w:r w:rsidR="007668E3" w:rsidRPr="008C51A5">
        <w:rPr>
          <w:b/>
        </w:rPr>
        <w:t xml:space="preserve">DOMINO </w:t>
      </w:r>
      <w:r w:rsidR="007668E3">
        <w:rPr>
          <w:b/>
        </w:rPr>
        <w:t>COMMERCE d.o.</w:t>
      </w:r>
      <w:r w:rsidR="007668E3" w:rsidRPr="008C51A5">
        <w:rPr>
          <w:b/>
        </w:rPr>
        <w:t>o. Kneževi Vinogradi, Svetozara Miletića 9, MBS: 040083879</w:t>
      </w:r>
      <w:r w:rsidR="007668E3" w:rsidRPr="008C51A5">
        <w:t xml:space="preserve">, </w:t>
      </w:r>
      <w:r w:rsidR="007668E3" w:rsidRPr="008C51A5">
        <w:rPr>
          <w:b/>
        </w:rPr>
        <w:t>OIB: 20169536372</w:t>
      </w:r>
      <w:r w:rsidR="008615FD" w:rsidRPr="009B7A1F">
        <w:rPr>
          <w:b/>
        </w:rPr>
        <w:t>.</w:t>
      </w:r>
      <w:r w:rsidR="008E6531" w:rsidRPr="009B7A1F">
        <w:rPr>
          <w:b/>
        </w:rPr>
        <w:t xml:space="preserve"> </w:t>
      </w:r>
      <w:r w:rsidR="004F69BB" w:rsidRPr="009B7A1F">
        <w:rPr>
          <w:b/>
        </w:rPr>
        <w:t xml:space="preserve"> </w:t>
      </w:r>
    </w:p>
    <w:p w:rsidRDefault="008615FD" w:rsidP="008615FD" w:rsidR="008615FD" w:rsidRPr="009B7A1F">
      <w:pPr>
        <w:ind w:left="1559"/>
        <w:jc w:val="both"/>
      </w:pPr>
    </w:p>
    <w:p w:rsidRDefault="00A8162D" w:rsidP="00A8162D" w:rsidR="008615FD" w:rsidRPr="009B7A1F">
      <w:pPr>
        <w:ind w:firstLine="708"/>
        <w:jc w:val="both"/>
      </w:pPr>
      <w:r w:rsidRPr="009B7A1F">
        <w:t xml:space="preserve">2. </w:t>
      </w:r>
      <w:r w:rsidR="008615FD" w:rsidRPr="009B7A1F">
        <w:t xml:space="preserve">Ako </w:t>
      </w:r>
      <w:r w:rsidR="00B51954" w:rsidRPr="009B7A1F">
        <w:t>zakonski zastupni</w:t>
      </w:r>
      <w:r w:rsidR="006F782D" w:rsidRPr="009B7A1F">
        <w:t>k</w:t>
      </w:r>
      <w:r w:rsidR="009C061A" w:rsidRPr="009B7A1F">
        <w:t xml:space="preserve"> dužnika</w:t>
      </w:r>
      <w:r w:rsidR="009F75B9" w:rsidRPr="009B7A1F">
        <w:t xml:space="preserve"> </w:t>
      </w:r>
      <w:r w:rsidR="00111565">
        <w:rPr>
          <w:b/>
        </w:rPr>
        <w:t xml:space="preserve">Miroslav </w:t>
      </w:r>
      <w:proofErr w:type="spellStart"/>
      <w:r w:rsidR="00111565">
        <w:rPr>
          <w:b/>
        </w:rPr>
        <w:t>Dvornić</w:t>
      </w:r>
      <w:proofErr w:type="spellEnd"/>
      <w:r w:rsidR="00111565">
        <w:rPr>
          <w:b/>
        </w:rPr>
        <w:t>, OIB: 60317718990, Kneževi Vinogradi, Svetozara Miletića 9</w:t>
      </w:r>
      <w:r w:rsidR="00533BBE" w:rsidRPr="009B7A1F">
        <w:t xml:space="preserve">, </w:t>
      </w:r>
      <w:r w:rsidR="008615FD" w:rsidRPr="009B7A1F">
        <w:t>ne plat</w:t>
      </w:r>
      <w:r w:rsidR="006F782D" w:rsidRPr="009B7A1F">
        <w:t>i</w:t>
      </w:r>
      <w:r w:rsidR="008615FD" w:rsidRPr="009B7A1F">
        <w:t xml:space="preserve"> iznos iz točke 1</w:t>
      </w:r>
      <w:r w:rsidR="003079FE" w:rsidRPr="009B7A1F">
        <w:t>.</w:t>
      </w:r>
      <w:r w:rsidR="008615FD" w:rsidRPr="009B7A1F">
        <w:t xml:space="preserve"> ovoga zaključka u propisanom roku na odgovarajući način primijenit će se pravila o prisilnoj naplati novčane kazne u parničnom postupku (čl. 113</w:t>
      </w:r>
      <w:r w:rsidR="003079FE" w:rsidRPr="009B7A1F">
        <w:t>.</w:t>
      </w:r>
      <w:r w:rsidR="008615FD" w:rsidRPr="009B7A1F">
        <w:t xml:space="preserve"> st. 2</w:t>
      </w:r>
      <w:r w:rsidR="003079FE" w:rsidRPr="009B7A1F">
        <w:t>.</w:t>
      </w:r>
      <w:r w:rsidR="008615FD" w:rsidRPr="009B7A1F">
        <w:t xml:space="preserve"> Stečajnog zakona – NN 71/15).</w:t>
      </w:r>
      <w:r w:rsidR="00F40BA6">
        <w:t xml:space="preserve"> </w:t>
      </w:r>
    </w:p>
    <w:p w:rsidRDefault="008615FD" w:rsidP="008615FD" w:rsidR="008615FD" w:rsidRPr="009B7A1F">
      <w:pPr>
        <w:ind w:left="1068"/>
        <w:jc w:val="both"/>
      </w:pPr>
    </w:p>
    <w:p w:rsidRDefault="008615FD" w:rsidP="008615FD" w:rsidR="008615FD" w:rsidRPr="009B7A1F">
      <w:pPr>
        <w:pStyle w:val="Tijeloteksta"/>
        <w:jc w:val="center"/>
        <w:rPr>
          <w:sz w:val="24"/>
        </w:rPr>
      </w:pPr>
      <w:r w:rsidRPr="009B7A1F">
        <w:rPr>
          <w:sz w:val="24"/>
        </w:rPr>
        <w:t xml:space="preserve">U Osijeku </w:t>
      </w:r>
      <w:r w:rsidR="00EE245D">
        <w:rPr>
          <w:sz w:val="24"/>
        </w:rPr>
        <w:t>1</w:t>
      </w:r>
      <w:r w:rsidR="00111565">
        <w:rPr>
          <w:sz w:val="24"/>
        </w:rPr>
        <w:t>6</w:t>
      </w:r>
      <w:r w:rsidR="004F69BB" w:rsidRPr="009B7A1F">
        <w:rPr>
          <w:sz w:val="24"/>
        </w:rPr>
        <w:t>. studenog</w:t>
      </w:r>
      <w:r w:rsidRPr="009B7A1F">
        <w:rPr>
          <w:sz w:val="24"/>
        </w:rPr>
        <w:t xml:space="preserve"> 2016. g.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AA3CC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="008615FD" w:rsidRPr="009B7A1F">
        <w:rPr>
          <w:sz w:val="24"/>
        </w:rPr>
        <w:tab/>
        <w:t xml:space="preserve">                                                STEČAJNA SUTKINJA</w:t>
      </w:r>
    </w:p>
    <w:p w:rsidRDefault="008615FD" w:rsidP="008615FD" w:rsidR="00570247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  <w:t xml:space="preserve">   </w:t>
      </w:r>
      <w:r w:rsidRPr="009B7A1F">
        <w:rPr>
          <w:sz w:val="24"/>
        </w:rPr>
        <w:tab/>
        <w:t xml:space="preserve">                       Nada Roso</w:t>
      </w:r>
    </w:p>
    <w:p w:rsidRDefault="003D5AFC" w:rsidP="008615FD" w:rsidR="003D5AFC" w:rsidRPr="009B7A1F">
      <w:pPr>
        <w:pStyle w:val="Tijeloteksta"/>
        <w:jc w:val="left"/>
        <w:rPr>
          <w:sz w:val="24"/>
        </w:rPr>
      </w:pPr>
    </w:p>
    <w:p w:rsidRDefault="007B373D" w:rsidP="008615FD" w:rsidR="007B373D" w:rsidRPr="009B7A1F">
      <w:pPr>
        <w:pStyle w:val="Tijeloteksta"/>
        <w:jc w:val="left"/>
        <w:rPr>
          <w:sz w:val="24"/>
        </w:rPr>
      </w:pPr>
    </w:p>
    <w:p w:rsidRDefault="00AB1540" w:rsidP="008615FD" w:rsidR="003D5AFC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Zapisničar: Danijela Špeletić</w:t>
      </w:r>
    </w:p>
    <w:p w:rsidRDefault="006F782D" w:rsidP="008615FD" w:rsidR="006F782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POUKA O PRAVNOM LIJEKU: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DNA</w:t>
      </w:r>
      <w:r w:rsidRPr="009B7A1F">
        <w:rPr>
          <w:sz w:val="24"/>
        </w:rPr>
        <w:tab/>
      </w:r>
    </w:p>
    <w:p w:rsidRDefault="00C76E7C" w:rsidP="00406B77" w:rsidR="00186A55" w:rsidRPr="00186A55">
      <w:pPr>
        <w:numPr>
          <w:ilvl w:val="0"/>
          <w:numId w:val="9"/>
        </w:numPr>
        <w:jc w:val="both"/>
      </w:pPr>
      <w:proofErr w:type="spellStart"/>
      <w:r w:rsidRPr="009B7A1F">
        <w:t>z.z</w:t>
      </w:r>
      <w:proofErr w:type="spellEnd"/>
      <w:r w:rsidRPr="009B7A1F">
        <w:t xml:space="preserve">. dužnika </w:t>
      </w:r>
      <w:r w:rsidR="00186A55" w:rsidRPr="00186A55">
        <w:t xml:space="preserve">Miroslav </w:t>
      </w:r>
      <w:proofErr w:type="spellStart"/>
      <w:r w:rsidR="00186A55" w:rsidRPr="00186A55">
        <w:t>Dvornić</w:t>
      </w:r>
      <w:proofErr w:type="spellEnd"/>
      <w:r w:rsidR="00186A55" w:rsidRPr="00186A55">
        <w:t>, Kneževi Vinogradi, Svetozara Miletića 9</w:t>
      </w:r>
    </w:p>
    <w:p w:rsidRDefault="008615FD" w:rsidP="00406B77" w:rsidR="008615FD" w:rsidRPr="009B7A1F">
      <w:pPr>
        <w:numPr>
          <w:ilvl w:val="0"/>
          <w:numId w:val="9"/>
        </w:numPr>
        <w:jc w:val="both"/>
      </w:pPr>
      <w:r w:rsidRPr="009B7A1F">
        <w:t xml:space="preserve">e-oglasna ploča </w:t>
      </w:r>
    </w:p>
    <w:p w:rsidRDefault="00186A55" w:rsidP="008615FD" w:rsidR="008615FD" w:rsidRPr="009B7A1F">
      <w:pPr>
        <w:numPr>
          <w:ilvl w:val="0"/>
          <w:numId w:val="9"/>
        </w:numPr>
        <w:jc w:val="both"/>
      </w:pPr>
      <w:r>
        <w:t>kal. 16.12.</w:t>
      </w:r>
    </w:p>
    <w:p w:rsidRDefault="008615FD" w:rsidP="008615FD" w:rsidR="008615FD" w:rsidRPr="009B7A1F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/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  <w:t xml:space="preserve"> </w:t>
      </w:r>
      <w:r w:rsidRPr="009B7A1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 xml:space="preserve">                                                                                                                                </w:t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  <w:t xml:space="preserve">   </w:t>
      </w:r>
      <w:r w:rsidRPr="009B7A1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6D3C3F" w:rsidP="008615FD" w:rsidR="006D3C3F" w:rsidRPr="009B7A1F"/>
    <w:sectPr w:rsidSect="00606835" w:rsidR="006D3C3F" w:rsidRPr="009B7A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A6B" w:rsidR="00436A6B">
      <w:r>
        <w:separator/>
      </w:r>
    </w:p>
  </w:endnote>
  <w:endnote w:id="0" w:type="continuationSeparator">
    <w:p w:rsidRDefault="00436A6B" w:rsidR="00436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A6B" w:rsidR="00436A6B">
      <w:r>
        <w:separator/>
      </w:r>
    </w:p>
  </w:footnote>
  <w:footnote w:id="0" w:type="continuationSeparator">
    <w:p w:rsidRDefault="00436A6B" w:rsidR="00436A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0F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B19A6" w:rsidR="002B19A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9C0CEE">
      <w:t>6 St-713/16-7</w:t>
    </w:r>
  </w:p>
  <w:p w:rsidRDefault="00BF3E59" w:rsidP="00271FD5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9C0CEE">
      <w:t>713</w:t>
    </w:r>
    <w:r w:rsidR="00164F5E">
      <w:t>/1</w:t>
    </w:r>
    <w:r w:rsidR="00AA3E85">
      <w:t>6</w:t>
    </w:r>
    <w:r w:rsidR="00164F5E">
      <w:t>-</w:t>
    </w:r>
    <w:r w:rsidR="009C0CEE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1565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6A55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18E4"/>
    <w:rsid w:val="002A2B71"/>
    <w:rsid w:val="002A2D81"/>
    <w:rsid w:val="002A3DEE"/>
    <w:rsid w:val="002A406E"/>
    <w:rsid w:val="002A40E7"/>
    <w:rsid w:val="002A5771"/>
    <w:rsid w:val="002A66B4"/>
    <w:rsid w:val="002B0DAF"/>
    <w:rsid w:val="002B19A6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713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6B77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6A6B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4583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52D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668E3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1A5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A0B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A1F"/>
    <w:rsid w:val="009B7CA4"/>
    <w:rsid w:val="009B7E70"/>
    <w:rsid w:val="009C061A"/>
    <w:rsid w:val="009C0CEE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3E85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05F2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3B4"/>
    <w:rsid w:val="00B91060"/>
    <w:rsid w:val="00B916BC"/>
    <w:rsid w:val="00B91F12"/>
    <w:rsid w:val="00B920CE"/>
    <w:rsid w:val="00B92E6B"/>
    <w:rsid w:val="00B933C3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F44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13A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0829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26278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38DB"/>
    <w:rsid w:val="00D5471D"/>
    <w:rsid w:val="00D54C02"/>
    <w:rsid w:val="00D54EA1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9BF"/>
    <w:rsid w:val="00E053C9"/>
    <w:rsid w:val="00E069FB"/>
    <w:rsid w:val="00E07772"/>
    <w:rsid w:val="00E11205"/>
    <w:rsid w:val="00E11EB7"/>
    <w:rsid w:val="00E16D6C"/>
    <w:rsid w:val="00E16DAD"/>
    <w:rsid w:val="00E222E3"/>
    <w:rsid w:val="00E24F1A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245D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CD6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0BA6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583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19A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9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049B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49B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9B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9B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19A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9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049B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49B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9B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9B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DOMINO COMMERCE d.o.o. za proizvodnju, trgovinu i usluge</izvorni_sadrzaj>
    <derivirana_varijabla naziv="DomainObject.Predmet.ProtustrankaFormated_1">  DOMINO COMMERCE d.o.o. za proizvodnju, trgovinu i usluge</derivirana_varijabla>
  </DomainObject.Predmet.ProtustrankaFormated>
  <DomainObject.Predmet.ProtustrankaFormatedOIB>
    <izvorni_sadrzaj>  DOMINO COMMERCE d.o.o. za proizvodnju, trgovinu i usluge, OIB 20169536372</izvorni_sadrzaj>
    <derivirana_varijabla naziv="DomainObject.Predmet.ProtustrankaFormatedOIB_1">  DOMINO COMMERCE d.o.o. za proizvodnju, trgovinu i usluge, OIB 20169536372</derivirana_varijabla>
  </DomainObject.Predmet.ProtustrankaFormatedOIB>
  <DomainObject.Predmet.ProtustrankaFormatedWithAdress>
    <izvorni_sadrzaj> DOMINO COMMERCE d.o.o. za proizvodnju, trgovinu i usluge, Svetozara Miletića 9, 31309 Kneževi Vinogradi</izvorni_sadrzaj>
    <derivirana_varijabla naziv="DomainObject.Predmet.ProtustrankaFormatedWithAdress_1"> DOMINO COMMERCE d.o.o. za proizvodnju, trgovinu i usluge, Svetozara Miletića 9, 31309 Kneževi Vinogradi</derivirana_varijabla>
  </DomainObject.Predmet.ProtustrankaFormatedWithAdress>
  <DomainObject.Predmet.ProtustrankaFormatedWithAdressOIB>
    <izvorni_sadrzaj> DOMINO COMMERCE d.o.o. za proizvodnju, trgovinu i usluge, OIB 20169536372, Svetozara Miletića 9, 31309 Kneževi Vinogradi</izvorni_sadrzaj>
    <derivirana_varijabla naziv="DomainObject.Predmet.ProtustrankaFormatedWithAdressOIB_1"> DOMINO COMMERCE d.o.o. za proizvodnju, trgovinu i usluge, OIB 20169536372, Svetozara Miletića 9, 31309 Kneževi Vinogradi</derivirana_varijabla>
  </DomainObject.Predmet.ProtustrankaFormatedWithAdressOIB>
  <DomainObject.Predmet.ProtustrankaWithAdress>
    <izvorni_sadrzaj>DOMINO COMMERCE d.o.o. za proizvodnju, trgovinu i usluge Svetozara Miletića 9, 31309 Kneževi Vinogradi</izvorni_sadrzaj>
    <derivirana_varijabla naziv="DomainObject.Predmet.ProtustrankaWithAdress_1">DOMINO COMMERCE d.o.o. za proizvodnju, trgovinu i usluge Svetozara Miletića 9, 31309 Kneževi Vinogradi</derivirana_varijabla>
  </DomainObject.Predmet.ProtustrankaWithAdress>
  <DomainObject.Predmet.ProtustrankaWithAdressOIB>
    <izvorni_sadrzaj>DOMINO COMMERCE d.o.o. za proizvodnju, trgovinu i usluge, OIB 20169536372, Svetozara Miletića 9, 31309 Kneževi Vinogradi</izvorni_sadrzaj>
    <derivirana_varijabla naziv="DomainObject.Predmet.ProtustrankaWithAdressOIB_1">DOMINO COMMERCE d.o.o. za proizvodnju, trgovinu i usluge, OIB 20169536372, Svetozara Miletića 9, 31309 Kneževi Vinogradi</derivirana_varijabla>
  </DomainObject.Predmet.ProtustrankaWithAdressOIB>
  <DomainObject.Predmet.ProtustrankaNazivFormated>
    <izvorni_sadrzaj>DOMINO COMMERCE d.o.o. za proizvodnju, trgovinu i usluge</izvorni_sadrzaj>
    <derivirana_varijabla naziv="DomainObject.Predmet.ProtustrankaNazivFormated_1">DOMINO COMMERCE d.o.o. za proizvodnju, trgovinu i usluge</derivirana_varijabla>
  </DomainObject.Predmet.ProtustrankaNazivFormated>
  <DomainObject.Predmet.ProtustrankaNazivFormatedOIB>
    <izvorni_sadrzaj>DOMINO COMMERCE d.o.o. za proizvodnju, trgovinu i usluge, OIB 20169536372</izvorni_sadrzaj>
    <derivirana_varijabla naziv="DomainObject.Predmet.ProtustrankaNazivFormatedOIB_1">DOMINO COMMERCE d.o.o. za proizvodnju, trgovinu i usluge, OIB 20169536372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DOMINO COMMERCE d.o.o. za proizvodnju, trgovinu i usluge</item>
    </izvorni_sadrzaj>
    <derivirana_varijabla naziv="DomainObject.Predmet.ProtuStrankaListFormated_1">
      <item>DOMINO COMMERCE d.o.o. za proizvodnju, trgovinu i usluge</item>
    </derivirana_varijabla>
  </DomainObject.Predmet.ProtuStrankaListFormated>
  <DomainObject.Predmet.ProtuStrankaListFormatedOIB>
    <izvorni_sadrzaj>
      <item>DOMINO COMMERCE d.o.o. za proizvodnju, trgovinu i usluge, OIB 20169536372</item>
    </izvorni_sadrzaj>
    <derivirana_varijabla naziv="DomainObject.Predmet.ProtuStrankaListFormatedOIB_1">
      <item>DOMINO COMMERCE d.o.o. za proizvodnju, trgovinu i usluge, OIB 20169536372</item>
    </derivirana_varijabla>
  </DomainObject.Predmet.ProtuStrankaListFormatedOIB>
  <DomainObject.Predmet.ProtuStrankaListFormatedWithAdress>
    <izvorni_sadrzaj>
      <item>DOMINO COMMERCE d.o.o. za proizvodnju, trgovinu i usluge, Svetozara Miletića 9, 31309 Kneževi Vinogradi</item>
    </izvorni_sadrzaj>
    <derivirana_varijabla naziv="DomainObject.Predmet.ProtuStrankaListFormatedWithAdress_1">
      <item>DOMINO COMMERCE d.o.o. za proizvodnju, trgovinu i usluge, Svetozara Miletića 9, 31309 Kneževi Vinogradi</item>
    </derivirana_varijabla>
  </DomainObject.Predmet.ProtuStrankaListFormatedWithAdress>
  <DomainObject.Predmet.ProtuStrankaListFormatedWithAdressOIB>
    <izvorni_sadrzaj>
      <item>DOMINO COMMERCE d.o.o. za proizvodnju, trgovinu i usluge, OIB 20169536372, Svetozara Miletića 9, 31309 Kneževi Vinogradi</item>
    </izvorni_sadrzaj>
    <derivirana_varijabla naziv="DomainObject.Predmet.ProtuStrankaListFormatedWithAdressOIB_1">
      <item>DOMINO COMMERCE d.o.o. za proizvodnju, trgovinu i usluge, OIB 20169536372, Svetozara Miletića 9, 31309 Kneževi Vinogradi</item>
    </derivirana_varijabla>
  </DomainObject.Predmet.ProtuStrankaListFormatedWithAdressOIB>
  <DomainObject.Predmet.ProtuStrankaListNazivFormated>
    <izvorni_sadrzaj>
      <item>DOMINO COMMERCE d.o.o. za proizvodnju, trgovinu i usluge</item>
    </izvorni_sadrzaj>
    <derivirana_varijabla naziv="DomainObject.Predmet.ProtuStrankaListNazivFormated_1">
      <item>DOMINO COMMERCE d.o.o. za proizvodnju, trgovinu i usluge</item>
    </derivirana_varijabla>
  </DomainObject.Predmet.ProtuStrankaListNazivFormated>
  <DomainObject.Predmet.ProtuStrankaListNazivFormatedOIB>
    <izvorni_sadrzaj>
      <item>DOMINO COMMERCE d.o.o. za proizvodnju, trgovinu i usluge, OIB 20169536372</item>
    </izvorni_sadrzaj>
    <derivirana_varijabla naziv="DomainObject.Predmet.ProtuStrankaListNazivFormatedOIB_1">
      <item>DOMINO COMMERCE d.o.o. za proizvodnju, trgovinu i usluge, OIB 20169536372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DOMINO COMMERCE d.o.o. za proizvodnju, trgovinu i usluge</izvorni_sadrzaj>
    <derivirana_varijabla naziv="DomainObject.Predmet.ProtustrankaIDrugi_1">DOMINO COMMERCE d.o.o. za proizvodnju,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DOMINO COMMERCE d.o.o. za proizvodnju, trgovinu i usluge, OIB 20169536372, Svetozara Miletića 9, 31309 Kneževi Vinogradi</izvorni_sadrzaj>
    <derivirana_varijabla naziv="DomainObject.Predmet.ProtustrankaIDrugiAdressOIB_1">DOMINO COMMERCE d.o.o. za proizvodnju, trgovinu i usluge, OIB 20169536372, Svetozara Miletića 9,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DOMINO COMMERCE d.o.o. za proizvodnju, trgovinu i usluge</item>
      <item>RH MF PU PODRUČNI URED SLAVONIJE I BARANJE</item>
    </izvorni_sadrzaj>
    <derivirana_varijabla naziv="DomainObject.Predmet.SudioniciListNaziv_1">
      <item>DOMINO COMMERCE d.o.o. za proizvodnju, trgovinu i usluge</item>
      <item>RH MF PU PODRUČNI URED SLAVONIJE I BARANJE</item>
    </derivirana_varijabla>
  </DomainObject.Predmet.SudioniciListNaziv>
  <DomainObject.Predmet.SudioniciListAdressOIB>
    <izvorni_sadrzaj>
      <item>DOMINO COMMERCE d.o.o. za proizvodnju, trgovinu i usluge, OIB 20169536372, Svetozara Miletića 9,31309 Kneževi Vinogradi</item>
      <item>RH MF PU PODRUČNI URED SLAVONIJE I BARANJE, OIB 52634238587</item>
    </izvorni_sadrzaj>
    <derivirana_varijabla naziv="DomainObject.Predmet.SudioniciListAdressOIB_1">
      <item>DOMINO COMMERCE d.o.o. za proizvodnju, trgovinu i usluge, OIB 20169536372, Svetozara Miletića 9,31309 Kneževi Vinogradi</item>
      <item>RH MF PU PODRUČNI URED SLAVONIJE I BARANJE,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20169536372</item>
      <item>, OIB 52634238587</item>
    </izvorni_sadrzaj>
    <derivirana_varijabla naziv="DomainObject.Predmet.SudioniciListNazivOIB_1">
      <item>, OIB 20169536372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8C5253-882F-48D5-9D40-317B163EC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274</properties:Words>
  <properties:Characters>1390</properties:Characters>
  <properties:Lines>116</properties:Lines>
  <properties:Paragraphs>18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2016-11-16T10:37:00Z</dcterms:modified>
  <cp:revision>175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