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c317" w14:paraId="3e9c317" w:rsidRDefault="00AE649C" w:rsidP="00FA5B5E" w:rsidR="00AE649C" w:rsidRPr="00B76F3C">
      <w:pPr>
        <w:pStyle w:val="Naslov3"/>
        <w15:collapsed w:val="false"/>
      </w:pPr>
    </w:p>
    <w:p w:rsidRDefault="00E9476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9476C" w:rsidP="00E9476C" w:rsidR="00E9476C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St-1313/2016-3.</w:t>
      </w:r>
    </w:p>
    <w:p w:rsidRDefault="00E9476C" w:rsidP="00E9476C" w:rsidR="00E9476C">
      <w:pPr>
        <w:jc w:val="both"/>
        <w:rPr>
          <w:rFonts w:cs="Arial" w:hAnsi="Arial" w:ascii="Arial"/>
          <w:b/>
        </w:rPr>
      </w:pPr>
    </w:p>
    <w:p w:rsidRDefault="00E9476C" w:rsidP="00E9476C" w:rsidR="00E9476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E9476C" w:rsidP="00E9476C" w:rsidR="00E9476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E9476C" w:rsidP="00E9476C" w:rsidR="00E9476C">
      <w:pPr>
        <w:jc w:val="center"/>
        <w:rPr>
          <w:rFonts w:cs="Arial" w:hAnsi="Arial" w:ascii="Arial"/>
        </w:rPr>
      </w:pPr>
    </w:p>
    <w:p w:rsidRDefault="00E9476C" w:rsidP="00E9476C" w:rsidR="00E9476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INSERTMEDIA PRO j.d.o.o. za proizvodnju, trgovinu i usluge iz Virovitice, Mihanovićeva 8, MBS 010092363, OIB 75271770713, dana 20. rujna 2016. godine  </w:t>
      </w:r>
    </w:p>
    <w:p w:rsidRDefault="00E9476C" w:rsidP="00E9476C" w:rsidR="00E9476C">
      <w:pPr>
        <w:jc w:val="both"/>
        <w:rPr>
          <w:rFonts w:cs="Arial" w:hAnsi="Arial" w:ascii="Arial"/>
        </w:rPr>
      </w:pPr>
    </w:p>
    <w:p w:rsidRDefault="00E9476C" w:rsidP="00E9476C" w:rsidR="00E9476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E9476C" w:rsidP="00E9476C" w:rsidR="00E9476C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INSERTMEDIA PRO j.d.o.o. za proizvodnju, trgovinu i usluge iz Virovitice, Mihanovićeva 8, MBS 010092363, OIB 75271770713. </w:t>
      </w:r>
    </w:p>
    <w:p w:rsidRDefault="00E9476C" w:rsidP="00E9476C" w:rsidR="00E9476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IVAN HUDOLETNJAK iz Ivanca, Zavojna ulica 3, OIB 80924395653. </w:t>
      </w:r>
    </w:p>
    <w:p w:rsidRDefault="00E9476C" w:rsidP="00E9476C" w:rsidR="00E9476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INSERTMEDIA PRO j.d.o.o. za proizvodnju, trgovinu i usluge iz Virovitice, Mihanovićeva 8, MBS 010092363, OIB 75271770713.</w:t>
      </w:r>
    </w:p>
    <w:p w:rsidRDefault="00E9476C" w:rsidP="00E9476C" w:rsidR="00E9476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20. rujna 2016. godine u 08,15 sati</w:t>
      </w:r>
      <w:r>
        <w:rPr>
          <w:rFonts w:cs="Arial" w:hAnsi="Arial" w:ascii="Arial"/>
        </w:rPr>
        <w:t>, kada je ovo rješenje objavljeno na e-oglasnoj ploči ovoga suda.</w:t>
      </w:r>
    </w:p>
    <w:p w:rsidRDefault="00E9476C" w:rsidP="00E9476C" w:rsidR="00E9476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9476C" w:rsidP="00E9476C" w:rsidR="00E9476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Bjelovaru.</w:t>
      </w:r>
    </w:p>
    <w:p w:rsidRDefault="00E9476C" w:rsidP="00E9476C" w:rsidR="00E9476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E9476C" w:rsidP="00E9476C" w:rsidR="00E9476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</w:t>
      </w:r>
      <w:r>
        <w:rPr>
          <w:rFonts w:cs="Arial" w:hAnsi="Arial" w:ascii="Arial"/>
        </w:rPr>
        <w:lastRenderedPageBreak/>
        <w:t>broj 71/15 – dalje: SZ) oglasom poslovni broj St-1313/2016-2., koji je objavljen na mrežnoj stranici e-oglasna ploča Trgovačkog suda u Bjelovaru 07. srpnja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E9476C" w:rsidP="00E9476C" w:rsidR="00E9476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9476C" w:rsidP="00E9476C" w:rsidR="00E9476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9476C" w:rsidP="00E9476C" w:rsidR="00E9476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9476C" w:rsidP="00E9476C" w:rsidR="00E9476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9476C" w:rsidP="00E9476C" w:rsidR="00E9476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E9476C" w:rsidP="00E9476C" w:rsidR="00E9476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20. rujna 2016. godine</w:t>
      </w:r>
    </w:p>
    <w:p w:rsidRDefault="00E9476C" w:rsidP="00E9476C" w:rsidR="00E9476C">
      <w:pPr>
        <w:rPr>
          <w:rFonts w:cs="Arial" w:hAnsi="Arial" w:ascii="Arial"/>
          <w:b/>
        </w:rPr>
      </w:pPr>
    </w:p>
    <w:p w:rsidRDefault="00E9476C" w:rsidP="00E9476C" w:rsidR="00E9476C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E9476C" w:rsidP="00E9476C" w:rsidR="00E9476C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E9476C" w:rsidP="00E9476C" w:rsidR="00E9476C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bookmarkStart w:name="_GoBack" w:id="0"/>
      <w:bookmarkEnd w:id="0"/>
      <w:r>
        <w:rPr>
          <w:rFonts w:cs="Arial" w:hAnsi="Arial" w:ascii="Arial"/>
        </w:rPr>
        <w:t xml:space="preserve">         </w:t>
      </w:r>
    </w:p>
    <w:p w:rsidRDefault="00E9476C" w:rsidP="00E9476C" w:rsidR="00E9476C">
      <w:pPr>
        <w:jc w:val="both"/>
        <w:rPr>
          <w:rFonts w:cs="Arial" w:hAnsi="Arial" w:ascii="Arial"/>
        </w:rPr>
      </w:pPr>
    </w:p>
    <w:p w:rsidRDefault="00E9476C" w:rsidP="00E9476C" w:rsidR="00E9476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9476C" w:rsidP="00E9476C" w:rsidR="00E9476C">
      <w:pPr>
        <w:jc w:val="both"/>
        <w:rPr>
          <w:rFonts w:cs="Arial" w:hAnsi="Arial" w:ascii="Arial"/>
        </w:rPr>
      </w:pPr>
    </w:p>
    <w:p w:rsidRDefault="00E9476C" w:rsidP="00E9476C" w:rsidR="00E9476C">
      <w:pPr>
        <w:jc w:val="both"/>
        <w:rPr>
          <w:rFonts w:cs="Arial" w:hAnsi="Arial" w:ascii="Arial"/>
        </w:rPr>
      </w:pPr>
    </w:p>
    <w:p w:rsidRDefault="00E9476C" w:rsidP="00E9476C" w:rsidR="00E9476C">
      <w:pPr>
        <w:jc w:val="both"/>
        <w:rPr>
          <w:rFonts w:cs="Arial" w:hAnsi="Arial" w:ascii="Arial"/>
        </w:rPr>
      </w:pPr>
    </w:p>
    <w:p w:rsidRDefault="00E9476C" w:rsidP="00E9476C" w:rsidR="00E9476C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9476C" w:rsidP="00E9476C" w:rsidR="00E9476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E9476C" w:rsidP="00E9476C" w:rsidR="00E9476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E9476C" w:rsidP="00E9476C" w:rsidR="00E9476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</w:t>
      </w:r>
    </w:p>
    <w:p w:rsidRDefault="00E9476C" w:rsidP="00E9476C" w:rsidR="00E9476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 </w:t>
      </w:r>
    </w:p>
    <w:p w:rsidRDefault="00E9476C" w:rsidP="00E9476C" w:rsidR="00E9476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E9476C" w:rsidP="00E9476C" w:rsidR="00E9476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E9476C" w:rsidP="00E9476C" w:rsidR="00E9476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E9476C" w:rsidP="00E9476C" w:rsidR="00E9476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E9476C" w:rsidP="00E9476C" w:rsidR="00E9476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E9476C" w:rsidP="00E9476C" w:rsidR="00E9476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20.09.2016.g.</w:t>
      </w:r>
    </w:p>
    <w:p w:rsidRDefault="00E9476C" w:rsidP="00E9476C" w:rsidR="00E9476C">
      <w:pPr>
        <w:rPr>
          <w:rFonts w:cs="Arial" w:hAnsi="Arial" w:ascii="Arial"/>
        </w:rPr>
      </w:pPr>
    </w:p>
    <w:p w:rsidRDefault="00E9476C" w:rsidP="00E9476C" w:rsidR="00E9476C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476C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69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St-1313/2016-3</izvorni_sadrzaj>
    <derivirana_varijabla naziv="DomainObject.Oznaka_1">St-1313/2016-3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St-1313/2016</izvorni_sadrzaj>
    <derivirana_varijabla naziv="DomainObject.Predmet.OznakaBroj_1">St-1313/2016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INSERTMEDIA PRO jednostavno društvo s ograničenom odgovornošću za proizvodnju, trgovinu i usluge zastupanog po punomoćniku IVAN ŽADA</izvorni_sadrzaj>
    <derivirana_varijabla naziv="DomainObject.Predmet.ProtustrankaFormated_1">  INSERTMEDIA PRO jednostavno društvo s ograničenom odgovornošću za proizvodnju, trgovinu i usluge zastupanog po punomoćniku IVAN ŽADA</derivirana_varijabla>
  </DomainObject.Predmet.ProtustrankaFormated>
  <DomainObject.Predmet.ProtustrankaFormatedOIB>
    <izvorni_sadrzaj>  INSERTMEDIA PRO jednostavno društvo s ograničenom odgovornošću za proizvodnju, trgovinu i usluge, OIB 75271770713 zastupanog po punomoćniku IVAN ŽADA</izvorni_sadrzaj>
    <derivirana_varijabla naziv="DomainObject.Predmet.ProtustrankaFormatedOIB_1">  INSERTMEDIA PRO jednostavno društvo s ograničenom odgovornošću za proizvodnju, trgovinu i usluge, OIB 75271770713 zastupanog po punomoćniku IVAN ŽADA</derivirana_varijabla>
  </DomainObject.Predmet.ProtustrankaFormatedOIB>
  <DomainObject.Predmet.ProtustrankaFormatedWithAdress>
    <izvorni_sadrzaj> INSERTMEDIA PRO jednostavno društvo s ograničenom odgovornošću za proizvodnju, trgovinu i usluge, Mihanovićeva 8, 33000 Virovitica zastupanog po punomoćniku IVAN ŽADA</izvorni_sadrzaj>
    <derivirana_varijabla naziv="DomainObject.Predmet.ProtustrankaFormatedWithAdress_1"> INSERTMEDIA PRO jednostavno društvo s ograničenom odgovornošću za proizvodnju, trgovinu i usluge, Mihanovićeva 8, 33000 Virovitica zastupanog po punomoćniku IVAN ŽADA</derivirana_varijabla>
  </DomainObject.Predmet.ProtustrankaFormatedWithAdress>
  <DomainObject.Predmet.ProtustrankaFormatedWithAdressOIB>
    <izvorni_sadrzaj> INSERTMEDIA PRO jednostavno društvo s ograničenom odgovornošću za proizvodnju, trgovinu i usluge, OIB 75271770713, Mihanovićeva 8, 33000 Virovitica zastupanog po punomoćniku IVAN ŽADA</izvorni_sadrzaj>
    <derivirana_varijabla naziv="DomainObject.Predmet.ProtustrankaFormatedWithAdressOIB_1"> INSERTMEDIA PRO jednostavno društvo s ograničenom odgovornošću za proizvodnju, trgovinu i usluge, OIB 75271770713, Mihanovićeva 8, 33000 Virovitica zastupanog po punomoćniku IVAN ŽADA</derivirana_varijabla>
  </DomainObject.Predmet.ProtustrankaFormatedWithAdressOIB>
  <DomainObject.Predmet.ProtustrankaWithAdress>
    <izvorni_sadrzaj>INSERTMEDIA PRO jednostavno društvo s ograničenom odgovornošću za proizvodnju, trgovinu i usluge Mihanovićeva 8, 33000 Virovitica</izvorni_sadrzaj>
    <derivirana_varijabla naziv="DomainObject.Predmet.ProtustrankaWithAdress_1">INSERTMEDIA PRO jednostavno društvo s ograničenom odgovornošću za proizvodnju, trgovinu i usluge Mihanovićeva 8, 33000 Virovitica</derivirana_varijabla>
  </DomainObject.Predmet.ProtustrankaWithAdress>
  <DomainObject.Predmet.ProtustrankaWithAdressOIB>
    <izvorni_sadrzaj>INSERTMEDIA PRO jednostavno društvo s ograničenom odgovornošću za proizvodnju, trgovinu i usluge, OIB 75271770713, Mihanovićeva 8, 33000 Virovitica</izvorni_sadrzaj>
    <derivirana_varijabla naziv="DomainObject.Predmet.ProtustrankaWithAdressOIB_1">INSERTMEDIA PRO jednostavno društvo s ograničenom odgovornošću za proizvodnju, trgovinu i usluge, OIB 75271770713, Mihanovićeva 8, 33000 Virovitica</derivirana_varijabla>
  </DomainObject.Predmet.ProtustrankaWithAdressOIB>
  <DomainObject.Predmet.ProtustrankaNazivFormated>
    <izvorni_sadrzaj>INSERTMEDIA PRO jednostavno društvo s ograničenom odgovornošću za proizvodnju, trgovinu i usluge</izvorni_sadrzaj>
    <derivirana_varijabla naziv="DomainObject.Predmet.ProtustrankaNazivFormated_1">INSERTMEDIA PRO jednostavno društvo s ograničenom odgovornošću za proizvodnju, trgovinu i usluge</derivirana_varijabla>
  </DomainObject.Predmet.ProtustrankaNazivFormated>
  <DomainObject.Predmet.ProtustrankaNazivFormatedOIB>
    <izvorni_sadrzaj>INSERTMEDIA PRO jednostavno društvo s ograničenom odgovornošću za proizvodnju, trgovinu i usluge, OIB 75271770713</izvorni_sadrzaj>
    <derivirana_varijabla naziv="DomainObject.Predmet.ProtustrankaNazivFormatedOIB_1">INSERTMEDIA PRO jednostavno društvo s ograničenom odgovornošću za proizvodnju, trgovinu i usluge, OIB 75271770713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INSERTMEDIA PRO jednostavno društvo s ograničenom odgovornošću za proizvodnju, trgovinu i usluge zastupanog po punomoćniku IVAN ŽADA</item>
    </izvorni_sadrzaj>
    <derivirana_varijabla naziv="DomainObject.Predmet.ProtuStrankaListFormated_1">
      <item>INSERTMEDIA PRO jednostavno društvo s ograničenom odgovornošću za proizvodnju, trgovinu i usluge zastupanog po punomoćniku IVAN ŽADA</item>
    </derivirana_varijabla>
  </DomainObject.Predmet.ProtuStrankaListFormated>
  <DomainObject.Predmet.ProtuStrankaListFormatedOIB>
    <izvorni_sadrzaj>
      <item>INSERTMEDIA PRO jednostavno društvo s ograničenom odgovornošću za proizvodnju, trgovinu i usluge, OIB 75271770713 zastupanog po punomoćniku IVAN ŽADA</item>
    </izvorni_sadrzaj>
    <derivirana_varijabla naziv="DomainObject.Predmet.ProtuStrankaListFormatedOIB_1">
      <item>INSERTMEDIA PRO jednostavno društvo s ograničenom odgovornošću za proizvodnju, trgovinu i usluge, OIB 75271770713 zastupanog po punomoćniku IVAN ŽADA</item>
    </derivirana_varijabla>
  </DomainObject.Predmet.ProtuStrankaListFormatedOIB>
  <DomainObject.Predmet.ProtuStrankaListFormatedWithAdress>
    <izvorni_sadrzaj>
      <item>INSERTMEDIA PRO jednostavno društvo s ograničenom odgovornošću za proizvodnju, trgovinu i usluge, Mihanovićeva 8, 33000 Virovitica zastupanog po punomoćniku IVAN ŽADA</item>
    </izvorni_sadrzaj>
    <derivirana_varijabla naziv="DomainObject.Predmet.ProtuStrankaListFormatedWithAdress_1">
      <item>INSERTMEDIA PRO jednostavno društvo s ograničenom odgovornošću za proizvodnju, trgovinu i usluge, Mihanovićeva 8, 33000 Virovitica zastupanog po punomoćniku IVAN ŽADA</item>
    </derivirana_varijabla>
  </DomainObject.Predmet.ProtuStrankaListFormatedWithAdress>
  <DomainObject.Predmet.ProtuStrankaListFormatedWithAdressOIB>
    <izvorni_sadrzaj>
      <item>INSERTMEDIA PRO jednostavno društvo s ograničenom odgovornošću za proizvodnju, trgovinu i usluge, OIB 75271770713, Mihanovićeva 8, 33000 Virovitica zastupanog po punomoćniku IVAN ŽADA</item>
    </izvorni_sadrzaj>
    <derivirana_varijabla naziv="DomainObject.Predmet.ProtuStrankaListFormatedWithAdressOIB_1">
      <item>INSERTMEDIA PRO jednostavno društvo s ograničenom odgovornošću za proizvodnju, trgovinu i usluge, OIB 75271770713, Mihanovićeva 8, 33000 Virovitica zastupanog po punomoćniku IVAN ŽADA</item>
    </derivirana_varijabla>
  </DomainObject.Predmet.ProtuStrankaListFormatedWithAdressOIB>
  <DomainObject.Predmet.ProtuStrankaListNazivFormated>
    <izvorni_sadrzaj>
      <item>INSERTMEDIA PRO jednostavno društvo s ograničenom odgovornošću za proizvodnju, trgovinu i usluge</item>
    </izvorni_sadrzaj>
    <derivirana_varijabla naziv="DomainObject.Predmet.ProtuStrankaListNazivFormated_1">
      <item>INSERTMEDIA PRO jednostavno društvo s ograničenom odgovornošću za proizvodnju, trgovinu i usluge</item>
    </derivirana_varijabla>
  </DomainObject.Predmet.ProtuStrankaListNazivFormated>
  <DomainObject.Predmet.ProtuStrankaListNazivFormatedOIB>
    <izvorni_sadrzaj>
      <item>INSERTMEDIA PRO jednostavno društvo s ograničenom odgovornošću za proizvodnju, trgovinu i usluge, OIB 75271770713</item>
    </izvorni_sadrzaj>
    <derivirana_varijabla naziv="DomainObject.Predmet.ProtuStrankaListNazivFormatedOIB_1">
      <item>INSERTMEDIA PRO jednostavno društvo s ograničenom odgovornošću za proizvodnju, trgovinu i usluge, OIB 75271770713</item>
    </derivirana_varijabla>
  </DomainObject.Predmet.ProtuStrankaListNazivFormatedOIB>
  <DomainObject.Predmet.OstaliListFormated>
    <izvorni_sadrzaj>
      <item>IVAN ŽADA punomoćnik sudionika u postupku INSERTMEDIA PRO jednostavno društvo s ograničenom odgovornošću za proizvodnju, trgovinu i usluge</item>
    </izvorni_sadrzaj>
    <derivirana_varijabla naziv="DomainObject.Predmet.OstaliListFormated_1">
      <item>IVAN ŽADA punomoćnik sudionika u postupku INSERTMEDIA PRO jednostavno društvo s ograničenom odgovornošću za proizvodnju, trgovinu i usluge</item>
    </derivirana_varijabla>
  </DomainObject.Predmet.OstaliListFormated>
  <DomainObject.Predmet.OstaliListFormatedOIB>
    <izvorni_sadrzaj>
      <item>IVAN ŽADA, OIB 08544792839 punomoćnik sudionika u postupku INSERTMEDIA PRO jednostavno društvo s ograničenom odgovornošću za proizvodnju, trgovinu i usluge</item>
    </izvorni_sadrzaj>
    <derivirana_varijabla naziv="DomainObject.Predmet.OstaliListFormatedOIB_1">
      <item>IVAN ŽADA, OIB 08544792839 punomoćnik sudionika u postupku INSERTMEDIA PRO jednostavno društvo s ograničenom odgovornošću za proizvodnju, trgovinu i usluge</item>
    </derivirana_varijabla>
  </DomainObject.Predmet.OstaliListFormatedOIB>
  <DomainObject.Predmet.OstaliListFormatedWithAdress>
    <izvorni_sadrzaj>
      <item>IVAN ŽADA, Trakošćanska ulica 8., 10000 Zagreb punomoćnik sudionika u postupku INSERTMEDIA PRO jednostavno društvo s ograničenom odgovornošću za proizvodnju, trgovinu i usluge</item>
    </izvorni_sadrzaj>
    <derivirana_varijabla naziv="DomainObject.Predmet.OstaliListFormatedWithAdress_1">
      <item>IVAN ŽADA, Trakošćanska ulica 8., 10000 Zagreb punomoćnik sudionika u postupku INSERTMEDIA PRO jednostavno društvo s ograničenom odgovornošću za proizvodnju, trgovinu i usluge</item>
    </derivirana_varijabla>
  </DomainObject.Predmet.OstaliListFormatedWithAdress>
  <DomainObject.Predmet.OstaliListFormatedWithAdressOIB>
    <izvorni_sadrzaj>
      <item>IVAN ŽADA, OIB 08544792839, Trakošćanska ulica 8., 10000 Zagreb punomoćnik sudionika u postupku INSERTMEDIA PRO jednostavno društvo s ograničenom odgovornošću za proizvodnju, trgovinu i usluge</item>
    </izvorni_sadrzaj>
    <derivirana_varijabla naziv="DomainObject.Predmet.OstaliListFormatedWithAdressOIB_1">
      <item>IVAN ŽADA, OIB 08544792839, Trakošćanska ulica 8., 10000 Zagreb punomoćnik sudionika u postupku INSERTMEDIA PRO jednostavno društvo s ograničenom odgovornošću za proizvodnju, trgovinu i usluge</item>
    </derivirana_varijabla>
  </DomainObject.Predmet.OstaliListFormatedWithAdressOIB>
  <DomainObject.Predmet.OstaliListNazivFormated>
    <izvorni_sadrzaj>
      <item>IVAN ŽADA</item>
    </izvorni_sadrzaj>
    <derivirana_varijabla naziv="DomainObject.Predmet.OstaliListNazivFormated_1">
      <item>IVAN ŽADA</item>
    </derivirana_varijabla>
  </DomainObject.Predmet.OstaliListNazivFormated>
  <DomainObject.Predmet.OstaliListNazivFormatedOIB>
    <izvorni_sadrzaj>
      <item>IVAN ŽADA, OIB 08544792839</item>
    </izvorni_sadrzaj>
    <derivirana_varijabla naziv="DomainObject.Predmet.OstaliListNazivFormatedOIB_1">
      <item>IVAN ŽADA, OIB 08544792839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St-1313/2016-3</izvorni_sadrzaj>
    <derivirana_varijabla naziv="DomainObject.PoslovniBrojDokumenta_1">St-1313/2016-3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INSERTMEDIA PRO jednostavno društvo s ograničenom odgovornošću za proizvodnju, trgovinu i usluge</izvorni_sadrzaj>
    <derivirana_varijabla naziv="DomainObject.Predmet.ProtustrankaIDrugi_1">INSERTMEDIA PRO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INSERTMEDIA PRO jednostavno društvo s ograničenom odgovornošću za proizvodnju, trgovinu i usluge, OIB 75271770713, Mihanovićeva 8, 33000 Virovitica</izvorni_sadrzaj>
    <derivirana_varijabla naziv="DomainObject.Predmet.ProtustrankaIDrugiAdressOIB_1">INSERTMEDIA PRO jednostavno društvo s ograničenom odgovornošću za proizvodnju, trgovinu i usluge, OIB 75271770713, Mihanovićeva 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INSERTMEDIA PRO jednostavno društvo s ograničenom odgovornošću za proizvodnju, trgovinu i usluge</item>
      <item>IVAN ŽADA</item>
    </izvorni_sadrzaj>
    <derivirana_varijabla naziv="DomainObject.Predmet.SudioniciListNaziv_1">
      <item>FINA, RC ZAGREB, Podružnica Bjelovar</item>
      <item>INSERTMEDIA PRO jednostavno društvo s ograničenom odgovornošću za proizvodnju, trgovinu i usluge</item>
      <item>IVAN ŽADA</item>
    </derivirana_varijabla>
  </DomainObject.Predmet.SudioniciListNaziv>
  <DomainObject.Predmet.SudioniciListAdressOIB>
    <izvorni_sadrzaj>
      <item>FINA, RC ZAGREB, Podružnica Bjelovar, OIB 85821130368, F. Supila 4,43000 Bjelovar</item>
      <item>INSERTMEDIA PRO jednostavno društvo s ograničenom odgovornošću za proizvodnju, trgovinu i usluge, OIB 75271770713, Mihanovićeva 8,33000 Virovitica</item>
      <item>IVAN ŽADA, OIB 08544792839, Trakošćanska ulica 8.,10000 Zagreb</item>
    </izvorni_sadrzaj>
    <derivirana_varijabla naziv="DomainObject.Predmet.SudioniciListAdressOIB_1">
      <item>FINA, RC ZAGREB, Podružnica Bjelovar, OIB 85821130368, F. Supila 4,43000 Bjelovar</item>
      <item>INSERTMEDIA PRO jednostavno društvo s ograničenom odgovornošću za proizvodnju, trgovinu i usluge, OIB 75271770713, Mihanovićeva 8,33000 Virovitica</item>
      <item>IVAN ŽADA, OIB 08544792839, Trakošćanska ulica 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B3271-687F-41E3-9062-F6E382F700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3882</properties:Characters>
  <properties:Lines>96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2016-09-20T06:03:00Z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St-1313/2016-3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