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22f1" w14:paraId="56d22f1" w:rsidRDefault="000804E1" w:rsidP="006D12CB" w:rsidR="006D12CB">
      <w:pPr>
        <w:pStyle w:val="Zaglavlje"/>
        <w15:collapsed w:val="false"/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6D12C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REPUBLIKA HRVATSKA</w:t>
      </w: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Trgovački sud u Zagrebu</w:t>
      </w:r>
    </w:p>
    <w:p w:rsidRDefault="006D12CB" w:rsidP="006D12CB" w:rsidR="000804E1">
      <w:pPr>
        <w:pStyle w:val="Zaglavlje"/>
        <w:ind w:left="426"/>
        <w:rPr>
          <w:rFonts w:hAnsi="Times New Roman" w:ascii="Times New Roman"/>
          <w:szCs w:val="24"/>
        </w:rPr>
      </w:pPr>
      <w:r w:rsidRPr="006D12CB">
        <w:rPr>
          <w:rFonts w:hAnsi="Times New Roman" w:ascii="Times New Roman"/>
        </w:rPr>
        <w:t>Zagreb, Amruševa 2/II, desno (p.p. 432</w:t>
      </w:r>
      <w:r w:rsidRPr="00953077">
        <w:t>)</w:t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</w:p>
    <w:p w:rsidRDefault="00987089" w:rsidP="00987089" w:rsidR="00987089">
      <w:pPr>
        <w:tabs>
          <w:tab w:pos="693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20. St-</w:t>
      </w:r>
      <w:r w:rsidR="007C36FC">
        <w:rPr>
          <w:rFonts w:hAnsi="Times New Roman" w:ascii="Times New Roman"/>
          <w:szCs w:val="24"/>
        </w:rPr>
        <w:t>4974</w:t>
      </w:r>
      <w:r>
        <w:rPr>
          <w:rFonts w:hAnsi="Times New Roman" w:ascii="Times New Roman"/>
          <w:szCs w:val="24"/>
        </w:rPr>
        <w:t>/16</w:t>
      </w: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7C36FC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7C36FC" w:rsidRPr="007C36FC">
        <w:rPr>
          <w:rFonts w:hAnsi="Times New Roman" w:ascii="Times New Roman"/>
          <w:szCs w:val="24"/>
        </w:rPr>
        <w:t>BENJAMIN LIN d.o.o. za trgovinu i usluge</w:t>
      </w:r>
      <w:r w:rsidR="007C36FC">
        <w:rPr>
          <w:rFonts w:hAnsi="Times New Roman" w:ascii="Times New Roman"/>
          <w:szCs w:val="24"/>
        </w:rPr>
        <w:t xml:space="preserve">, Zagreb (Grad Zagreb), </w:t>
      </w:r>
      <w:r w:rsidR="007C36FC" w:rsidRPr="007C36FC">
        <w:rPr>
          <w:rFonts w:hAnsi="Times New Roman" w:ascii="Times New Roman"/>
          <w:szCs w:val="24"/>
        </w:rPr>
        <w:t>Trg bana Josipa Jelačića 3</w:t>
      </w:r>
      <w:r w:rsidR="00987089">
        <w:rPr>
          <w:rFonts w:hAnsi="Times New Roman" w:ascii="Times New Roman"/>
          <w:szCs w:val="24"/>
        </w:rPr>
        <w:t xml:space="preserve">, </w:t>
      </w:r>
      <w:r w:rsidR="007C36FC">
        <w:rPr>
          <w:rFonts w:hAnsi="Times New Roman" w:ascii="Times New Roman"/>
          <w:szCs w:val="24"/>
        </w:rPr>
        <w:t xml:space="preserve">OIB 27328515725, </w:t>
      </w:r>
      <w:r>
        <w:rPr>
          <w:rFonts w:hAnsi="Times New Roman" w:ascii="Times New Roman"/>
          <w:szCs w:val="24"/>
        </w:rPr>
        <w:t xml:space="preserve"> povodom prijedloga vjerovnika </w:t>
      </w:r>
      <w:r w:rsidR="007C36FC">
        <w:rPr>
          <w:rFonts w:hAnsi="Times New Roman" w:ascii="Times New Roman"/>
          <w:szCs w:val="24"/>
        </w:rPr>
        <w:t>INPULS-LEASING d.o.o. za lesaing, Zagreb, Velimira Škorpika 24/I, OIB 65918029671,koje zastupaju Zlatko Knezović, Marijana Dević i Ivana Brekalo Knezović, odvjetnici u OD Knezović &amp; partneri j.t.d., Zagreb, Radnička cesta 54</w:t>
      </w:r>
      <w:r w:rsidR="0098708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otvaranje  stečajnog postupka nad dužnikom </w:t>
      </w:r>
      <w:r w:rsidR="007C36FC" w:rsidRPr="007C36FC">
        <w:rPr>
          <w:rFonts w:hAnsi="Times New Roman" w:ascii="Times New Roman"/>
          <w:szCs w:val="24"/>
        </w:rPr>
        <w:t>BENJAMIN LIN d.o.o. za trgovinu i usluge</w:t>
      </w:r>
      <w:r w:rsidR="007C36FC">
        <w:rPr>
          <w:rFonts w:hAnsi="Times New Roman" w:ascii="Times New Roman"/>
          <w:szCs w:val="24"/>
        </w:rPr>
        <w:t xml:space="preserve">, Zagreb (Grad Zagreb), </w:t>
      </w:r>
      <w:r w:rsidR="007C36FC" w:rsidRPr="007C36FC">
        <w:rPr>
          <w:rFonts w:hAnsi="Times New Roman" w:ascii="Times New Roman"/>
          <w:szCs w:val="24"/>
        </w:rPr>
        <w:t>Trg bana Josipa Jelačića 3</w:t>
      </w:r>
      <w:r w:rsidR="007C36FC">
        <w:rPr>
          <w:rFonts w:hAnsi="Times New Roman" w:ascii="Times New Roman"/>
          <w:szCs w:val="24"/>
        </w:rPr>
        <w:t>, OIB 27328515725</w:t>
      </w:r>
      <w:r w:rsidR="00987089">
        <w:rPr>
          <w:rFonts w:hAnsi="Times New Roman" w:ascii="Times New Roman"/>
          <w:szCs w:val="24"/>
        </w:rPr>
        <w:t>, dana 28</w:t>
      </w:r>
      <w:r>
        <w:rPr>
          <w:rFonts w:hAnsi="Times New Roman" w:ascii="Times New Roman"/>
          <w:szCs w:val="24"/>
        </w:rPr>
        <w:t xml:space="preserve">. </w:t>
      </w:r>
      <w:r w:rsidR="00987089">
        <w:rPr>
          <w:rFonts w:hAnsi="Times New Roman" w:ascii="Times New Roman"/>
          <w:szCs w:val="24"/>
        </w:rPr>
        <w:t>veljače 2018</w:t>
      </w:r>
      <w:r>
        <w:rPr>
          <w:rFonts w:hAnsi="Times New Roman" w:ascii="Times New Roman"/>
          <w:szCs w:val="24"/>
        </w:rPr>
        <w:t>. godine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0804E1" w:rsidP="000804E1" w:rsidR="000804E1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7C36FC" w:rsidRPr="007C36FC">
        <w:rPr>
          <w:rFonts w:hAnsi="Times New Roman" w:ascii="Times New Roman"/>
          <w:szCs w:val="24"/>
        </w:rPr>
        <w:t>BENJAMIN LIN d.o.o. za trgovinu i usluge</w:t>
      </w:r>
      <w:r w:rsidR="007C36FC">
        <w:rPr>
          <w:rFonts w:hAnsi="Times New Roman" w:ascii="Times New Roman"/>
          <w:szCs w:val="24"/>
        </w:rPr>
        <w:t xml:space="preserve">, Zagreb (Grad Zagreb), </w:t>
      </w:r>
      <w:r w:rsidR="007C36FC" w:rsidRPr="007C36FC">
        <w:rPr>
          <w:rFonts w:hAnsi="Times New Roman" w:ascii="Times New Roman"/>
          <w:szCs w:val="24"/>
        </w:rPr>
        <w:t>Trg bana Josipa Jelačića 3</w:t>
      </w:r>
      <w:r w:rsidR="007C36FC">
        <w:rPr>
          <w:rFonts w:hAnsi="Times New Roman" w:ascii="Times New Roman"/>
          <w:szCs w:val="24"/>
        </w:rPr>
        <w:t>, OIB 27328515725</w:t>
      </w:r>
      <w:r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7C36FC" w:rsidP="007C36FC" w:rsidR="000804E1" w:rsidRPr="007C36F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</w:t>
      </w:r>
      <w:r w:rsidR="000804E1">
        <w:rPr>
          <w:rFonts w:hAnsi="Times New Roman" w:ascii="Times New Roman"/>
          <w:szCs w:val="24"/>
        </w:rPr>
        <w:t xml:space="preserve"> za zastupanje dužnika po zakonu </w:t>
      </w:r>
      <w:r w:rsidRPr="007C36FC">
        <w:rPr>
          <w:rFonts w:hAnsi="Times New Roman" w:ascii="Times New Roman"/>
          <w:szCs w:val="24"/>
        </w:rPr>
        <w:t>Jadr</w:t>
      </w:r>
      <w:r>
        <w:rPr>
          <w:rFonts w:hAnsi="Times New Roman" w:ascii="Times New Roman"/>
          <w:szCs w:val="24"/>
        </w:rPr>
        <w:t>anka Subašić, Zagreb, Dankovečka u</w:t>
      </w:r>
      <w:r w:rsidRPr="007C36FC">
        <w:rPr>
          <w:rFonts w:hAnsi="Times New Roman" w:ascii="Times New Roman"/>
          <w:szCs w:val="24"/>
        </w:rPr>
        <w:t>lica 9</w:t>
      </w:r>
      <w:r>
        <w:rPr>
          <w:rFonts w:hAnsi="Times New Roman" w:ascii="Times New Roman"/>
          <w:szCs w:val="24"/>
        </w:rPr>
        <w:t>,</w:t>
      </w:r>
      <w:r w:rsidRPr="007C36F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OIB: 12988907528, </w:t>
      </w:r>
      <w:r w:rsidR="000804E1" w:rsidRPr="007C36FC">
        <w:rPr>
          <w:rFonts w:hAnsi="Times New Roman" w:ascii="Times New Roman"/>
          <w:szCs w:val="24"/>
        </w:rPr>
        <w:t>da u roku od 15 dana od dana primitka ovog zaključka podnese ovome sudu pozivom na gornji broj spis</w:t>
      </w:r>
      <w:r w:rsidR="00B329AF" w:rsidRPr="007C36FC">
        <w:rPr>
          <w:rFonts w:hAnsi="Times New Roman" w:ascii="Times New Roman"/>
          <w:szCs w:val="24"/>
        </w:rPr>
        <w:t>a pisano izvješće o financijsko</w:t>
      </w:r>
      <w:r w:rsidR="000804E1" w:rsidRPr="007C36FC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804E1" w:rsidP="000804E1" w:rsidR="000804E1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0804E1" w:rsidP="000804E1" w:rsidR="000804E1">
      <w:pPr>
        <w:pStyle w:val="Odlomakpopisa"/>
        <w:rPr>
          <w:rFonts w:hAnsi="Times New Roman" w:ascii="Times New Roman"/>
          <w:szCs w:val="24"/>
        </w:rPr>
      </w:pPr>
    </w:p>
    <w:p w:rsidRDefault="0058332F" w:rsidP="000804E1" w:rsidR="000804E1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20. ožujka 2018</w:t>
      </w:r>
      <w:r w:rsidR="000804E1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g.</w:t>
      </w:r>
      <w:r w:rsidR="007C36FC">
        <w:rPr>
          <w:rFonts w:hAnsi="Times New Roman" w:ascii="Times New Roman"/>
          <w:b/>
          <w:szCs w:val="24"/>
          <w:u w:val="single"/>
        </w:rPr>
        <w:t xml:space="preserve"> u 10,15</w:t>
      </w:r>
      <w:r w:rsidR="000804E1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</w:p>
    <w:p w:rsidRDefault="0058332F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7C36FC">
        <w:rPr>
          <w:rFonts w:hAnsi="Times New Roman" w:ascii="Times New Roman"/>
          <w:szCs w:val="24"/>
        </w:rPr>
        <w:t>2254/15 od 2</w:t>
      </w:r>
      <w:r>
        <w:rPr>
          <w:rFonts w:hAnsi="Times New Roman" w:ascii="Times New Roman"/>
          <w:szCs w:val="24"/>
        </w:rPr>
        <w:t xml:space="preserve">. </w:t>
      </w:r>
      <w:r w:rsidR="007C36FC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2016.g., a koj</w:t>
      </w:r>
      <w:r w:rsidR="007C36FC">
        <w:rPr>
          <w:rFonts w:hAnsi="Times New Roman" w:ascii="Times New Roman"/>
          <w:szCs w:val="24"/>
        </w:rPr>
        <w:t>e je postalo pravomoćno dana  31</w:t>
      </w:r>
      <w:r>
        <w:rPr>
          <w:rFonts w:hAnsi="Times New Roman" w:ascii="Times New Roman"/>
          <w:szCs w:val="24"/>
        </w:rPr>
        <w:t xml:space="preserve">. </w:t>
      </w:r>
      <w:r w:rsidR="0058332F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2016.</w:t>
      </w:r>
      <w:r w:rsidR="007C36FC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obustavljen je skraćeni stečajni postupak. To iz razloga, jer je odredbom  čl. 433. Stečajnog zakona (NN 71/15</w:t>
      </w:r>
      <w:r w:rsidR="0058332F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58332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7C36FC" w:rsidP="000804E1" w:rsidR="007C36FC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7C36FC" w:rsidR="007579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</w:t>
      </w:r>
      <w:r w:rsidR="0058332F">
        <w:rPr>
          <w:rFonts w:hAnsi="Times New Roman" w:ascii="Times New Roman"/>
          <w:szCs w:val="24"/>
        </w:rPr>
        <w:t xml:space="preserve"> </w:t>
      </w:r>
      <w:r w:rsidR="007C36FC">
        <w:rPr>
          <w:rFonts w:hAnsi="Times New Roman" w:ascii="Times New Roman"/>
          <w:szCs w:val="24"/>
        </w:rPr>
        <w:t>INPULS-LEASING d.o.o. za lesaing, Zagreb, Velimira Škorpika 24/I, OIB 65918029671,</w:t>
      </w:r>
      <w:r w:rsidR="0058332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 navodi da vjerovnik ima tražbinu prema dužniku u iznosu od </w:t>
      </w:r>
      <w:r w:rsidR="007C36FC">
        <w:rPr>
          <w:rFonts w:hAnsi="Times New Roman" w:ascii="Times New Roman"/>
          <w:szCs w:val="24"/>
        </w:rPr>
        <w:t xml:space="preserve">521.305,13 </w:t>
      </w:r>
      <w:r w:rsidR="00757907">
        <w:rPr>
          <w:rFonts w:hAnsi="Times New Roman" w:ascii="Times New Roman"/>
          <w:szCs w:val="24"/>
        </w:rPr>
        <w:t xml:space="preserve">kn, te da se navedena tražbina temelji </w:t>
      </w:r>
      <w:r w:rsidR="007C36FC">
        <w:rPr>
          <w:rFonts w:hAnsi="Times New Roman" w:ascii="Times New Roman"/>
          <w:szCs w:val="24"/>
        </w:rPr>
        <w:t xml:space="preserve">na analitičkoj kartici po Ugovoru br. 10841, </w:t>
      </w:r>
      <w:r w:rsidR="00757907">
        <w:rPr>
          <w:rFonts w:hAnsi="Times New Roman" w:ascii="Times New Roman"/>
          <w:szCs w:val="24"/>
        </w:rPr>
        <w:t>te da du</w:t>
      </w:r>
      <w:r w:rsidR="007C36FC">
        <w:rPr>
          <w:rFonts w:hAnsi="Times New Roman" w:ascii="Times New Roman"/>
          <w:szCs w:val="24"/>
        </w:rPr>
        <w:t>žnik nije izmirio svoje obveze.</w:t>
      </w:r>
    </w:p>
    <w:p w:rsidRDefault="0058332F" w:rsidP="000804E1" w:rsidR="0058332F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Navedeni vjerovnik postupio je po Zaključku suda br. St-</w:t>
      </w:r>
      <w:r w:rsidR="007C36FC">
        <w:rPr>
          <w:rFonts w:hAnsi="Times New Roman" w:ascii="Times New Roman"/>
          <w:szCs w:val="24"/>
        </w:rPr>
        <w:t>2254/15 od 13</w:t>
      </w:r>
      <w:r>
        <w:rPr>
          <w:rFonts w:hAnsi="Times New Roman" w:ascii="Times New Roman"/>
          <w:szCs w:val="24"/>
        </w:rPr>
        <w:t xml:space="preserve">. </w:t>
      </w:r>
      <w:r w:rsidR="007C36FC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2016., odnosno uplatio je zatraženi predujam u ime troškova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7C36FC">
        <w:rPr>
          <w:rFonts w:hAnsi="Times New Roman" w:ascii="Times New Roman"/>
          <w:szCs w:val="24"/>
        </w:rPr>
        <w:t>1177</w:t>
      </w:r>
      <w:r>
        <w:rPr>
          <w:rFonts w:hAnsi="Times New Roman" w:ascii="Times New Roman"/>
          <w:szCs w:val="24"/>
        </w:rPr>
        <w:t xml:space="preserve"> dana u iznosu od </w:t>
      </w:r>
      <w:r w:rsidR="007C36FC">
        <w:rPr>
          <w:rFonts w:hAnsi="Times New Roman" w:ascii="Times New Roman"/>
          <w:szCs w:val="24"/>
        </w:rPr>
        <w:t>1.303.721,65</w:t>
      </w:r>
      <w:r>
        <w:rPr>
          <w:rFonts w:hAnsi="Times New Roman" w:ascii="Times New Roman"/>
          <w:szCs w:val="24"/>
        </w:rPr>
        <w:t xml:space="preserve"> kn.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75790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757907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757907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28</w:t>
      </w:r>
      <w:r w:rsidR="000804E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 2018</w:t>
      </w:r>
      <w:r w:rsidR="000804E1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1A32F7">
        <w:rPr>
          <w:rFonts w:hAnsi="Times New Roman" w:ascii="Times New Roman"/>
          <w:szCs w:val="24"/>
        </w:rPr>
        <w:t>,v.r.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nije dopuštena posebna žalba (čl. 115. st. 1. SZ-a). Protiv zaključka žalba nije dopuštena (čl. 19. st. 7</w:t>
      </w:r>
      <w:r w:rsidR="00A76143">
        <w:rPr>
          <w:rFonts w:hAnsi="Times New Roman" w:ascii="Times New Roman"/>
          <w:i/>
          <w:szCs w:val="24"/>
        </w:rPr>
        <w:t>. SZ-a</w:t>
      </w:r>
      <w:r>
        <w:rPr>
          <w:rFonts w:hAnsi="Times New Roman" w:ascii="Times New Roman"/>
          <w:i/>
          <w:szCs w:val="24"/>
        </w:rPr>
        <w:t xml:space="preserve">.) </w:t>
      </w:r>
    </w:p>
    <w:p w:rsidRDefault="000804E1" w:rsidP="000804E1" w:rsidR="000804E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R="00757907"/>
    <w:p w:rsidRDefault="001A32F7" w:rsidP="001A32F7" w:rsidR="001A32F7" w:rsidRPr="001A32F7">
      <w:pPr>
        <w:ind w:left="4956"/>
        <w:rPr>
          <w:rFonts w:hAnsi="Times New Roman" w:ascii="Times New Roman"/>
        </w:rPr>
      </w:pPr>
      <w:r w:rsidRPr="001A32F7">
        <w:rPr>
          <w:rFonts w:hAnsi="Times New Roman" w:ascii="Times New Roman"/>
        </w:rPr>
        <w:t>Za točnost otpravka-ovlašteni službenik</w:t>
      </w:r>
    </w:p>
    <w:p w:rsidRDefault="001A32F7" w:rsidP="001A32F7" w:rsidR="001A32F7" w:rsidRPr="001A32F7">
      <w:pPr>
        <w:ind w:left="4956"/>
        <w:rPr>
          <w:rFonts w:hAnsi="Times New Roman" w:ascii="Times New Roman"/>
        </w:rPr>
      </w:pPr>
      <w:r w:rsidRPr="001A32F7">
        <w:rPr>
          <w:rFonts w:hAnsi="Times New Roman" w:ascii="Times New Roman"/>
        </w:rPr>
        <w:tab/>
        <w:t xml:space="preserve">   Monika Grbac</w:t>
      </w:r>
    </w:p>
    <w:p w:rsidRDefault="00E53C5B" w:rsidP="00757907" w:rsidR="00E53C5B" w:rsidRPr="007B2393">
      <w:pPr>
        <w:rPr>
          <w:rFonts w:hAnsi="Times New Roman" w:ascii="Times New Roman"/>
        </w:rPr>
      </w:pPr>
    </w:p>
    <w:sectPr w:rsidSect="009B2D18" w:rsidR="00E53C5B" w:rsidRPr="007B23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A32F7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 St-</w:t>
    </w:r>
    <w:r w:rsidR="007C36FC">
      <w:rPr>
        <w:rFonts w:hAnsi="Times New Roman" w:ascii="Times New Roman"/>
        <w:szCs w:val="24"/>
      </w:rPr>
      <w:t>4974</w:t>
    </w:r>
    <w:r>
      <w:rPr>
        <w:rFonts w:hAnsi="Times New Roman" w:ascii="Times New Roman"/>
        <w:szCs w:val="24"/>
      </w:rPr>
      <w:t>/16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804E1"/>
    <w:rsid w:val="001A32F7"/>
    <w:rsid w:val="002B4A0D"/>
    <w:rsid w:val="0058332F"/>
    <w:rsid w:val="006D12CB"/>
    <w:rsid w:val="00757907"/>
    <w:rsid w:val="007B2393"/>
    <w:rsid w:val="007C36FC"/>
    <w:rsid w:val="00987089"/>
    <w:rsid w:val="009B2D18"/>
    <w:rsid w:val="00A76143"/>
    <w:rsid w:val="00B329AF"/>
    <w:rsid w:val="00BB2220"/>
    <w:rsid w:val="00D87750"/>
    <w:rsid w:val="00E5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2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2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2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2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2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2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2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2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4974</izvorni_sadrzaj>
    <derivirana_varijabla naziv="DomainObject.Predmet.Broj_1">4974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St-4974/2016</izvorni_sadrzaj>
    <derivirana_varijabla naziv="DomainObject.Predmet.OznakaBroj_1">St-4974/2016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BENJAMIN LIN d.o.o. zastupanog po punomoćniku JADRANKA SUBAŠIĆ</izvorni_sadrzaj>
    <derivirana_varijabla naziv="DomainObject.Predmet.ProtustrankaFormated_1">  BENJAMIN LIN d.o.o. zastupanog po punomoćniku JADRANKA SUBAŠIĆ</derivirana_varijabla>
  </DomainObject.Predmet.ProtustrankaFormated>
  <DomainObject.Predmet.ProtustrankaFormatedOIB>
    <izvorni_sadrzaj>  BENJAMIN LIN d.o.o., OIB 27328515725 zastupanog po punomoćniku JADRANKA SUBAŠIĆ</izvorni_sadrzaj>
    <derivirana_varijabla naziv="DomainObject.Predmet.ProtustrankaFormatedOIB_1">  BENJAMIN LIN d.o.o., OIB 27328515725 zastupanog po punomoćniku JADRANKA SUBAŠIĆ</derivirana_varijabla>
  </DomainObject.Predmet.ProtustrankaFormatedOIB>
  <DomainObject.Predmet.ProtustrankaFormatedWithAdress>
    <izvorni_sadrzaj> BENJAMIN LIN d.o.o., Trg bana Josipa Jelačića 3, 10000 Zagreb zastupanog po punomoćniku JADRANKA SUBAŠIĆ</izvorni_sadrzaj>
    <derivirana_varijabla naziv="DomainObject.Predmet.ProtustrankaFormatedWithAdress_1"> BENJAMIN LIN d.o.o., Trg bana Josipa Jelačića 3, 10000 Zagreb zastupanog po punomoćniku JADRANKA SUBAŠIĆ</derivirana_varijabla>
  </DomainObject.Predmet.ProtustrankaFormatedWithAdress>
  <DomainObject.Predmet.ProtustrankaFormatedWithAdressOIB>
    <izvorni_sadrzaj> BENJAMIN LIN d.o.o., OIB 27328515725, Trg bana Josipa Jelačića 3, 10000 Zagreb zastupanog po punomoćniku JADRANKA SUBAŠIĆ</izvorni_sadrzaj>
    <derivirana_varijabla naziv="DomainObject.Predmet.ProtustrankaFormatedWithAdressOIB_1"> BENJAMIN LIN d.o.o., OIB 27328515725, Trg bana Josipa Jelačića 3, 10000 Zagreb zastupanog po punomoćniku JADRANKA SUBAŠIĆ</derivirana_varijabla>
  </DomainObject.Predmet.ProtustrankaFormatedWithAdressOIB>
  <DomainObject.Predmet.ProtustrankaWithAdress>
    <izvorni_sadrzaj>BENJAMIN LIN d.o.o. Trg bana Josipa Jelačića 3, 10000 Zagreb</izvorni_sadrzaj>
    <derivirana_varijabla naziv="DomainObject.Predmet.ProtustrankaWithAdress_1">BENJAMIN LIN d.o.o. Trg bana Josipa Jelačića 3, 10000 Zagreb</derivirana_varijabla>
  </DomainObject.Predmet.ProtustrankaWithAdress>
  <DomainObject.Predmet.ProtustrankaWithAdressOIB>
    <izvorni_sadrzaj>BENJAMIN LIN d.o.o., OIB 27328515725, Trg bana Josipa Jelačića 3, 10000 Zagreb</izvorni_sadrzaj>
    <derivirana_varijabla naziv="DomainObject.Predmet.ProtustrankaWithAdressOIB_1">BENJAMIN LIN d.o.o., OIB 27328515725, Trg bana Josipa Jelačića 3, 10000 Zagreb</derivirana_varijabla>
  </DomainObject.Predmet.ProtustrankaWithAdressOIB>
  <DomainObject.Predmet.ProtustrankaNazivFormated>
    <izvorni_sadrzaj>BENJAMIN LIN d.o.o.</izvorni_sadrzaj>
    <derivirana_varijabla naziv="DomainObject.Predmet.ProtustrankaNazivFormated_1">BENJAMIN LIN d.o.o.</derivirana_varijabla>
  </DomainObject.Predmet.ProtustrankaNazivFormated>
  <DomainObject.Predmet.ProtustrankaNazivFormatedOIB>
    <izvorni_sadrzaj>BENJAMIN LIN d.o.o., OIB 27328515725</izvorni_sadrzaj>
    <derivirana_varijabla naziv="DomainObject.Predmet.ProtustrankaNazivFormatedOIB_1">BENJAMIN LIN d.o.o., OIB 27328515725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IMPULS-LEASING društvo s ograničenom odgovornošću za leasing zastupanog po punomoćniku OD KNEZOVIĆ &amp; PARTNERI j.t.d.</izvorni_sadrzaj>
    <derivirana_varijabla naziv="DomainObject.Predmet.StrankaFormated_1">  FINA Regionalni centar Zagreb; IMPULS-LEASING društvo s ograničenom odgovornošću za leasing zastupanog po punomoćniku OD KNEZOVIĆ &amp; PARTNERI j.t.d.</derivirana_varijabla>
  </DomainObject.Predmet.StrankaFormated>
  <DomainObject.Predmet.StrankaFormatedOIB>
    <izvorni_sadrzaj>  FINA Regionalni centar Zagreb, OIB 85821130368; IMPULS-LEASING društvo s ograničenom odgovornošću za leasing, OIB 65918029671 zastupanog po punomoćniku OD KNEZOVIĆ &amp; PARTNERI j.t.d.</izvorni_sadrzaj>
    <derivirana_varijabla naziv="DomainObject.Predmet.StrankaFormatedOIB_1">  FINA Regionalni centar Zagreb, OIB 85821130368; IMPULS-LEASING društvo s ograničenom odgovornošću za leasing, OIB 65918029671 zastupanog po punomoćniku OD KNEZOVIĆ &amp; PARTNERI j.t.d.</derivirana_varijabla>
  </DomainObject.Predmet.StrankaFormatedOIB>
  <DomainObject.Predmet.StrankaFormatedWithAdress>
    <izvorni_sadrzaj> FINA Regionalni centar Zagreb, Trg svibanjskih žrtava 1995. 1, 10000 Zagreb; IMPULS-LEASING društvo s ograničenom odgovornošću za leasing, Velimira Škorpika 241, 10000 Zagreb zastupanog po punomoćniku OD KNEZOVIĆ &amp; PARTNERI j.t.d.</izvorni_sadrzaj>
    <derivirana_varijabla naziv="DomainObject.Predmet.StrankaFormatedWithAdress_1"> FINA Regionalni centar Zagreb, Trg svibanjskih žrtava 1995. 1, 10000 Zagreb; IMPULS-LEASING društvo s ograničenom odgovornošću za leasing, Velimira Škorpika 241, 10000 Zagreb zastupanog po punomoćniku OD KNEZOVIĆ &amp; PARTNERI j.t.d.</derivirana_varijabla>
  </DomainObject.Predmet.StrankaFormatedWithAdress>
  <DomainObject.Predmet.StrankaFormatedWithAdressOIB>
    <izvorni_sadrzaj> FINA Regionalni centar Zagreb, OIB 85821130368, Trg svibanjskih žrtava 1995. 1, 10000 Zagreb; IMPULS-LEASING društvo s ograničenom odgovornošću za leasing, OIB 65918029671, Velimira Škorpika 241, 10000 Zagreb zastupanog po punomoćniku OD KNEZOVIĆ &amp; PARTNERI j.t.d.</izvorni_sadrzaj>
    <derivirana_varijabla naziv="DomainObject.Predmet.StrankaFormatedWithAdressOIB_1"> FINA Regionalni centar Zagreb, OIB 85821130368, Trg svibanjskih žrtava 1995. 1, 10000 Zagreb; IMPULS-LEASING društvo s ograničenom odgovornošću za leasing, OIB 65918029671, Velimira Škorpika 241, 10000 Zagreb zastupanog po punomoćniku OD KNEZOVIĆ &amp; PARTNERI j.t.d.</derivirana_varijabla>
  </DomainObject.Predmet.StrankaFormatedWithAdressOIB>
  <DomainObject.Predmet.StrankaWithAdress>
    <izvorni_sadrzaj>FINA Regionalni centar Zagreb Trg svibanjskih žrtava 1995. 1,10000 Zagreb,IMPULS-LEASING društvo s ograničenom odgovornošću za leasing Velimira Škorpika 241,10000 Zagreb</izvorni_sadrzaj>
    <derivirana_varijabla naziv="DomainObject.Predmet.StrankaWithAdress_1">FINA Regionalni centar Zagreb Trg svibanjskih žrtava 1995. 1,10000 Zagreb,IMPULS-LEASING društvo s ograničenom odgovornošću za leasing Velimira Škorpika 241,10000 Zagreb</derivirana_varijabla>
  </DomainObject.Predmet.StrankaWithAdress>
  <DomainObject.Predmet.StrankaWithAdressOIB>
    <izvorni_sadrzaj>FINA Regionalni centar Zagreb, OIB 85821130368, Trg svibanjskih žrtava 1995. 1,10000 Zagreb,IMPULS-LEASING društvo s ograničenom odgovornošću za leasing, OIB 65918029671, Velimira Škorpika 241,10000 Zagreb</izvorni_sadrzaj>
    <derivirana_varijabla naziv="DomainObject.Predmet.StrankaWithAdressOIB_1">FINA Regionalni centar Zagreb, OIB 85821130368, Trg svibanjskih žrtava 1995. 1,10000 Zagreb,IMPULS-LEASING društvo s ograničenom odgovornošću za leasing, OIB 65918029671, Velimira Škorpika 241,10000 Zagreb</derivirana_varijabla>
  </DomainObject.Predmet.StrankaWithAdressOIB>
  <DomainObject.Predmet.StrankaNazivFormated>
    <izvorni_sadrzaj>FINA Regionalni centar Zagreb,IMPULS-LEASING društvo s ograničenom odgovornošću za leasing</izvorni_sadrzaj>
    <derivirana_varijabla naziv="DomainObject.Predmet.StrankaNazivFormated_1">FINA Regionalni centar Zagreb,IMPULS-LEASING društvo s ograničenom odgovornošću za leasing</derivirana_varijabla>
  </DomainObject.Predmet.StrankaNazivFormated>
  <DomainObject.Predmet.StrankaNazivFormatedOIB>
    <izvorni_sadrzaj>FINA Regionalni centar Zagreb, OIB 85821130368,IMPULS-LEASING društvo s ograničenom odgovornošću za leasing, OIB 65918029671</izvorni_sadrzaj>
    <derivirana_varijabla naziv="DomainObject.Predmet.StrankaNazivFormatedOIB_1">FINA Regionalni centar Zagreb, OIB 85821130368,IMPULS-LEASING društvo s ograničenom odgovornošću za leasing, OIB 65918029671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IMPULS-LEASING društvo s ograničenom odgovornošću za leasing zastupanog po punomoćniku OD KNEZOVIĆ &amp; PARTNERI j.t.d.</item>
    </izvorni_sadrzaj>
    <derivirana_varijabla naziv="DomainObject.Predmet.StrankaListFormated_1">
      <item>FINA Regionalni centar Zagreb</item>
      <item>IMPULS-LEASING društvo s ograničenom odgovornošću za leasing zastupanog po punomoćniku OD KNEZOVIĆ &amp; PARTNERI j.t.d.</item>
    </derivirana_varijabla>
  </DomainObject.Predmet.StrankaListFormated>
  <DomainObject.Predmet.StrankaListFormatedOIB>
    <izvorni_sadrzaj>
      <item>FINA Regionalni centar Zagreb, OIB 85821130368</item>
      <item>IMPULS-LEASING društvo s ograničenom odgovornošću za leasing, OIB 65918029671 zastupanog po punomoćniku OD KNEZOVIĆ &amp; PARTNERI j.t.d.</item>
    </izvorni_sadrzaj>
    <derivirana_varijabla naziv="DomainObject.Predmet.StrankaListFormatedOIB_1">
      <item>FINA Regionalni centar Zagreb, OIB 85821130368</item>
      <item>IMPULS-LEASING društvo s ograničenom odgovornošću za leasing, OIB 65918029671 zastupanog po punomoćniku OD KNEZOVIĆ &amp; PARTNERI j.t.d.</item>
    </derivirana_varijabla>
  </DomainObject.Predmet.StrankaListFormatedOIB>
  <DomainObject.Predmet.StrankaListFormatedWithAdress>
    <izvorni_sadrzaj>
      <item>FINA Regionalni centar Zagreb, Trg svibanjskih žrtava 1995. 1, 10000 Zagreb</item>
      <item>IMPULS-LEASING društvo s ograničenom odgovornošću za leasing, Velimira Škorpika 241, 10000 Zagreb zastupanog po punomoćniku OD KNEZOVIĆ &amp; PARTNERI j.t.d.</item>
    </izvorni_sadrzaj>
    <derivirana_varijabla naziv="DomainObject.Predmet.StrankaListFormatedWithAdress_1">
      <item>FINA Regionalni centar Zagreb, Trg svibanjskih žrtava 1995. 1, 10000 Zagreb</item>
      <item>IMPULS-LEASING društvo s ograničenom odgovornošću za leasing, Velimira Škorpika 241, 10000 Zagreb zastupanog po punomoćniku OD KNEZOVIĆ &amp; PARTNERI j.t.d.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IMPULS-LEASING društvo s ograničenom odgovornošću za leasing, OIB 65918029671, Velimira Škorpika 241, 10000 Zagreb zastupanog po punomoćniku OD KNEZOVIĆ &amp; PARTNERI j.t.d.</item>
    </izvorni_sadrzaj>
    <derivirana_varijabla naziv="DomainObject.Predmet.StrankaListFormatedWithAdressOIB_1">
      <item>FINA Regionalni centar Zagreb, OIB 85821130368, Trg svibanjskih žrtava 1995. 1, 10000 Zagreb</item>
      <item>IMPULS-LEASING društvo s ograničenom odgovornošću za leasing, OIB 65918029671, Velimira Škorpika 241, 10000 Zagreb zastupanog po punomoćniku OD KNEZOVIĆ &amp; PARTNERI j.t.d.</item>
    </derivirana_varijabla>
  </DomainObject.Predmet.StrankaListFormatedWithAdressOIB>
  <DomainObject.Predmet.StrankaListNazivFormated>
    <izvorni_sadrzaj>
      <item>FINA Regionalni centar Zagreb</item>
      <item>IMPULS-LEASING društvo s ograničenom odgovornošću za leasing</item>
    </izvorni_sadrzaj>
    <derivirana_varijabla naziv="DomainObject.Predmet.StrankaListNazivFormated_1">
      <item>FINA Regionalni centar Zagreb</item>
      <item>IMPULS-LEASING društvo s ograničenom odgovornošću za leasing</item>
    </derivirana_varijabla>
  </DomainObject.Predmet.StrankaListNazivFormated>
  <DomainObject.Predmet.StrankaListNaziv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NazivFormatedOIB_1">
      <item>FINA Regionalni centar Zagreb, OIB 85821130368</item>
      <item>IMPULS-LEASING društvo s ograničenom odgovornošću za leasing, OIB 65918029671</item>
    </derivirana_varijabla>
  </DomainObject.Predmet.StrankaListNazivFormatedOIB>
  <DomainObject.Predmet.ProtuStrankaListFormated>
    <izvorni_sadrzaj>
      <item>BENJAMIN LIN d.o.o. zastupanog po punomoćniku JADRANKA SUBAŠIĆ</item>
    </izvorni_sadrzaj>
    <derivirana_varijabla naziv="DomainObject.Predmet.ProtuStrankaListFormated_1">
      <item>BENJAMIN LIN d.o.o. zastupanog po punomoćniku JADRANKA SUBAŠIĆ</item>
    </derivirana_varijabla>
  </DomainObject.Predmet.ProtuStrankaListFormated>
  <DomainObject.Predmet.ProtuStrankaListFormatedOIB>
    <izvorni_sadrzaj>
      <item>BENJAMIN LIN d.o.o., OIB 27328515725 zastupanog po punomoćniku JADRANKA SUBAŠIĆ</item>
    </izvorni_sadrzaj>
    <derivirana_varijabla naziv="DomainObject.Predmet.ProtuStrankaListFormatedOIB_1">
      <item>BENJAMIN LIN d.o.o., OIB 27328515725 zastupanog po punomoćniku JADRANKA SUBAŠIĆ</item>
    </derivirana_varijabla>
  </DomainObject.Predmet.ProtuStrankaListFormatedOIB>
  <DomainObject.Predmet.ProtuStrankaListFormatedWithAdress>
    <izvorni_sadrzaj>
      <item>BENJAMIN LIN d.o.o., Trg bana Josipa Jelačića 3, 10000 Zagreb zastupanog po punomoćniku JADRANKA SUBAŠIĆ</item>
    </izvorni_sadrzaj>
    <derivirana_varijabla naziv="DomainObject.Predmet.ProtuStrankaListFormatedWithAdress_1">
      <item>BENJAMIN LIN d.o.o., Trg bana Josipa Jelačića 3, 10000 Zagreb zastupanog po punomoćniku JADRANKA SUBAŠIĆ</item>
    </derivirana_varijabla>
  </DomainObject.Predmet.ProtuStrankaListFormatedWithAdress>
  <DomainObject.Predmet.ProtuStrankaListFormatedWithAdressOIB>
    <izvorni_sadrzaj>
      <item>BENJAMIN LIN d.o.o., OIB 27328515725, Trg bana Josipa Jelačića 3, 10000 Zagreb zastupanog po punomoćniku JADRANKA SUBAŠIĆ</item>
    </izvorni_sadrzaj>
    <derivirana_varijabla naziv="DomainObject.Predmet.ProtuStrankaListFormatedWithAdressOIB_1">
      <item>BENJAMIN LIN d.o.o., OIB 27328515725, Trg bana Josipa Jelačića 3, 10000 Zagreb zastupanog po punomoćniku JADRANKA SUBAŠIĆ</item>
    </derivirana_varijabla>
  </DomainObject.Predmet.ProtuStrankaListFormatedWithAdressOIB>
  <DomainObject.Predmet.ProtuStrankaListNazivFormated>
    <izvorni_sadrzaj>
      <item>BENJAMIN LIN d.o.o.</item>
    </izvorni_sadrzaj>
    <derivirana_varijabla naziv="DomainObject.Predmet.ProtuStrankaListNazivFormated_1">
      <item>BENJAMIN LIN d.o.o.</item>
    </derivirana_varijabla>
  </DomainObject.Predmet.ProtuStrankaListNazivFormated>
  <DomainObject.Predmet.ProtuStrankaListNazivFormatedOIB>
    <izvorni_sadrzaj>
      <item>BENJAMIN LIN d.o.o., OIB 27328515725</item>
    </izvorni_sadrzaj>
    <derivirana_varijabla naziv="DomainObject.Predmet.ProtuStrankaListNazivFormatedOIB_1">
      <item>BENJAMIN LIN d.o.o., OIB 27328515725</item>
    </derivirana_varijabla>
  </DomainObject.Predmet.ProtuStrankaListNazivFormatedOIB>
  <DomainObject.Predmet.OstaliListFormated>
    <izvorni_sadrzaj>
      <item>JADRANKA SUBAŠIĆ punomoćnik sudionika u postupku BENJAMIN LIN d.o.o.</item>
      <item>OD KNEZOVIĆ &amp; PARTNERI j.t.d. punomoćnik sudionika u postupku IMPULS-LEASING društvo s ograničenom odgovornošću za leasing</item>
    </izvorni_sadrzaj>
    <derivirana_varijabla naziv="DomainObject.Predmet.OstaliListFormated_1">
      <item>JADRANKA SUBAŠIĆ punomoćnik sudionika u postupku BENJAMIN LIN d.o.o.</item>
      <item>OD KNEZOVIĆ &amp; PARTNERI j.t.d. punomoćnik sudionika u postupku IMPULS-LEASING društvo s ograničenom odgovornošću za leasing</item>
    </derivirana_varijabla>
  </DomainObject.Predmet.OstaliListFormated>
  <DomainObject.Predmet.OstaliListFormatedOIB>
    <izvorni_sadrzaj>
      <item>JADRANKA SUBAŠIĆ, OIB 12988907528 punomoćnik sudionika u postupku BENJAMIN LIN d.o.o.</item>
      <item>OD KNEZOVIĆ &amp; PARTNERI j.t.d. punomoćnik sudionika u postupku IMPULS-LEASING društvo s ograničenom odgovornošću za leasing</item>
    </izvorni_sadrzaj>
    <derivirana_varijabla naziv="DomainObject.Predmet.OstaliListFormatedOIB_1">
      <item>JADRANKA SUBAŠIĆ, OIB 12988907528 punomoćnik sudionika u postupku BENJAMIN LIN d.o.o.</item>
      <item>OD KNEZOVIĆ &amp; PARTNERI j.t.d. punomoćnik sudionika u postupku IMPULS-LEASING društvo s ograničenom odgovornošću za leasing</item>
    </derivirana_varijabla>
  </DomainObject.Predmet.OstaliListFormatedOIB>
  <DomainObject.Predmet.OstaliListFormatedWithAdress>
    <izvorni_sadrzaj>
      <item>JADRANKA SUBAŠIĆ, Dankovečka 9, 10000 Zagreb punomoćnik sudionika u postupku BENJAMIN LIN d.o.o.</item>
      <item>OD KNEZOVIĆ &amp; PARTNERI j.t.d., Radnička c. 54, 10000 Zagreb punomoćnik sudionika u postupku IMPULS-LEASING društvo s ograničenom odgovornošću za leasing</item>
    </izvorni_sadrzaj>
    <derivirana_varijabla naziv="DomainObject.Predmet.OstaliListFormatedWithAdress_1">
      <item>JADRANKA SUBAŠIĆ, Dankovečka 9, 10000 Zagreb punomoćnik sudionika u postupku BENJAMIN LIN d.o.o.</item>
      <item>OD KNEZOVIĆ &amp; PARTNERI j.t.d., Radnička c. 54, 10000 Zagreb punomoćnik sudionika u postupku IMPULS-LEASING društvo s ograničenom odgovornošću za leasing</item>
    </derivirana_varijabla>
  </DomainObject.Predmet.OstaliListFormatedWithAdress>
  <DomainObject.Predmet.OstaliListFormatedWithAdressOIB>
    <izvorni_sadrzaj>
      <item>JADRANKA SUBAŠIĆ, OIB 12988907528, Dankovečka 9, 10000 Zagreb punomoćnik sudionika u postupku BENJAMIN LIN d.o.o.</item>
      <item>OD KNEZOVIĆ &amp; PARTNERI j.t.d., Radnička c. 54, 10000 Zagreb punomoćnik sudionika u postupku IMPULS-LEASING društvo s ograničenom odgovornošću za leasing</item>
    </izvorni_sadrzaj>
    <derivirana_varijabla naziv="DomainObject.Predmet.OstaliListFormatedWithAdressOIB_1">
      <item>JADRANKA SUBAŠIĆ, OIB 12988907528, Dankovečka 9, 10000 Zagreb punomoćnik sudionika u postupku BENJAMIN LIN d.o.o.</item>
      <item>OD KNEZOVIĆ &amp; PARTNERI j.t.d., Radnička c. 54, 10000 Zagreb punomoćnik sudionika u postupku IMPULS-LEASING društvo s ograničenom odgovornošću za leasing</item>
    </derivirana_varijabla>
  </DomainObject.Predmet.OstaliListFormatedWithAdressOIB>
  <DomainObject.Predmet.OstaliListNazivFormated>
    <izvorni_sadrzaj>
      <item>JADRANKA SUBAŠIĆ</item>
      <item>OD KNEZOVIĆ &amp; PARTNERI j.t.d.</item>
    </izvorni_sadrzaj>
    <derivirana_varijabla naziv="DomainObject.Predmet.OstaliListNazivFormated_1">
      <item>JADRANKA SUBAŠIĆ</item>
      <item>OD KNEZOVIĆ &amp; PARTNERI j.t.d.</item>
    </derivirana_varijabla>
  </DomainObject.Predmet.OstaliListNazivFormated>
  <DomainObject.Predmet.OstaliListNazivFormatedOIB>
    <izvorni_sadrzaj>
      <item>JADRANKA SUBAŠIĆ, OIB 12988907528</item>
      <item>OD KNEZOVIĆ &amp; PARTNERI j.t.d.</item>
    </izvorni_sadrzaj>
    <derivirana_varijabla naziv="DomainObject.Predmet.OstaliListNazivFormatedOIB_1">
      <item>JADRANKA SUBAŠIĆ, OIB 12988907528</item>
      <item>OD KNEZOVIĆ &amp;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BENJAMIN LIN d.o.o.</izvorni_sadrzaj>
    <derivirana_varijabla naziv="DomainObject.Predmet.ProtustrankaIDrugi_1">BENJAMIN LIN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BENJAMIN LIN d.o.o., OIB 27328515725, Trg bana Josipa Jelačića 3, 10000 Zagreb</izvorni_sadrzaj>
    <derivirana_varijabla naziv="DomainObject.Predmet.ProtustrankaIDrugiAdressOIB_1">BENJAMIN LIN d.o.o., OIB 27328515725,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BENJAMIN LIN d.o.o.</item>
      <item>FINA Regionalni centar Zagreb</item>
      <item>IMPULS-LEASING društvo s ograničenom odgovornošću za leasing</item>
      <item>JADRANKA SUBAŠIĆ</item>
      <item>OD KNEZOVIĆ &amp; PARTNERI j.t.d.</item>
    </izvorni_sadrzaj>
    <derivirana_varijabla naziv="DomainObject.Predmet.SudioniciListNaziv_1">
      <item>BENJAMIN LIN d.o.o.</item>
      <item>FINA Regionalni centar Zagreb</item>
      <item>IMPULS-LEASING društvo s ograničenom odgovornošću za leasing</item>
      <item>JADRANKA SUBAŠIĆ</item>
      <item>OD KNEZOVIĆ &amp; PARTNERI j.t.d.</item>
    </derivirana_varijabla>
  </DomainObject.Predmet.SudioniciListNaziv>
  <DomainObject.Predmet.SudioniciListAdressOIB>
    <izvorni_sadrzaj>
      <item>BENJAMIN LIN d.o.o., OIB 27328515725, Trg bana Josipa Jelačića 3,10000 Zagreb</item>
      <item>FINA Regionalni centar Zagreb, OIB 85821130368, Trg svibanjskih žrtava 1995. 1,10000 Zagreb</item>
      <item>IMPULS-LEASING društvo s ograničenom odgovornošću za leasing, OIB 65918029671, Velimira Škorpika 241,10000 Zagreb</item>
      <item>JADRANKA SUBAŠIĆ, OIB 12988907528, Dankovečka 9,10000 Zagreb</item>
      <item>OD KNEZOVIĆ &amp; PARTNERI j.t.d., Radnička c. 54,10000 Zagreb</item>
    </izvorni_sadrzaj>
    <derivirana_varijabla naziv="DomainObject.Predmet.SudioniciListAdressOIB_1">
      <item>BENJAMIN LIN d.o.o., OIB 27328515725, Trg bana Josipa Jelačića 3,10000 Zagreb</item>
      <item>FINA Regionalni centar Zagreb, OIB 85821130368, Trg svibanjskih žrtava 1995. 1,10000 Zagreb</item>
      <item>IMPULS-LEASING društvo s ograničenom odgovornošću za leasing, OIB 65918029671, Velimira Škorpika 241,10000 Zagreb</item>
      <item>JADRANKA SUBAŠIĆ, OIB 12988907528, Dankovečka 9,10000 Zagreb</item>
      <item>OD KNEZOVIĆ &amp; PARTNERI j.t.d., Radnička c.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27328515725</item>
      <item>, OIB 85821130368</item>
      <item>, OIB 65918029671</item>
      <item>, OIB 12988907528</item>
      <item>, OIB null</item>
    </izvorni_sadrzaj>
    <derivirana_varijabla naziv="DomainObject.Predmet.SudioniciListNazivOIB_1">
      <item>, OIB 27328515725</item>
      <item>, OIB 85821130368</item>
      <item>, OIB 65918029671</item>
      <item>, OIB 12988907528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4543</properties:Characters>
  <properties:Lines>129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2018-02-28T12:56:00Z</dcterms:created>
  <dc:creator>Monika Grbac</dc:creator>
  <cp:lastModifiedBy>Monika Grbac</cp:lastModifiedBy>
  <dcterms:modified xmlns:xsi="http://www.w3.org/2001/XMLSchema-instance" xsi:type="dcterms:W3CDTF">2018-02-28T13:03:00Z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(st-4974-16 BENJAMIN LIN.docx)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