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6d83" w14:paraId="cf86d83" w:rsidRDefault="009114E0" w:rsidP="009114E0" w:rsidR="009114E0" w:rsidRPr="003527C1">
      <w:pPr>
        <w:tabs>
          <w:tab w:pos="5940" w:val="left"/>
        </w:tabs>
        <w:spacing w:lineRule="atLeast" w:line="240"/>
        <w15:collapsed w:val="false"/>
        <w:rPr>
          <w:spacing w:val="8"/>
        </w:rPr>
      </w:pPr>
      <w:bookmarkStart w:name="_GoBack" w:id="0"/>
      <w:bookmarkEnd w:id="0"/>
      <w:r>
        <w:t xml:space="preserve">REPUBLIKA HRVATSKA </w:t>
      </w:r>
      <w:r>
        <w:tab/>
      </w:r>
      <w:r>
        <w:tab/>
      </w:r>
      <w:r>
        <w:tab/>
      </w:r>
      <w:r w:rsidR="002E3E83">
        <w:t xml:space="preserve">     </w:t>
      </w:r>
      <w:r w:rsidRPr="009114E0">
        <w:t>2 St-379/2016-</w:t>
      </w:r>
      <w:r w:rsidR="002E3E83">
        <w:t>46</w:t>
      </w:r>
      <w:r w:rsidRPr="009114E0">
        <w:t xml:space="preserve">  </w:t>
      </w:r>
      <w:r w:rsidRPr="003527C1">
        <w:t xml:space="preserve">    </w:t>
      </w:r>
    </w:p>
    <w:p w:rsidRDefault="009114E0" w:rsidP="009114E0" w:rsidR="009114E0" w:rsidRPr="003527C1">
      <w:pPr>
        <w:spacing w:lineRule="atLeast" w:line="240"/>
      </w:pPr>
      <w:r w:rsidRPr="003527C1">
        <w:t>TRGOVAČKI SUD U PAZINU</w:t>
      </w: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114E0" w:rsidP="009114E0" w:rsidR="009114E0">
      <w:pPr>
        <w:spacing w:lineRule="atLeast" w:line="240"/>
      </w:pPr>
      <w:r w:rsidRPr="003527C1">
        <w:t>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3527C1">
        <w:t xml:space="preserve">  </w:t>
      </w:r>
      <w:r w:rsidRPr="003527C1">
        <w:br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</w:p>
    <w:p w:rsidRDefault="009114E0" w:rsidP="009114E0" w:rsidR="009114E0" w:rsidRPr="003527C1">
      <w:pPr>
        <w:spacing w:lineRule="atLeast" w:line="240"/>
      </w:pPr>
      <w:r w:rsidRPr="003527C1">
        <w:tab/>
      </w:r>
      <w:r w:rsidRPr="003527C1">
        <w:tab/>
      </w:r>
      <w:r w:rsidRPr="003527C1">
        <w:tab/>
      </w:r>
    </w:p>
    <w:p w:rsidRDefault="009114E0" w:rsidP="009114E0" w:rsidR="009114E0" w:rsidRPr="003527C1">
      <w:pPr>
        <w:spacing w:lineRule="atLeast" w:line="240"/>
        <w:jc w:val="center"/>
      </w:pPr>
      <w:r w:rsidRPr="003527C1">
        <w:t>Z A P I S N I K</w:t>
      </w:r>
    </w:p>
    <w:p w:rsidRDefault="009114E0" w:rsidP="009114E0" w:rsidR="009114E0" w:rsidRPr="002E3E83">
      <w:pPr>
        <w:spacing w:lineRule="atLeast" w:line="240"/>
        <w:jc w:val="center"/>
      </w:pPr>
      <w:r w:rsidRPr="002E3E83">
        <w:t>Od 2</w:t>
      </w:r>
      <w:r w:rsidR="002E3E83" w:rsidRPr="002E3E83">
        <w:t>1</w:t>
      </w:r>
      <w:r w:rsidRPr="002E3E83">
        <w:t>. prosinca 2017.</w:t>
      </w:r>
    </w:p>
    <w:p w:rsidRDefault="009114E0" w:rsidP="009114E0" w:rsidR="009114E0" w:rsidRPr="009114E0">
      <w:pPr>
        <w:spacing w:lineRule="atLeast" w:line="240"/>
        <w:jc w:val="center"/>
      </w:pPr>
      <w:r w:rsidRPr="009114E0">
        <w:t>Sastavljen kod Trgovačkog suda u Pazinu,</w:t>
      </w:r>
    </w:p>
    <w:p w:rsidRDefault="009114E0" w:rsidP="009114E0" w:rsidR="009114E0">
      <w:pPr>
        <w:jc w:val="center"/>
        <w:rPr>
          <w:color w:val="FF0000"/>
        </w:rPr>
      </w:pPr>
      <w:r w:rsidRPr="003527C1">
        <w:t xml:space="preserve">ročište radi određivanja vrijednosti </w:t>
      </w:r>
      <w:r>
        <w:t>nekretnine:</w:t>
      </w:r>
    </w:p>
    <w:p w:rsidRDefault="009114E0" w:rsidP="009114E0" w:rsidR="009114E0" w:rsidRPr="00A013C2">
      <w:pPr>
        <w:jc w:val="both"/>
      </w:pPr>
      <w:r w:rsidRPr="00652BD1">
        <w:tab/>
      </w:r>
      <w:r>
        <w:t>1. suvlasnički dio: 7375/10000 dijela k.č.br. 798/ZGR (u novom premjeru dio k.č.br. 1326 k.o. Buzet-Stari Grad) upisane u zk.ul. 876, k.o. Buzet, s kojim je povezan poseban dio u elaboratu označen oznakom "A" bez boje, poslovne prostorije u prizemlju i na katu, ukupne površine 688,81 mč, k</w:t>
      </w:r>
      <w:r w:rsidRPr="00A013C2">
        <w:t>oje se sastoje iz:</w:t>
      </w:r>
    </w:p>
    <w:p w:rsidRDefault="009114E0" w:rsidP="009114E0" w:rsidR="009114E0">
      <w:pPr>
        <w:jc w:val="both"/>
      </w:pPr>
      <w:r>
        <w:t>a) izložbenog salona sa stubištem, skladišta, prolaza za dostavu, trgovine, hodnika, spremišta i WC-a, površine 322,97 mč u prizemlju i</w:t>
      </w:r>
    </w:p>
    <w:p w:rsidRDefault="009114E0" w:rsidP="009114E0" w:rsidR="009114E0">
      <w:pPr>
        <w:jc w:val="both"/>
      </w:pPr>
      <w:r>
        <w:t>b)</w:t>
      </w:r>
      <w:r w:rsidRPr="00CE77E8">
        <w:rPr>
          <w:color w:val="FF0000"/>
        </w:rPr>
        <w:t xml:space="preserve"> </w:t>
      </w:r>
      <w:r>
        <w:t>prodajnog prostora i krovišta-ravan krov dogradnje, površine 365,84 mč, na katu, etažno vlasništvo (E-1);</w:t>
      </w:r>
    </w:p>
    <w:p w:rsidRDefault="009114E0" w:rsidP="009114E0" w:rsidR="009114E0" w:rsidRPr="00250AE0">
      <w:pPr>
        <w:jc w:val="both"/>
      </w:pPr>
      <w:r>
        <w:tab/>
        <w:t>2. suvlasnički dio: 1475/2000 dijela k.č.br. 3861/47, upisana u zk.ul. 887, k.o. Buzet</w:t>
      </w:r>
      <w:r w:rsidRPr="00250AE0">
        <w:t>,</w:t>
      </w:r>
    </w:p>
    <w:p w:rsidRDefault="009114E0" w:rsidP="009114E0" w:rsidR="009114E0">
      <w:pPr>
        <w:jc w:val="center"/>
      </w:pPr>
      <w:r w:rsidRPr="003527C1">
        <w:t xml:space="preserve">radi prodaje u stečajnom postupku nad </w:t>
      </w:r>
      <w:r w:rsidRPr="002A0273">
        <w:t xml:space="preserve">stečajnim dužnikom </w:t>
      </w:r>
    </w:p>
    <w:p w:rsidRDefault="009114E0" w:rsidP="009114E0" w:rsidR="009114E0" w:rsidRPr="003527C1">
      <w:pPr>
        <w:jc w:val="center"/>
      </w:pPr>
      <w:r>
        <w:t>GORIČICA d.o.o. u stečaju, Buzet, Trg Fontana 6, OIB: 50074698654</w:t>
      </w:r>
    </w:p>
    <w:p w:rsidRDefault="009114E0" w:rsidP="009114E0" w:rsidR="009114E0" w:rsidRPr="003527C1">
      <w:pPr>
        <w:jc w:val="center"/>
      </w:pPr>
    </w:p>
    <w:p w:rsidRDefault="009114E0" w:rsidP="009114E0" w:rsidR="009114E0">
      <w:pPr>
        <w:spacing w:lineRule="atLeast" w:line="240"/>
        <w:ind w:firstLine="720"/>
        <w:jc w:val="center"/>
      </w:pPr>
    </w:p>
    <w:p w:rsidRDefault="009114E0" w:rsidP="009114E0" w:rsidR="009114E0" w:rsidRPr="003527C1">
      <w:pPr>
        <w:spacing w:lineRule="atLeast" w:line="240"/>
        <w:ind w:firstLine="720"/>
        <w:jc w:val="center"/>
      </w:pPr>
      <w:r w:rsidRPr="003527C1">
        <w:t xml:space="preserve">  </w:t>
      </w:r>
    </w:p>
    <w:p w:rsidRDefault="009114E0" w:rsidP="009114E0" w:rsidR="009114E0" w:rsidRPr="003527C1">
      <w:pPr>
        <w:spacing w:lineRule="atLeast" w:line="240"/>
        <w:jc w:val="both"/>
      </w:pPr>
      <w:r w:rsidRPr="003527C1">
        <w:t>OD SUDA NAZOČNI:</w:t>
      </w:r>
    </w:p>
    <w:p w:rsidRDefault="009114E0" w:rsidP="009114E0" w:rsidR="009114E0" w:rsidRPr="003527C1">
      <w:pPr>
        <w:spacing w:lineRule="atLeast" w:line="240"/>
        <w:jc w:val="both"/>
      </w:pPr>
      <w:r>
        <w:t>Adrijana Labinjan Skok, stečajna sutkinja</w:t>
      </w:r>
      <w:r w:rsidRPr="003527C1">
        <w:t xml:space="preserve"> </w:t>
      </w:r>
    </w:p>
    <w:p w:rsidRDefault="009114E0" w:rsidP="009114E0" w:rsidR="009114E0" w:rsidRPr="003527C1">
      <w:pPr>
        <w:spacing w:lineRule="atLeast" w:line="240"/>
        <w:jc w:val="both"/>
      </w:pPr>
      <w:r w:rsidRPr="003527C1">
        <w:t>Jasmina Matika, zapisničar</w:t>
      </w:r>
      <w:r>
        <w:t>ka</w:t>
      </w:r>
    </w:p>
    <w:p w:rsidRDefault="009114E0" w:rsidP="009114E0" w:rsidR="009114E0" w:rsidRPr="003527C1">
      <w:pPr>
        <w:spacing w:lineRule="atLeast" w:line="240"/>
        <w:jc w:val="both"/>
      </w:pPr>
    </w:p>
    <w:p w:rsidRDefault="009114E0" w:rsidP="009114E0" w:rsidR="009114E0" w:rsidRPr="002E3E83">
      <w:pPr>
        <w:spacing w:lineRule="atLeast" w:line="240"/>
        <w:jc w:val="both"/>
      </w:pPr>
      <w:r w:rsidRPr="002E3E83">
        <w:t xml:space="preserve">Početak u </w:t>
      </w:r>
      <w:r w:rsidR="002E3E83" w:rsidRPr="002E3E83">
        <w:t>13</w:t>
      </w:r>
      <w:r w:rsidRPr="002E3E83">
        <w:t>:</w:t>
      </w:r>
      <w:r w:rsidR="002E3E83" w:rsidRPr="002E3E83">
        <w:t>1</w:t>
      </w:r>
      <w:r w:rsidRPr="002E3E83">
        <w:t>5 sati. Ročište je javno.</w:t>
      </w:r>
    </w:p>
    <w:p w:rsidRDefault="009114E0" w:rsidP="009114E0" w:rsidR="009114E0" w:rsidRPr="002E3E83">
      <w:pPr>
        <w:spacing w:lineRule="atLeast" w:line="240"/>
        <w:jc w:val="both"/>
      </w:pPr>
      <w:r w:rsidRPr="002E3E83">
        <w:t>Utvrđuje se da su pristupili:</w:t>
      </w:r>
    </w:p>
    <w:p w:rsidRDefault="002E3E83" w:rsidP="009114E0" w:rsidR="009114E0" w:rsidRPr="002E3E83">
      <w:pPr>
        <w:spacing w:lineRule="atLeast" w:line="240"/>
        <w:jc w:val="both"/>
      </w:pPr>
      <w:r w:rsidRPr="002E3E83">
        <w:t>- pun. OTP banke d.d., Ivana Bilić Komparić, odvjetnica iz Pule</w:t>
      </w:r>
    </w:p>
    <w:p w:rsidRDefault="009114E0" w:rsidP="009114E0" w:rsidR="009114E0">
      <w:pPr>
        <w:spacing w:lineRule="atLeast" w:line="240"/>
        <w:jc w:val="both"/>
      </w:pPr>
    </w:p>
    <w:p w:rsidRDefault="002E3E83" w:rsidP="009114E0" w:rsidR="002E3E83" w:rsidRPr="002E3E83">
      <w:pPr>
        <w:spacing w:lineRule="atLeast" w:line="240"/>
        <w:jc w:val="both"/>
      </w:pPr>
      <w:r>
        <w:tab/>
        <w:t>Na prijedlog pun. OTP banke d.d., Ivane</w:t>
      </w:r>
      <w:r w:rsidRPr="002E3E83">
        <w:t xml:space="preserve"> Bilić Komparić</w:t>
      </w:r>
      <w:r>
        <w:t>, njena će se izjava glede vrijednosti nekretnine po kojoj bi se ista trebala izložiti prodaji primiti danas na zapisnik, obzirom da je spriječena pristupiti na sutrašnje ročište.</w:t>
      </w:r>
    </w:p>
    <w:p w:rsidRDefault="009114E0" w:rsidP="009114E0" w:rsidR="009114E0">
      <w:pPr>
        <w:spacing w:lineRule="atLeast" w:line="240"/>
        <w:jc w:val="both"/>
      </w:pPr>
    </w:p>
    <w:p w:rsidRDefault="009114E0" w:rsidP="009114E0" w:rsidR="009114E0">
      <w:pPr>
        <w:jc w:val="both"/>
      </w:pPr>
      <w:r w:rsidRPr="003527C1">
        <w:tab/>
        <w:t>Ovo ročište je zakazano radi izja</w:t>
      </w:r>
      <w:r w:rsidRPr="0040540D">
        <w:t xml:space="preserve">šnjenja razlučnih vjerovnika glede utvrđivanja cijene </w:t>
      </w:r>
      <w:r w:rsidRPr="004E6E0A">
        <w:t>n</w:t>
      </w:r>
      <w:r>
        <w:t>ekretnine:</w:t>
      </w:r>
    </w:p>
    <w:p w:rsidRDefault="009114E0" w:rsidP="009114E0" w:rsidR="009114E0" w:rsidRPr="00A013C2">
      <w:pPr>
        <w:jc w:val="both"/>
      </w:pPr>
      <w:r>
        <w:tab/>
        <w:t>1. suvlasnički dio: 7375/10000 dijela k.č.br. 798/ZGR (u novom premjeru dio k.č.br. 1326 k.o. Buzet-Stari Grad) upisane u zk.ul. 876, k.o. Buzet, s kojim je povezan poseban dio u elaboratu označen oznakom "A" bez boje, poslovne prostorije u prizemlju i na katu, ukupne površine 688,81 mč, k</w:t>
      </w:r>
      <w:r w:rsidRPr="00A013C2">
        <w:t>oje se sastoje iz:</w:t>
      </w:r>
    </w:p>
    <w:p w:rsidRDefault="009114E0" w:rsidP="009114E0" w:rsidR="009114E0">
      <w:pPr>
        <w:jc w:val="both"/>
      </w:pPr>
      <w:r>
        <w:t>a) izložbenog salona sa stubištem, skladišta, prolaza za dostavu, trgovine, hodnika, spremišta i WC-a, površine 322,97 mč u prizemlju i</w:t>
      </w:r>
    </w:p>
    <w:p w:rsidRDefault="009114E0" w:rsidP="009114E0" w:rsidR="009114E0">
      <w:pPr>
        <w:jc w:val="both"/>
      </w:pPr>
      <w:r>
        <w:t>b)</w:t>
      </w:r>
      <w:r w:rsidRPr="00CE77E8">
        <w:rPr>
          <w:color w:val="FF0000"/>
        </w:rPr>
        <w:t xml:space="preserve"> </w:t>
      </w:r>
      <w:r>
        <w:t>prodajnog prostora i krovišta-ravan krov dogradnje, površine 365,84 mč, na katu, etažno vlasništvo (E-1);</w:t>
      </w:r>
    </w:p>
    <w:p w:rsidRDefault="009114E0" w:rsidP="009114E0" w:rsidR="009114E0" w:rsidRPr="00250AE0">
      <w:pPr>
        <w:jc w:val="both"/>
      </w:pPr>
      <w:r>
        <w:tab/>
        <w:t>2. suvlasnički dio: 1475/2000 dijela k.č.br. 3861/47, upisana u zk.ul. 887, k.o. Buzet.</w:t>
      </w:r>
    </w:p>
    <w:p w:rsidRDefault="009114E0" w:rsidP="009114E0" w:rsidR="009114E0">
      <w:pPr>
        <w:spacing w:lineRule="atLeast" w:line="240"/>
        <w:jc w:val="both"/>
      </w:pPr>
    </w:p>
    <w:p w:rsidRDefault="002E3E83" w:rsidP="009114E0" w:rsidR="002E3E83">
      <w:pPr>
        <w:spacing w:lineRule="atLeast" w:line="240"/>
        <w:jc w:val="both"/>
      </w:pPr>
      <w:r>
        <w:tab/>
        <w:t>Utvrđuje se da je s</w:t>
      </w:r>
      <w:r w:rsidR="009114E0">
        <w:t xml:space="preserve">tečajni upravitelj </w:t>
      </w:r>
      <w:r>
        <w:t xml:space="preserve">u podnesku zaprimljenom 20.12.2017. izrazio suglasnost sa prijedlogom razlučnog vjerovnika OTP banke d.d. da se vrijednost predmetne </w:t>
      </w:r>
      <w:r>
        <w:lastRenderedPageBreak/>
        <w:t>nekretnine utvrdi u iznosu od 176.000,00 eura, što na dan 18.12.2017. po srednjem tečaju HNB-a iznosi 1.327.914,33 kn.</w:t>
      </w:r>
    </w:p>
    <w:p w:rsidRDefault="002E3E83" w:rsidP="009114E0" w:rsidR="002E3E83">
      <w:pPr>
        <w:spacing w:lineRule="atLeast" w:line="240"/>
        <w:jc w:val="both"/>
      </w:pPr>
    </w:p>
    <w:p w:rsidRDefault="002E3E83" w:rsidP="002E3E83" w:rsidR="002E3E83">
      <w:pPr>
        <w:spacing w:lineRule="atLeast" w:line="240"/>
        <w:jc w:val="both"/>
      </w:pPr>
      <w:r>
        <w:t xml:space="preserve"> </w:t>
      </w:r>
      <w:r w:rsidR="009114E0">
        <w:t xml:space="preserve"> </w:t>
      </w:r>
      <w:r>
        <w:tab/>
        <w:t>Nazočna pun. OTP banke d.d. suglasna je da se vrijednost predmetne nekretnine utvrdi u iznosu od 176.000,00 eura, što na dan 18.12.2017. po srednjem tečaju HNB-a iznosi 1.327.914,33 kn.</w:t>
      </w:r>
    </w:p>
    <w:p w:rsidRDefault="009114E0" w:rsidP="009114E0" w:rsidR="009114E0">
      <w:pPr>
        <w:spacing w:lineRule="atLeast" w:line="240"/>
        <w:jc w:val="both"/>
        <w:rPr>
          <w:color w:themeColor="accent2" w:val="C0504D"/>
        </w:rPr>
      </w:pPr>
    </w:p>
    <w:p w:rsidRDefault="009114E0" w:rsidP="009114E0" w:rsidR="009114E0" w:rsidRPr="003527C1">
      <w:pPr>
        <w:tabs>
          <w:tab w:pos="1680" w:val="left"/>
        </w:tabs>
        <w:spacing w:lineRule="atLeast" w:line="240"/>
        <w:ind w:firstLine="708"/>
        <w:jc w:val="both"/>
      </w:pPr>
    </w:p>
    <w:p w:rsidRDefault="009114E0" w:rsidP="009114E0" w:rsidR="009114E0" w:rsidRPr="003527C1">
      <w:pPr>
        <w:spacing w:lineRule="atLeast" w:line="240"/>
        <w:jc w:val="both"/>
      </w:pPr>
      <w:r>
        <w:tab/>
        <w:t>Sutkinja</w:t>
      </w:r>
      <w:r w:rsidRPr="003527C1">
        <w:t xml:space="preserve"> donosi</w:t>
      </w:r>
    </w:p>
    <w:p w:rsidRDefault="009114E0" w:rsidP="009114E0" w:rsidR="009114E0" w:rsidRPr="003527C1">
      <w:pPr>
        <w:spacing w:lineRule="atLeast" w:line="240"/>
        <w:jc w:val="center"/>
      </w:pPr>
      <w:r>
        <w:t>z a k lj u č a k</w:t>
      </w:r>
    </w:p>
    <w:p w:rsidRDefault="009114E0" w:rsidP="009114E0" w:rsidR="009114E0" w:rsidRPr="005A7875">
      <w:pPr>
        <w:spacing w:lineRule="atLeast" w:line="240"/>
        <w:jc w:val="center"/>
      </w:pPr>
    </w:p>
    <w:p w:rsidRDefault="009114E0" w:rsidP="009114E0" w:rsidR="002E3E83">
      <w:pPr>
        <w:tabs>
          <w:tab w:pos="0" w:val="left"/>
        </w:tabs>
        <w:spacing w:lineRule="atLeast" w:line="240"/>
        <w:jc w:val="both"/>
      </w:pPr>
      <w:r w:rsidRPr="005A7875">
        <w:tab/>
        <w:t xml:space="preserve">Utvrđuje se vrijednost </w:t>
      </w:r>
      <w:r>
        <w:t>nekretnine</w:t>
      </w:r>
      <w:r w:rsidR="002E3E83">
        <w:t>:</w:t>
      </w:r>
    </w:p>
    <w:p w:rsidRDefault="002E3E83" w:rsidP="002E3E83" w:rsidR="002E3E83" w:rsidRPr="00A013C2">
      <w:pPr>
        <w:jc w:val="both"/>
      </w:pPr>
      <w:r>
        <w:tab/>
        <w:t>1. suvlasnički dio: 7375/10000 dijela k.č.br. 798/ZGR (u novom premjeru dio k.č.br. 1326 k.o. Buzet-Stari Grad) upisane u zk.ul. 876, k.o. Buzet, s kojim je povezan poseban dio u elaboratu označen oznakom "A" bez boje, poslovne prostorije u prizemlju i na katu, ukupne površine 688,81 mč, k</w:t>
      </w:r>
      <w:r w:rsidRPr="00A013C2">
        <w:t>oje se sastoje iz:</w:t>
      </w:r>
    </w:p>
    <w:p w:rsidRDefault="002E3E83" w:rsidP="002E3E83" w:rsidR="002E3E83">
      <w:pPr>
        <w:jc w:val="both"/>
      </w:pPr>
      <w:r>
        <w:t>a) izložbenog salona sa stubištem, skladišta, prolaza za dostavu, trgovine, hodnika, spremišta i WC-a, površine 322,97 mč u prizemlju i</w:t>
      </w:r>
    </w:p>
    <w:p w:rsidRDefault="002E3E83" w:rsidP="002E3E83" w:rsidR="002E3E83">
      <w:pPr>
        <w:jc w:val="both"/>
      </w:pPr>
      <w:r>
        <w:t>b)</w:t>
      </w:r>
      <w:r w:rsidRPr="00CE77E8">
        <w:rPr>
          <w:color w:val="FF0000"/>
        </w:rPr>
        <w:t xml:space="preserve"> </w:t>
      </w:r>
      <w:r>
        <w:t>prodajnog prostora i krovišta-ravan krov dogradnje, površine 365,84 mč, na katu, etažno vlasništvo (E-1);</w:t>
      </w:r>
    </w:p>
    <w:p w:rsidRDefault="002E3E83" w:rsidP="002E3E83" w:rsidR="002E3E83" w:rsidRPr="00250AE0">
      <w:pPr>
        <w:jc w:val="both"/>
      </w:pPr>
      <w:r>
        <w:tab/>
        <w:t>2. suvlasnički dio: 1475/2000 dijela k.č.br. 3861/47, upisana u zk.ul. 887, k.o. Buzet,</w:t>
      </w:r>
    </w:p>
    <w:p w:rsidRDefault="009114E0" w:rsidP="009114E0" w:rsidR="009114E0">
      <w:pPr>
        <w:tabs>
          <w:tab w:pos="0" w:val="left"/>
        </w:tabs>
        <w:spacing w:lineRule="atLeast" w:line="240"/>
        <w:jc w:val="both"/>
      </w:pPr>
      <w:r w:rsidRPr="005A7875">
        <w:t xml:space="preserve"> u iznosu od </w:t>
      </w:r>
      <w:r w:rsidR="002E3E83">
        <w:t>1.327.914,33 kn</w:t>
      </w:r>
      <w:r>
        <w:t>.</w:t>
      </w:r>
    </w:p>
    <w:p w:rsidRDefault="009114E0" w:rsidP="009114E0" w:rsidR="009114E0">
      <w:pPr>
        <w:tabs>
          <w:tab w:pos="0" w:val="left"/>
        </w:tabs>
        <w:spacing w:lineRule="atLeast" w:line="240"/>
        <w:jc w:val="both"/>
      </w:pPr>
    </w:p>
    <w:p w:rsidRDefault="009114E0" w:rsidP="009114E0" w:rsidR="009114E0">
      <w:pPr>
        <w:tabs>
          <w:tab w:pos="0" w:val="left"/>
        </w:tabs>
        <w:spacing w:lineRule="atLeast" w:line="240"/>
        <w:jc w:val="both"/>
      </w:pPr>
      <w:r>
        <w:tab/>
      </w:r>
    </w:p>
    <w:p w:rsidRDefault="009114E0" w:rsidP="009114E0" w:rsidR="009114E0" w:rsidRPr="003527C1">
      <w:pPr>
        <w:spacing w:lineRule="atLeast" w:line="240"/>
        <w:jc w:val="both"/>
      </w:pPr>
    </w:p>
    <w:p w:rsidRDefault="009114E0" w:rsidP="009114E0" w:rsidR="009114E0">
      <w:pPr>
        <w:pStyle w:val="Tijeloteksta"/>
        <w:spacing w:lineRule="atLeast" w:line="240"/>
        <w:ind w:firstLine="708"/>
        <w:jc w:val="center"/>
      </w:pPr>
      <w:r w:rsidRPr="003527C1">
        <w:t xml:space="preserve">Dovršeno u </w:t>
      </w:r>
      <w:r w:rsidR="002E3E83">
        <w:t>13</w:t>
      </w:r>
      <w:r w:rsidRPr="003527C1">
        <w:t>:</w:t>
      </w:r>
      <w:r w:rsidR="002E3E83">
        <w:t>25</w:t>
      </w:r>
      <w:r w:rsidRPr="003527C1">
        <w:t xml:space="preserve"> sati.</w:t>
      </w:r>
    </w:p>
    <w:p w:rsidRDefault="009114E0" w:rsidP="009114E0" w:rsidR="009114E0">
      <w:pPr>
        <w:pStyle w:val="Tijeloteksta"/>
        <w:spacing w:lineRule="atLeast" w:line="240"/>
        <w:ind w:firstLine="708"/>
        <w:jc w:val="center"/>
      </w:pPr>
    </w:p>
    <w:p w:rsidRDefault="002E3E83" w:rsidP="009114E0" w:rsidR="002E3E83" w:rsidRPr="003527C1">
      <w:pPr>
        <w:pStyle w:val="Tijeloteksta"/>
        <w:spacing w:lineRule="atLeast" w:line="240"/>
        <w:ind w:firstLine="708"/>
        <w:jc w:val="center"/>
      </w:pPr>
    </w:p>
    <w:p w:rsidRDefault="009114E0" w:rsidP="009114E0" w:rsidR="009114E0" w:rsidRPr="003527C1">
      <w:pPr>
        <w:spacing w:lineRule="atLeast" w:line="240"/>
        <w:ind w:firstLine="708"/>
        <w:jc w:val="both"/>
        <w:rPr>
          <w:color w:val="FF0000"/>
        </w:rPr>
      </w:pPr>
    </w:p>
    <w:p w:rsidRDefault="009114E0" w:rsidP="009114E0" w:rsidR="009114E0" w:rsidRPr="003527C1">
      <w:pPr>
        <w:spacing w:lineRule="atLeast" w:line="240"/>
        <w:jc w:val="center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   Stečajna sutkinja</w:t>
      </w:r>
      <w:r w:rsidRPr="003527C1">
        <w:tab/>
      </w:r>
      <w:r w:rsidRPr="003527C1">
        <w:tab/>
      </w:r>
      <w:r w:rsidRPr="003527C1">
        <w:tab/>
        <w:t>Stečajni upravitelj</w:t>
      </w:r>
    </w:p>
    <w:p w:rsidRDefault="009114E0" w:rsidP="009114E0" w:rsidR="009114E0">
      <w:pPr>
        <w:spacing w:lineRule="atLeast" w:line="240"/>
        <w:jc w:val="center"/>
      </w:pPr>
      <w:r w:rsidRPr="003527C1">
        <w:tab/>
      </w:r>
    </w:p>
    <w:p w:rsidRDefault="009114E0" w:rsidP="009114E0" w:rsidR="009114E0" w:rsidRPr="003527C1">
      <w:pPr>
        <w:spacing w:lineRule="atLeast" w:line="240"/>
        <w:jc w:val="center"/>
      </w:pPr>
    </w:p>
    <w:p w:rsidRDefault="009114E0" w:rsidP="009114E0" w:rsidR="009114E0" w:rsidRPr="003527C1">
      <w:pPr>
        <w:spacing w:lineRule="atLeast" w:line="240"/>
        <w:jc w:val="center"/>
      </w:pPr>
    </w:p>
    <w:p w:rsidRDefault="009114E0" w:rsidP="009114E0" w:rsidR="009114E0" w:rsidRPr="003527C1">
      <w:pPr>
        <w:spacing w:lineRule="atLeast" w:line="240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 w:rsidRPr="003527C1">
        <w:tab/>
      </w:r>
      <w:r w:rsidRPr="003527C1">
        <w:tab/>
        <w:t xml:space="preserve">  Za vjerovnike</w:t>
      </w:r>
    </w:p>
    <w:p w:rsidRDefault="009114E0" w:rsidP="009114E0" w:rsidR="009114E0"/>
    <w:p w:rsidRDefault="009114E0" w:rsidP="009114E0" w:rsidR="009114E0"/>
    <w:p w:rsidRDefault="009114E0" w:rsidP="009114E0" w:rsidR="009114E0"/>
    <w:p w:rsidRDefault="009114E0" w:rsidP="009114E0" w:rsidR="009114E0"/>
    <w:p w:rsidRDefault="009114E0" w:rsidP="009114E0" w:rsidR="009114E0"/>
    <w:p w:rsidRDefault="009114E0" w:rsidP="009114E0" w:rsidR="009114E0"/>
    <w:p w:rsidRDefault="009114E0" w:rsidP="009114E0" w:rsidR="009114E0"/>
    <w:p w:rsidRDefault="009114E0" w:rsidP="009114E0" w:rsidR="009114E0"/>
    <w:p w:rsidRDefault="009114E0" w:rsidP="009114E0" w:rsidR="009114E0"/>
    <w:p w:rsidRDefault="009114E0" w:rsidP="009114E0" w:rsidR="009114E0"/>
    <w:p w:rsidRDefault="009114E0" w:rsidP="009114E0" w:rsidR="009114E0"/>
    <w:p w:rsidRDefault="009114E0" w:rsidP="009114E0" w:rsidR="009114E0"/>
    <w:p w:rsidRDefault="009114E0" w:rsidP="009114E0" w:rsidR="009114E0"/>
    <w:p w:rsidRDefault="00DF5D0B" w:rsidR="00500701"/>
    <w:sectPr w:rsidSect="005A7875" w:rsidR="00500701">
      <w:headerReference w:type="even" r:id="rId8"/>
      <w:headerReference w:type="default" r:id="rId9"/>
      <w:footerReference w:type="even" r:id="rId10"/>
      <w:footerReference w:type="default" r:id="rId11"/>
      <w:pgSz w:h="16838" w:w="11906"/>
      <w:pgMar w:gutter="0" w:footer="709" w:header="709" w:left="1418" w:bottom="1560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4E0" w:rsidP="009114E0" w:rsidR="009114E0">
      <w:r>
        <w:separator/>
      </w:r>
    </w:p>
  </w:endnote>
  <w:endnote w:id="0" w:type="continuationSeparator">
    <w:p w:rsidRDefault="009114E0" w:rsidP="009114E0" w:rsidR="009114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14E0" w:rsidP="00CA15AA" w:rsidR="000E590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F5D0B" w:rsidR="000E5907">
    <w:pPr>
      <w:pStyle w:val="Podnoje"/>
      <w:ind w:right="360"/>
    </w:pPr>
  </w:p>
  <w:p w:rsidRDefault="00DF5D0B" w:rsidR="000E5907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D0B" w:rsidP="00CA15AA" w:rsidR="000E5907">
    <w:pPr>
      <w:pStyle w:val="Podnoje"/>
      <w:framePr w:y="1" w:xAlign="center" w:vAnchor="text" w:hAnchor="margin" w:wrap="around"/>
      <w:rPr>
        <w:rStyle w:val="Brojstranice"/>
      </w:rPr>
    </w:pPr>
  </w:p>
  <w:p w:rsidRDefault="00DF5D0B" w:rsidR="000E59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4E0" w:rsidP="009114E0" w:rsidR="009114E0">
      <w:r>
        <w:separator/>
      </w:r>
    </w:p>
  </w:footnote>
  <w:footnote w:id="0" w:type="continuationSeparator">
    <w:p w:rsidRDefault="009114E0" w:rsidP="009114E0" w:rsidR="009114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14E0" w:rsidP="00CA15AA" w:rsidR="000E59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F5D0B" w:rsidR="000E5907">
    <w:pPr>
      <w:pStyle w:val="Zaglavlje"/>
    </w:pPr>
  </w:p>
  <w:p w:rsidRDefault="00DF5D0B" w:rsidR="000E590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14E0" w:rsidP="00CA15AA" w:rsidR="000E5907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D0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114E0" w:rsidP="00034975" w:rsidR="00092AEC" w:rsidRPr="003527C1">
    <w:pPr>
      <w:jc w:val="right"/>
      <w:rPr>
        <w:b/>
      </w:rPr>
    </w:pPr>
    <w:r w:rsidRPr="009114E0">
      <w:t>2 St-379/2016-</w:t>
    </w:r>
    <w:r w:rsidR="002E3E83">
      <w:t>46</w:t>
    </w:r>
    <w:r w:rsidRPr="009114E0">
      <w:t xml:space="preserve"> </w:t>
    </w:r>
    <w:r w:rsidRPr="003527C1">
      <w:t xml:space="preserve"> </w:t>
    </w:r>
    <w:r w:rsidRPr="003527C1">
      <w:rPr>
        <w:b/>
      </w:rPr>
      <w:t xml:space="preserve"> </w:t>
    </w:r>
  </w:p>
  <w:p w:rsidRDefault="00DF5D0B" w:rsidP="00034975" w:rsidR="000E5907" w:rsidRPr="00034975">
    <w:pPr>
      <w:jc w:val="right"/>
      <w:rPr>
        <w:b/>
      </w:rPr>
    </w:pPr>
  </w:p>
  <w:p w:rsidRDefault="00DF5D0B" w:rsidR="000E5907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4E0"/>
    <w:rsid w:val="002E3E83"/>
    <w:rsid w:val="00554328"/>
    <w:rsid w:val="009114E0"/>
    <w:rsid w:val="00985388"/>
    <w:rsid w:val="00BC697F"/>
    <w:rsid w:val="00DF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3E8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114E0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9114E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114E0"/>
  </w:style>
  <w:style w:styleId="Zaglavlje" w:type="paragraph">
    <w:name w:val="header"/>
    <w:basedOn w:val="Normal"/>
    <w:link w:val="ZaglavljeChar"/>
    <w:rsid w:val="009114E0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9114E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9114E0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basedOn w:val="Zadanifontodlomka"/>
    <w:link w:val="Podnoje"/>
    <w:rsid w:val="009114E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5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D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D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D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D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3E8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114E0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9114E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114E0"/>
  </w:style>
  <w:style w:styleId="Zaglavlje" w:type="paragraph">
    <w:name w:val="header"/>
    <w:basedOn w:val="Normal"/>
    <w:link w:val="ZaglavljeChar"/>
    <w:rsid w:val="009114E0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9114E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9114E0"/>
    <w:pPr>
      <w:tabs>
        <w:tab w:pos="4536" w:val="center"/>
        <w:tab w:pos="9072" w:val="right"/>
      </w:tabs>
    </w:pPr>
    <w:rPr>
      <w:bCs w:val="0"/>
    </w:rPr>
  </w:style>
  <w:style w:customStyle="1" w:styleId="PodnojeChar" w:type="character">
    <w:name w:val="Podnožje Char"/>
    <w:basedOn w:val="Zadanifontodlomka"/>
    <w:link w:val="Podnoje"/>
    <w:rsid w:val="009114E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5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D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D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D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D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GORIČICA d. o. o. BUZET</izvorni_sadrzaj>
    <derivirana_varijabla naziv="DomainObject.Predmet.ProtustrankaFormated_1">  GORIČICA d. o. o. BUZET</derivirana_varijabla>
  </DomainObject.Predmet.ProtustrankaFormated>
  <DomainObject.Predmet.ProtustrankaFormatedOIB>
    <izvorni_sadrzaj>  GORIČICA d. o. o. BUZET, OIB 50074698654</izvorni_sadrzaj>
    <derivirana_varijabla naziv="DomainObject.Predmet.ProtustrankaFormatedOIB_1">  GORIČICA d. o. o. BUZET, OIB 50074698654</derivirana_varijabla>
  </DomainObject.Predmet.ProtustrankaFormatedOIB>
  <DomainObject.Predmet.ProtustrankaFormatedWithAdress>
    <izvorni_sadrzaj> GORIČICA d. o. o. BUZET, Trg Fontana 6, 52420 Buzet</izvorni_sadrzaj>
    <derivirana_varijabla naziv="DomainObject.Predmet.ProtustrankaFormatedWithAdress_1"> GORIČICA d. o. o. BUZET, Trg Fontana 6, 52420 Buzet</derivirana_varijabla>
  </DomainObject.Predmet.ProtustrankaFormatedWithAdress>
  <DomainObject.Predmet.ProtustrankaFormatedWithAdressOIB>
    <izvorni_sadrzaj> GORIČICA d. o. o. BUZET, OIB 50074698654, Trg Fontana 6, 52420 Buzet</izvorni_sadrzaj>
    <derivirana_varijabla naziv="DomainObject.Predmet.ProtustrankaFormatedWithAdressOIB_1"> GORIČICA d. o. o. BUZET, OIB 50074698654, Trg Fontana 6, 52420 Buzet</derivirana_varijabla>
  </DomainObject.Predmet.ProtustrankaFormatedWithAdressOIB>
  <DomainObject.Predmet.ProtustrankaWithAdress>
    <izvorni_sadrzaj>GORIČICA d. o. o. BUZET Trg Fontana 6, 52420 Buzet</izvorni_sadrzaj>
    <derivirana_varijabla naziv="DomainObject.Predmet.ProtustrankaWithAdress_1">GORIČICA d. o. o. BUZET Trg Fontana 6, 52420 Buzet</derivirana_varijabla>
  </DomainObject.Predmet.ProtustrankaWithAdress>
  <DomainObject.Predmet.ProtustrankaWithAdressOIB>
    <izvorni_sadrzaj>GORIČICA d. o. o. BUZET, OIB 50074698654, Trg Fontana 6, 52420 Buzet</izvorni_sadrzaj>
    <derivirana_varijabla naziv="DomainObject.Predmet.ProtustrankaWithAdressOIB_1">GORIČICA d. o. o. BUZET, OIB 50074698654, Trg Fontana 6, 52420 Buzet</derivirana_varijabla>
  </DomainObject.Predmet.ProtustrankaWithAdressOIB>
  <DomainObject.Predmet.ProtustrankaNazivFormated>
    <izvorni_sadrzaj>GORIČICA d. o. o. BUZET</izvorni_sadrzaj>
    <derivirana_varijabla naziv="DomainObject.Predmet.ProtustrankaNazivFormated_1">GORIČICA d. o. o. BUZET</derivirana_varijabla>
  </DomainObject.Predmet.ProtustrankaNazivFormated>
  <DomainObject.Predmet.ProtustrankaNazivFormatedOIB>
    <izvorni_sadrzaj>GORIČICA d. o. o. BUZET, OIB 50074698654</izvorni_sadrzaj>
    <derivirana_varijabla naziv="DomainObject.Predmet.ProtustrankaNazivFormatedOIB_1">GORIČICA d. o. o. BUZET, OIB 50074698654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 ZADAR zastupanog po punomoćniku ZOU GORAN VELJOVIĆ i dr.</izvorni_sadrzaj>
    <derivirana_varijabla naziv="DomainObject.Predmet.StrankaFormated_1">  OTP BANKA d.d. ZADAR zastupanog po punomoćniku ZOU GORAN VELJOVIĆ i dr.</derivirana_varijabla>
  </DomainObject.Predmet.StrankaFormated>
  <DomainObject.Predmet.StrankaFormatedOIB>
    <izvorni_sadrzaj>  OTP BANKA d.d. ZADAR, OIB 52508873833 zastupanog po punomoćniku ZOU GORAN VELJOVIĆ i dr.</izvorni_sadrzaj>
    <derivirana_varijabla naziv="DomainObject.Predmet.StrankaFormatedOIB_1">  OTP BANKA d.d. ZADAR, OIB 52508873833 zastupanog po punomoćniku ZOU GORAN VELJOVIĆ i dr.</derivirana_varijabla>
  </DomainObject.Predmet.StrankaFormatedOIB>
  <DomainObject.Predmet.StrankaFormatedWithAdress>
    <izvorni_sadrzaj> OTP BANKA d.d. ZADAR, Ulica Domovinskog rata 3, 23000 Zadar zastupanog po punomoćniku ZOU GORAN VELJOVIĆ i dr.</izvorni_sadrzaj>
    <derivirana_varijabla naziv="DomainObject.Predmet.StrankaFormatedWithAdress_1"> OTP BANKA d.d. ZADAR, Ulica Domovinskog rata 3, 23000 Zadar zastupanog po punomoćniku ZOU GORAN VELJOVIĆ i dr.</derivirana_varijabla>
  </DomainObject.Predmet.StrankaFormatedWithAdress>
  <DomainObject.Predmet.StrankaFormatedWithAdressOIB>
    <izvorni_sadrzaj> OTP BANKA d.d. ZADAR, OIB 52508873833, Ulica Domovinskog rata 3, 23000 Zadar zastupanog po punomoćniku ZOU GORAN VELJOVIĆ i dr.</izvorni_sadrzaj>
    <derivirana_varijabla naziv="DomainObject.Predmet.StrankaFormatedWithAdressOIB_1"> OTP BANKA d.d. ZADAR, OIB 52508873833, Ulica Domovinskog rata 3, 23000 Zadar zastupanog po punomoćniku ZOU GORAN VELJOVIĆ i dr.</derivirana_varijabla>
  </DomainObject.Predmet.StrankaFormatedWithAdressOIB>
  <DomainObject.Predmet.StrankaWithAdress>
    <izvorni_sadrzaj>OTP BANKA d.d. ZADAR Ulica Domovinskog rata 3,23000 Zadar</izvorni_sadrzaj>
    <derivirana_varijabla naziv="DomainObject.Predmet.StrankaWithAdress_1">OTP BANKA d.d. ZADAR Ulica Domovinskog rata 3,23000 Zadar</derivirana_varijabla>
  </DomainObject.Predmet.StrankaWithAdress>
  <DomainObject.Predmet.StrankaWithAdressOIB>
    <izvorni_sadrzaj>OTP BANKA d.d. ZADAR, OIB 52508873833, Ulica Domovinskog rata 3,23000 Zadar</izvorni_sadrzaj>
    <derivirana_varijabla naziv="DomainObject.Predmet.StrankaWithAdressOIB_1">OTP BANKA d.d. ZADAR, OIB 52508873833, Ulica Domovinskog rata 3,23000 Zadar</derivirana_varijabla>
  </DomainObject.Predmet.StrankaWithAdressOIB>
  <DomainObject.Predmet.StrankaNazivFormated>
    <izvorni_sadrzaj>OTP BANKA d.d. ZADAR</izvorni_sadrzaj>
    <derivirana_varijabla naziv="DomainObject.Predmet.StrankaNazivFormated_1">OTP BANKA d.d. ZADAR</derivirana_varijabla>
  </DomainObject.Predmet.StrankaNazivFormated>
  <DomainObject.Predmet.StrankaNazivFormatedOIB>
    <izvorni_sadrzaj>OTP BANKA d.d. ZADAR, OIB 52508873833</izvorni_sadrzaj>
    <derivirana_varijabla naziv="DomainObject.Predmet.StrankaNazivFormatedOIB_1">OTP BANKA d.d. ZADAR,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2356364.31</izvorni_sadrzaj>
    <derivirana_varijabla naziv="DomainObject.Predmet.TrenutnaVrijednost_1">2356364.31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OTP BANKA d.d. ZADAR zastupanog po punomoćniku ZOU GORAN VELJOVIĆ i dr.</item>
    </izvorni_sadrzaj>
    <derivirana_varijabla naziv="DomainObject.Predmet.StrankaListFormated_1">
      <item>OTP BANKA d.d. ZADAR zastupanog po punomoćniku ZOU GORAN VELJOVIĆ i dr.</item>
    </derivirana_varijabla>
  </DomainObject.Predmet.StrankaListFormated>
  <DomainObject.Predmet.StrankaListFormatedOIB>
    <izvorni_sadrzaj>
      <item>OTP BANKA d.d. ZADAR, OIB 52508873833 zastupanog po punomoćniku ZOU GORAN VELJOVIĆ i dr.</item>
    </izvorni_sadrzaj>
    <derivirana_varijabla naziv="DomainObject.Predmet.StrankaListFormatedOIB_1">
      <item>OTP BANKA d.d. ZADAR, OIB 52508873833 zastupanog po punomoćniku ZOU GORAN VELJOVIĆ i dr.</item>
    </derivirana_varijabla>
  </DomainObject.Predmet.StrankaListFormatedOIB>
  <DomainObject.Predmet.StrankaListFormatedWithAdress>
    <izvorni_sadrzaj>
      <item>OTP BANKA d.d. ZADAR, Ulica Domovinskog rata 3, 23000 Zadar zastupanog po punomoćniku ZOU GORAN VELJOVIĆ i dr.</item>
    </izvorni_sadrzaj>
    <derivirana_varijabla naziv="DomainObject.Predmet.StrankaListFormatedWithAdress_1">
      <item>OTP BANKA d.d. ZADAR, Ulica Domovinskog rata 3, 23000 Zadar zastupanog po punomoćniku ZOU GORAN VELJOVIĆ i dr.</item>
    </derivirana_varijabla>
  </DomainObject.Predmet.StrankaListFormatedWithAdress>
  <DomainObject.Predmet.StrankaListFormatedWithAdressOIB>
    <izvorni_sadrzaj>
      <item>OTP BANKA d.d. ZADAR, OIB 52508873833, Ulica Domovinskog rata 3, 23000 Zadar zastupanog po punomoćniku ZOU GORAN VELJOVIĆ i dr.</item>
    </izvorni_sadrzaj>
    <derivirana_varijabla naziv="DomainObject.Predmet.StrankaListFormatedWithAdressOIB_1">
      <item>OTP BANKA d.d. ZADAR, OIB 52508873833, Ulica Domovinskog rata 3, 23000 Zadar zastupanog po punomoćniku ZOU GORAN VELJOVIĆ i dr.</item>
    </derivirana_varijabla>
  </DomainObject.Predmet.StrankaListFormatedWithAdressOIB>
  <DomainObject.Predmet.StrankaListNazivFormated>
    <izvorni_sadrzaj>
      <item>OTP BANKA d.d. ZADAR</item>
    </izvorni_sadrzaj>
    <derivirana_varijabla naziv="DomainObject.Predmet.StrankaListNazivFormated_1">
      <item>OTP BANKA d.d. ZADAR</item>
    </derivirana_varijabla>
  </DomainObject.Predmet.StrankaListNazivFormated>
  <DomainObject.Predmet.StrankaListNazivFormatedOIB>
    <izvorni_sadrzaj>
      <item>OTP BANKA d.d. ZADAR, OIB 52508873833</item>
    </izvorni_sadrzaj>
    <derivirana_varijabla naziv="DomainObject.Predmet.StrankaListNazivFormatedOIB_1">
      <item>OTP BANKA d.d. ZADAR, OIB 52508873833</item>
    </derivirana_varijabla>
  </DomainObject.Predmet.StrankaListNazivFormatedOIB>
  <DomainObject.Predmet.ProtuStrankaListFormated>
    <izvorni_sadrzaj>
      <item>GORIČICA d. o. o. BUZET</item>
    </izvorni_sadrzaj>
    <derivirana_varijabla naziv="DomainObject.Predmet.ProtuStrankaListFormated_1">
      <item>GORIČICA d. o. o. BUZET</item>
    </derivirana_varijabla>
  </DomainObject.Predmet.ProtuStrankaListFormated>
  <DomainObject.Predmet.ProtuStrankaListFormatedOIB>
    <izvorni_sadrzaj>
      <item>GORIČICA d. o. o. BUZET, OIB 50074698654</item>
    </izvorni_sadrzaj>
    <derivirana_varijabla naziv="DomainObject.Predmet.ProtuStrankaListFormatedOIB_1">
      <item>GORIČICA d. o. o. BUZET, OIB 50074698654</item>
    </derivirana_varijabla>
  </DomainObject.Predmet.ProtuStrankaListFormatedOIB>
  <DomainObject.Predmet.ProtuStrankaListFormatedWithAdress>
    <izvorni_sadrzaj>
      <item>GORIČICA d. o. o. BUZET, Trg Fontana 6, 52420 Buzet</item>
    </izvorni_sadrzaj>
    <derivirana_varijabla naziv="DomainObject.Predmet.ProtuStrankaListFormatedWithAdress_1">
      <item>GORIČICA d. o. o. BUZET, Trg Fontana 6, 52420 Buzet</item>
    </derivirana_varijabla>
  </DomainObject.Predmet.ProtuStrankaListFormatedWithAdress>
  <DomainObject.Predmet.ProtuStrankaListFormatedWithAdressOIB>
    <izvorni_sadrzaj>
      <item>GORIČICA d. o. o. BUZET, OIB 50074698654, Trg Fontana 6, 52420 Buzet</item>
    </izvorni_sadrzaj>
    <derivirana_varijabla naziv="DomainObject.Predmet.ProtuStrankaListFormatedWithAdressOIB_1">
      <item>GORIČICA d. o. o. BUZET, OIB 50074698654, Trg Fontana 6, 52420 Buzet</item>
    </derivirana_varijabla>
  </DomainObject.Predmet.ProtuStrankaListFormatedWithAdressOIB>
  <DomainObject.Predmet.ProtuStrankaListNazivFormated>
    <izvorni_sadrzaj>
      <item>GORIČICA d. o. o. BUZET</item>
    </izvorni_sadrzaj>
    <derivirana_varijabla naziv="DomainObject.Predmet.ProtuStrankaListNazivFormated_1">
      <item>GORIČICA d. o. o. BUZET</item>
    </derivirana_varijabla>
  </DomainObject.Predmet.ProtuStrankaListNazivFormated>
  <DomainObject.Predmet.ProtuStrankaListNazivFormatedOIB>
    <izvorni_sadrzaj>
      <item>GORIČICA d. o. o. BUZET, OIB 50074698654</item>
    </izvorni_sadrzaj>
    <derivirana_varijabla naziv="DomainObject.Predmet.ProtuStrankaListNazivFormatedOIB_1">
      <item>GORIČICA d. o. o. BUZET, OIB 50074698654</item>
    </derivirana_varijabla>
  </DomainObject.Predmet.ProtuStrankaListNazivFormatedOIB>
  <DomainObject.Predmet.OstaliListFormated>
    <izvorni_sadrzaj>
      <item>ZOU GORAN VELJOVIĆ i dr. punomoćnik sudionika u postupku OTP BANKA d.d. ZADAR</item>
      <item>Elena Krbavčić</item>
    </izvorni_sadrzaj>
    <derivirana_varijabla naziv="DomainObject.Predmet.OstaliListFormated_1">
      <item>ZOU GORAN VELJOVIĆ i dr. punomoćnik sudionika u postupku OTP BANKA d.d. ZADAR</item>
      <item>Elena Krbavčić</item>
    </derivirana_varijabla>
  </DomainObject.Predmet.OstaliListFormated>
  <DomainObject.Predmet.OstaliListFormatedOIB>
    <izvorni_sadrzaj>
      <item>ZOU GORAN VELJOVIĆ i dr. punomoćnik sudionika u postupku OTP BANKA d.d. ZADAR</item>
      <item>Elena Krbavčić, OIB 70725756831</item>
    </izvorni_sadrzaj>
    <derivirana_varijabla naziv="DomainObject.Predmet.OstaliListFormatedOIB_1">
      <item>ZOU GORAN VELJOVIĆ i dr. punomoćnik sudionika u postupku OTP BANKA d.d. ZADAR</item>
      <item>Elena Krbavčić, OIB 70725756831</item>
    </derivirana_varijabla>
  </DomainObject.Predmet.OstaliListFormatedOIB>
  <DomainObject.Predmet.OstaliListFormatedWithAdress>
    <izvorni_sadrzaj>
      <item>ZOU GORAN VELJOVIĆ i dr., Dobrilina 9, 52100 Pula punomoćnik sudionika u postupku OTP BANKA d.d. ZADAR</item>
      <item>Elena Krbavčić, Rumeni 22, 52420 Krbavčići</item>
    </izvorni_sadrzaj>
    <derivirana_varijabla naziv="DomainObject.Predmet.OstaliListFormatedWithAdress_1">
      <item>ZOU GORAN VELJOVIĆ i dr., Dobrilina 9, 52100 Pula punomoćnik sudionika u postupku OTP BANKA d.d. ZADAR</item>
      <item>Elena Krbavčić, Rumeni 22, 52420 Krbavčići</item>
    </derivirana_varijabla>
  </DomainObject.Predmet.OstaliListFormatedWithAdress>
  <DomainObject.Predmet.OstaliListFormatedWithAdressOIB>
    <izvorni_sadrzaj>
      <item>ZOU GORAN VELJOVIĆ i dr., Dobrilina 9, 52100 Pula punomoćnik sudionika u postupku OTP BANKA d.d. ZADAR</item>
      <item>Elena Krbavčić, OIB 70725756831, Rumeni 22, 52420 Krbavčići</item>
    </izvorni_sadrzaj>
    <derivirana_varijabla naziv="DomainObject.Predmet.OstaliListFormatedWithAdressOIB_1">
      <item>ZOU GORAN VELJOVIĆ i dr., Dobrilina 9, 52100 Pula punomoćnik sudionika u postupku OTP BANKA d.d. ZADAR</item>
      <item>Elena Krbavčić, OIB 70725756831, Rumeni 22, 52420 Krbavčići</item>
    </derivirana_varijabla>
  </DomainObject.Predmet.OstaliListFormatedWithAdressOIB>
  <DomainObject.Predmet.OstaliListNazivFormated>
    <izvorni_sadrzaj>
      <item>ZOU GORAN VELJOVIĆ i dr.</item>
      <item>Elena Krbavčić</item>
    </izvorni_sadrzaj>
    <derivirana_varijabla naziv="DomainObject.Predmet.OstaliListNazivFormated_1">
      <item>ZOU GORAN VELJOVIĆ i dr.</item>
      <item>Elena Krbavčić</item>
    </derivirana_varijabla>
  </DomainObject.Predmet.OstaliListNazivFormated>
  <DomainObject.Predmet.OstaliListNazivFormatedOIB>
    <izvorni_sadrzaj>
      <item>ZOU GORAN VELJOVIĆ i dr.</item>
      <item>Elena Krbavčić, OIB 70725756831</item>
    </izvorni_sadrzaj>
    <derivirana_varijabla naziv="DomainObject.Predmet.OstaliListNazivFormatedOIB_1">
      <item>ZOU GORAN VELJOVIĆ i dr.</item>
      <item>Elena Krbavčić, OIB 70725756831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 ZADAR</izvorni_sadrzaj>
    <derivirana_varijabla naziv="DomainObject.Predmet.StrankaIDrugi_1">OTP BANKA d.d. ZADAR</derivirana_varijabla>
  </DomainObject.Predmet.StrankaIDrugi>
  <DomainObject.Predmet.ProtustrankaIDrugi>
    <izvorni_sadrzaj>GORIČICA d. o. o. BUZET</izvorni_sadrzaj>
    <derivirana_varijabla naziv="DomainObject.Predmet.ProtustrankaIDrugi_1">GORIČICA d. o. o. BUZET</derivirana_varijabla>
  </DomainObject.Predmet.ProtustrankaIDrugi>
  <DomainObject.Predmet.StrankaIDrugiAdressOIB>
    <izvorni_sadrzaj>OTP BANKA d.d. ZADAR, OIB 52508873833, Ulica Domovinskog rata 3, 23000 Zadar</izvorni_sadrzaj>
    <derivirana_varijabla naziv="DomainObject.Predmet.StrankaIDrugiAdressOIB_1">OTP BANKA d.d. ZADAR, OIB 52508873833, Ulica Domovinskog rata 3, 23000 Zadar</derivirana_varijabla>
  </DomainObject.Predmet.StrankaIDrugiAdressOIB>
  <DomainObject.Predmet.ProtustrankaIDrugiAdressOIB>
    <izvorni_sadrzaj>GORIČICA d. o. o. BUZET, OIB 50074698654, Trg Fontana 6, 52420 Buzet</izvorni_sadrzaj>
    <derivirana_varijabla naziv="DomainObject.Predmet.ProtustrankaIDrugiAdressOIB_1">GORIČICA d. o. o. BUZET, OIB 50074698654, Trg Fontana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GORIČICA d. o. o. BUZET</item>
      <item>OTP BANKA d.d. ZADAR</item>
      <item>ZOU GORAN VELJOVIĆ i dr.</item>
      <item>Elena Krbavčić</item>
    </izvorni_sadrzaj>
    <derivirana_varijabla naziv="DomainObject.Predmet.SudioniciListNaziv_1">
      <item>GORIČICA d. o. o. BUZET</item>
      <item>OTP BANKA d.d. ZADAR</item>
      <item>ZOU GORAN VELJOVIĆ i dr.</item>
      <item>Elena Krbavčić</item>
    </derivirana_varijabla>
  </DomainObject.Predmet.SudioniciListNaziv>
  <DomainObject.Predmet.SudioniciListAdressOIB>
    <izvorni_sadrzaj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izvorni_sadrzaj>
    <derivirana_varijabla naziv="DomainObject.Predmet.SudioniciListAdressOIB_1"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50074698654</item>
      <item>, OIB 52508873833</item>
      <item>, OIB null</item>
      <item>, OIB 70725756831</item>
    </izvorni_sadrzaj>
    <derivirana_varijabla naziv="DomainObject.Predmet.SudioniciListNazivOIB_1">
      <item>, OIB 50074698654</item>
      <item>, OIB 52508873833</item>
      <item>, OIB null</item>
      <item>, OIB 70725756831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2947</properties:Characters>
  <properties:Lines>96</properties:Lines>
  <properties:Paragraphs>38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2017-12-06T10:59:00Z</dcterms:created>
  <dc:creator>Jasmina Matika</dc:creator>
  <cp:lastModifiedBy>Jasmina Matika</cp:lastModifiedBy>
  <dcterms:modified xmlns:xsi="http://www.w3.org/2001/XMLSchema-instance" xsi:type="dcterms:W3CDTF">2017-12-22T11:30:00Z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