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30f6" w14:paraId="85530f6" w:rsidRDefault="00BD4F44" w:rsidP="00BD4F44" w:rsidR="00BD4F4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F44" w:rsidP="00BD4F44" w:rsidR="00BD4F4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D4F44" w:rsidP="00BD4F44" w:rsidR="00BD4F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D4F44" w:rsidP="00BD4F44" w:rsidR="00BD4F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D4F44" w:rsidP="00BD4F44" w:rsidR="00BD4F44"/>
    <w:p w:rsidRDefault="00BD4F44" w:rsidP="00BD4F44" w:rsidR="00BD4F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D4F44" w:rsidP="00BD4F44" w:rsidR="00BD4F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D4F44" w:rsidP="00BD4F44" w:rsidR="00BD4F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9701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ORDINO d. o. o. Pula, Sergijevaca 4, OIB 89120562132,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D4F44" w:rsidP="00BD4F44" w:rsidR="00BD4F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D4F44" w:rsidP="00BD4F44" w:rsidR="00BD4F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D4F44" w:rsidP="00BD4F44" w:rsidR="00BD4F4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ORDINO d. o. o. Pula, Sergijevaca 4, OIB 89120562132.</w:t>
      </w: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ORDINO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1989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1.643.573,08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D4F44" w:rsidP="00BD4F44" w:rsidR="00BD4F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BD4F44" w:rsidP="00BD4F44" w:rsidR="00BD4F4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D4F44" w:rsidP="00BD4F44" w:rsidR="00BD4F4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752DA">
        <w:rPr>
          <w:rFonts w:cs="Times New Roman" w:eastAsia="Times New Roman"/>
          <w:szCs w:val="24"/>
          <w:lang w:eastAsia="hr-HR"/>
        </w:rPr>
        <w:t>, v. r.</w:t>
      </w:r>
    </w:p>
    <w:p w:rsidRDefault="005752DA" w:rsidP="00BD4F44" w:rsidR="005752D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D4F44" w:rsidP="00BD4F44" w:rsidR="00BD4F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D4F44" w:rsidP="00BD4F44" w:rsidR="00BD4F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D4F44" w:rsidP="00BD4F44" w:rsidR="00BD4F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D4F44" w:rsidP="00BD4F44" w:rsidR="00BD4F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D4F44" w:rsidP="00BD4F44" w:rsidR="00BD4F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>
      <w:pPr>
        <w:tabs>
          <w:tab w:pos="4116" w:val="left"/>
        </w:tabs>
      </w:pPr>
    </w:p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 w:rsidRPr="00D05CA9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BD4F44" w:rsidP="00BD4F44" w:rsidR="00BD4F44"/>
    <w:p w:rsidRDefault="00C8487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F5F" w:rsidP="00BD4F44" w:rsidR="00B00F5F">
      <w:r>
        <w:separator/>
      </w:r>
    </w:p>
  </w:endnote>
  <w:endnote w:id="0" w:type="continuationSeparator">
    <w:p w:rsidRDefault="00B00F5F" w:rsidP="00BD4F44" w:rsidR="00B00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F5F" w:rsidP="00BD4F44" w:rsidR="00B00F5F">
      <w:r>
        <w:separator/>
      </w:r>
    </w:p>
  </w:footnote>
  <w:footnote w:id="0" w:type="continuationSeparator">
    <w:p w:rsidRDefault="00B00F5F" w:rsidP="00BD4F44" w:rsidR="00B00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F5F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8487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30</w:t>
    </w:r>
    <w:r w:rsidR="00BD4F44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F5F" w:rsidP="00A81E97" w:rsidR="00A81E97">
    <w:pPr>
      <w:pStyle w:val="Zaglavlje"/>
      <w:jc w:val="right"/>
    </w:pPr>
    <w:r>
      <w:t>11 St-30</w:t>
    </w:r>
    <w:r w:rsidR="00BD4F44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839"/>
    <w:rsid w:val="005752DA"/>
    <w:rsid w:val="00896839"/>
    <w:rsid w:val="009A6044"/>
    <w:rsid w:val="00B00F5F"/>
    <w:rsid w:val="00BD4F44"/>
    <w:rsid w:val="00BF033F"/>
    <w:rsid w:val="00C8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F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F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F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F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F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D4F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4F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4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8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87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8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8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F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F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F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F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F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D4F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4F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4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8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87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8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8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ORDINO d. o. o. PULA</izvorni_sadrzaj>
    <derivirana_varijabla naziv="DomainObject.Predmet.ProtustrankaFormated_1">  ORDINO d. o. o. PULA</derivirana_varijabla>
  </DomainObject.Predmet.ProtustrankaFormated>
  <DomainObject.Predmet.ProtustrankaFormatedOIB>
    <izvorni_sadrzaj>  ORDINO d. o. o. PULA, OIB 89120562132</izvorni_sadrzaj>
    <derivirana_varijabla naziv="DomainObject.Predmet.ProtustrankaFormatedOIB_1">  ORDINO d. o. o. PULA, OIB 89120562132</derivirana_varijabla>
  </DomainObject.Predmet.ProtustrankaFormatedOIB>
  <DomainObject.Predmet.ProtustrankaFormatedWithAdress>
    <izvorni_sadrzaj> ORDINO d. o. o. PULA, Sergijevaca 4, 52100 Pula</izvorni_sadrzaj>
    <derivirana_varijabla naziv="DomainObject.Predmet.ProtustrankaFormatedWithAdress_1"> ORDINO d. o. o. PULA, Sergijevaca 4, 52100 Pula</derivirana_varijabla>
  </DomainObject.Predmet.ProtustrankaFormatedWithAdress>
  <DomainObject.Predmet.ProtustrankaFormatedWithAdressOIB>
    <izvorni_sadrzaj> ORDINO d. o. o. PULA, OIB 89120562132, Sergijevaca 4, 52100 Pula</izvorni_sadrzaj>
    <derivirana_varijabla naziv="DomainObject.Predmet.ProtustrankaFormatedWithAdressOIB_1"> ORDINO d. o. o. PULA, OIB 89120562132, Sergijevaca 4, 52100 Pula</derivirana_varijabla>
  </DomainObject.Predmet.ProtustrankaFormatedWithAdressOIB>
  <DomainObject.Predmet.ProtustrankaWithAdress>
    <izvorni_sadrzaj>ORDINO d. o. o. PULA Sergijevaca 4, 52100 Pula</izvorni_sadrzaj>
    <derivirana_varijabla naziv="DomainObject.Predmet.ProtustrankaWithAdress_1">ORDINO d. o. o. PULA Sergijevaca 4, 52100 Pula</derivirana_varijabla>
  </DomainObject.Predmet.ProtustrankaWithAdress>
  <DomainObject.Predmet.ProtustrankaWithAdressOIB>
    <izvorni_sadrzaj>ORDINO d. o. o. PULA, OIB 89120562132, Sergijevaca 4, 52100 Pula</izvorni_sadrzaj>
    <derivirana_varijabla naziv="DomainObject.Predmet.ProtustrankaWithAdressOIB_1">ORDINO d. o. o. PULA, OIB 89120562132, Sergijevaca 4, 52100 Pula</derivirana_varijabla>
  </DomainObject.Predmet.ProtustrankaWithAdressOIB>
  <DomainObject.Predmet.ProtustrankaNazivFormated>
    <izvorni_sadrzaj>ORDINO d. o. o. PULA</izvorni_sadrzaj>
    <derivirana_varijabla naziv="DomainObject.Predmet.ProtustrankaNazivFormated_1">ORDINO d. o. o. PULA</derivirana_varijabla>
  </DomainObject.Predmet.ProtustrankaNazivFormated>
  <DomainObject.Predmet.ProtustrankaNazivFormatedOIB>
    <izvorni_sadrzaj>ORDINO d. o. o. PULA, OIB 89120562132</izvorni_sadrzaj>
    <derivirana_varijabla naziv="DomainObject.Predmet.ProtustrankaNazivFormatedOIB_1">ORDINO d. o. o. PULA, OIB 89120562132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1643573.08</izvorni_sadrzaj>
    <derivirana_varijabla naziv="DomainObject.Predmet.TrenutnaVrijednost_1">1643573.08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ORDINO d. o. o. PULA</item>
    </izvorni_sadrzaj>
    <derivirana_varijabla naziv="DomainObject.Predmet.ProtuStrankaListFormated_1">
      <item>ORDINO d. o. o. PULA</item>
    </derivirana_varijabla>
  </DomainObject.Predmet.ProtuStrankaListFormated>
  <DomainObject.Predmet.ProtuStrankaListFormatedOIB>
    <izvorni_sadrzaj>
      <item>ORDINO d. o. o. PULA, OIB 89120562132</item>
    </izvorni_sadrzaj>
    <derivirana_varijabla naziv="DomainObject.Predmet.ProtuStrankaListFormatedOIB_1">
      <item>ORDINO d. o. o. PULA, OIB 89120562132</item>
    </derivirana_varijabla>
  </DomainObject.Predmet.ProtuStrankaListFormatedOIB>
  <DomainObject.Predmet.ProtuStrankaListFormatedWithAdress>
    <izvorni_sadrzaj>
      <item>ORDINO d. o. o. PULA, Sergijevaca 4, 52100 Pula</item>
    </izvorni_sadrzaj>
    <derivirana_varijabla naziv="DomainObject.Predmet.ProtuStrankaListFormatedWithAdress_1">
      <item>ORDINO d. o. o. PULA, Sergijevaca 4, 52100 Pula</item>
    </derivirana_varijabla>
  </DomainObject.Predmet.ProtuStrankaListFormatedWithAdress>
  <DomainObject.Predmet.ProtuStrankaListFormatedWithAdressOIB>
    <izvorni_sadrzaj>
      <item>ORDINO d. o. o. PULA, OIB 89120562132, Sergijevaca 4, 52100 Pula</item>
    </izvorni_sadrzaj>
    <derivirana_varijabla naziv="DomainObject.Predmet.ProtuStrankaListFormatedWithAdressOIB_1">
      <item>ORDINO d. o. o. PULA, OIB 89120562132, Sergijevaca 4, 52100 Pula</item>
    </derivirana_varijabla>
  </DomainObject.Predmet.ProtuStrankaListFormatedWithAdressOIB>
  <DomainObject.Predmet.ProtuStrankaListNazivFormated>
    <izvorni_sadrzaj>
      <item>ORDINO d. o. o. PULA</item>
    </izvorni_sadrzaj>
    <derivirana_varijabla naziv="DomainObject.Predmet.ProtuStrankaListNazivFormated_1">
      <item>ORDINO d. o. o. PULA</item>
    </derivirana_varijabla>
  </DomainObject.Predmet.ProtuStrankaListNazivFormated>
  <DomainObject.Predmet.ProtuStrankaListNazivFormatedOIB>
    <izvorni_sadrzaj>
      <item>ORDINO d. o. o. PULA, OIB 89120562132</item>
    </izvorni_sadrzaj>
    <derivirana_varijabla naziv="DomainObject.Predmet.ProtuStrankaListNazivFormatedOIB_1">
      <item>ORDINO d. o. o. PULA, OIB 89120562132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ORDINO d. o. o. PULA</izvorni_sadrzaj>
    <derivirana_varijabla naziv="DomainObject.Predmet.ProtustrankaIDrugi_1">ORDINO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ORDINO d. o. o. PULA, OIB 89120562132, Sergijevaca 4, 52100 Pula</izvorni_sadrzaj>
    <derivirana_varijabla naziv="DomainObject.Predmet.ProtustrankaIDrugiAdressOIB_1">ORDINO d. o. o. PULA, OIB 89120562132, Sergijevaca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ORDINO d. o. o. PULA</item>
    </izvorni_sadrzaj>
    <derivirana_varijabla naziv="DomainObject.Predmet.SudioniciListNaziv_1">
      <item>FINANCIJSKA AGENCIJA, RC RIJEKA, PODRUŽNICA PULA, PULA</item>
      <item>ORDINO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ORDINO d. o. o. PULA, OIB 89120562132, Sergijevaca 4,52100 Pula</item>
    </izvorni_sadrzaj>
    <derivirana_varijabla naziv="DomainObject.Predmet.SudioniciListAdressOIB_1">
      <item>FINANCIJSKA AGENCIJA, RC RIJEKA, PODRUŽNICA PULA, PULA, OIB 85821130368, Ulica grada Vukovara 70,Zagreb</item>
      <item>ORDINO d. o. o. PULA, OIB 89120562132, Sergijevaca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89120562132</item>
    </izvorni_sadrzaj>
    <derivirana_varijabla naziv="DomainObject.Predmet.SudioniciListNazivOIB_1">
      <item>, OIB 85821130368</item>
      <item>, OIB 89120562132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1969</properties:Characters>
  <properties:Lines>91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2015-11-23T09:27:00Z</dcterms:created>
  <dc:creator>Mihaela Kaligari</dc:creator>
  <dc:description/>
  <cp:keywords/>
  <cp:lastModifiedBy>Ana Jeromela</cp:lastModifiedBy>
  <cp:lastPrinted>2015-11-30T08:00:00Z</cp:lastPrinted>
  <dcterms:modified xmlns:xsi="http://www.w3.org/2001/XMLSchema-instance" xsi:type="dcterms:W3CDTF">2015-11-30T08:00:00Z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