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4837" w14:paraId="85c483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530B4">
        <w:t>7</w:t>
      </w:r>
      <w:r w:rsidR="00795BA4">
        <w:t>27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C80BA2">
        <w:t xml:space="preserve"> </w:t>
      </w:r>
      <w:r w:rsidR="00795BA4">
        <w:t xml:space="preserve">UDRUGA GRAĐANA - TREĆA ŽIVOTNA DOB </w:t>
      </w:r>
      <w:proofErr w:type="spellStart"/>
      <w:r w:rsidR="00795BA4">
        <w:t>SAMOBOR</w:t>
      </w:r>
      <w:proofErr w:type="spellEnd"/>
      <w:r w:rsidR="00795BA4">
        <w:t xml:space="preserve">, Samobor, Zagrebačka 16, </w:t>
      </w:r>
      <w:proofErr w:type="spellStart"/>
      <w:r w:rsidR="00795BA4">
        <w:t>Reg.broj</w:t>
      </w:r>
      <w:proofErr w:type="spellEnd"/>
      <w:r w:rsidR="00795BA4">
        <w:t xml:space="preserve">: 01002337, </w:t>
      </w:r>
      <w:proofErr w:type="spellStart"/>
      <w:r w:rsidR="00795BA4">
        <w:t>OIB</w:t>
      </w:r>
      <w:proofErr w:type="spellEnd"/>
      <w:r w:rsidR="00795BA4">
        <w:t xml:space="preserve">: 04330585809, </w:t>
      </w:r>
      <w:r w:rsidR="00B530B4">
        <w:t xml:space="preserve">dana </w:t>
      </w:r>
      <w:r w:rsidR="00795BA4">
        <w:t>7</w:t>
      </w:r>
      <w:r w:rsidR="00B530B4">
        <w:t xml:space="preserve">. studeni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6D5B8B" w:rsidP="007A31D3" w:rsidR="006D5B8B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r w:rsidR="00795BA4">
        <w:t xml:space="preserve">UDRUGA GRAĐANA - TREĆA ŽIVOTNA DOB </w:t>
      </w:r>
      <w:proofErr w:type="spellStart"/>
      <w:r w:rsidR="00795BA4">
        <w:t>SAMOBOR</w:t>
      </w:r>
      <w:proofErr w:type="spellEnd"/>
      <w:r w:rsidR="00795BA4">
        <w:t xml:space="preserve">, Samobor, Zagrebačka 16, </w:t>
      </w:r>
      <w:proofErr w:type="spellStart"/>
      <w:r w:rsidR="00795BA4">
        <w:t>Reg.broj</w:t>
      </w:r>
      <w:proofErr w:type="spellEnd"/>
      <w:r w:rsidR="00795BA4">
        <w:t xml:space="preserve">: 01002337, </w:t>
      </w:r>
      <w:proofErr w:type="spellStart"/>
      <w:r w:rsidR="00795BA4">
        <w:t>OIB</w:t>
      </w:r>
      <w:proofErr w:type="spellEnd"/>
      <w:r w:rsidR="00795BA4">
        <w:t>: 04330585809.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95BA4">
        <w:t xml:space="preserve">UDRUGA GRAĐANA - TREĆA ŽIVOTNA DOB </w:t>
      </w:r>
      <w:proofErr w:type="spellStart"/>
      <w:r w:rsidR="00795BA4">
        <w:t>SAMOBOR</w:t>
      </w:r>
      <w:proofErr w:type="spellEnd"/>
      <w:r w:rsidR="00795BA4">
        <w:t xml:space="preserve">, Samobor, Zagrebačka 16, </w:t>
      </w:r>
      <w:proofErr w:type="spellStart"/>
      <w:r w:rsidR="00795BA4">
        <w:t>Reg.broj</w:t>
      </w:r>
      <w:proofErr w:type="spellEnd"/>
      <w:r w:rsidR="00795BA4">
        <w:t xml:space="preserve">: 01002337, </w:t>
      </w:r>
      <w:proofErr w:type="spellStart"/>
      <w:r w:rsidR="00795BA4">
        <w:t>OIB</w:t>
      </w:r>
      <w:proofErr w:type="spellEnd"/>
      <w:r w:rsidR="00795BA4">
        <w:t xml:space="preserve">: 04330585809.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6D5B8B" w:rsidP="00172559" w:rsidR="006D5B8B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>Trgovački sud u Zagrebu</w:t>
      </w:r>
      <w:r w:rsidR="00B530B4">
        <w:rPr>
          <w:bCs/>
        </w:rPr>
        <w:t xml:space="preserve"> </w:t>
      </w:r>
      <w:r w:rsidR="00795BA4">
        <w:rPr>
          <w:bCs/>
        </w:rPr>
        <w:t>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95BA4">
        <w:rPr>
          <w:bCs/>
        </w:rPr>
        <w:t>177</w:t>
      </w:r>
      <w:r w:rsidR="00486D78">
        <w:rPr>
          <w:bCs/>
        </w:rPr>
        <w:t xml:space="preserve"> od </w:t>
      </w:r>
      <w:r w:rsidR="00795BA4">
        <w:rPr>
          <w:bCs/>
        </w:rPr>
        <w:t>4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795BA4">
        <w:t xml:space="preserve">UDRUGA GRAĐANA - TREĆA ŽIVOTNA DOB </w:t>
      </w:r>
      <w:proofErr w:type="spellStart"/>
      <w:r w:rsidR="00795BA4">
        <w:t>SAMOBOR</w:t>
      </w:r>
      <w:proofErr w:type="spellEnd"/>
      <w:r w:rsidR="00795BA4">
        <w:t xml:space="preserve">, Samobor, Zagrebačka 16, </w:t>
      </w:r>
      <w:proofErr w:type="spellStart"/>
      <w:r w:rsidR="00795BA4">
        <w:t>Reg.broj</w:t>
      </w:r>
      <w:proofErr w:type="spellEnd"/>
      <w:r w:rsidR="00795BA4">
        <w:t xml:space="preserve">: 01002337, </w:t>
      </w:r>
      <w:proofErr w:type="spellStart"/>
      <w:r w:rsidR="00795BA4">
        <w:t>OIB</w:t>
      </w:r>
      <w:proofErr w:type="spellEnd"/>
      <w:r w:rsidR="00795BA4">
        <w:t>: 04330585809.</w:t>
      </w:r>
      <w:r w:rsidR="00AE6380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530B4">
        <w:t>7</w:t>
      </w:r>
      <w:r w:rsidR="00795BA4">
        <w:t>27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95BA4">
        <w:t>1. rujna</w:t>
      </w:r>
      <w:r w:rsidR="002C7929">
        <w:t xml:space="preserve"> </w:t>
      </w:r>
      <w:r>
        <w:t>2017., objavio oglas na mrežnoj stranici e-oglasna ploča sudova pod poslovnim brojem St-</w:t>
      </w:r>
      <w:r w:rsidR="00B530B4">
        <w:t>7</w:t>
      </w:r>
      <w:r w:rsidR="00795BA4">
        <w:t>27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95BA4">
        <w:t>7</w:t>
      </w:r>
      <w:r w:rsidR="00B530B4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>kal.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6D5B8B"/>
    <w:rsid w:val="00711019"/>
    <w:rsid w:val="00711561"/>
    <w:rsid w:val="0073010A"/>
    <w:rsid w:val="00766D29"/>
    <w:rsid w:val="0077329E"/>
    <w:rsid w:val="0078009A"/>
    <w:rsid w:val="007807B3"/>
    <w:rsid w:val="00795BA4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530B4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4704F"/>
    <w:rsid w:val="00C80BA2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1945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470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70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470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70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GRAĐANA - TREĆA ŽIVOTNA DOB SAMOBOR</izvorni_sadrzaj>
    <derivirana_varijabla naziv="DomainObject.Predmet.ProtustrankaFormated_1">  UDRUGA GRAĐANA - TREĆA ŽIVOTNA DOB SAMOBOR</derivirana_varijabla>
  </DomainObject.Predmet.ProtustrankaFormated>
  <DomainObject.Predmet.ProtustrankaFormatedOIB>
    <izvorni_sadrzaj>  UDRUGA GRAĐANA - TREĆA ŽIVOTNA DOB SAMOBOR, OIB 04334585809</izvorni_sadrzaj>
    <derivirana_varijabla naziv="DomainObject.Predmet.ProtustrankaFormatedOIB_1">  UDRUGA GRAĐANA - TREĆA ŽIVOTNA DOB SAMOBOR, OIB 04334585809</derivirana_varijabla>
  </DomainObject.Predmet.ProtustrankaFormatedOIB>
  <DomainObject.Predmet.ProtustrankaFormatedWithAdress>
    <izvorni_sadrzaj> UDRUGA GRAĐANA - TREĆA ŽIVOTNA DOB SAMOBOR, Zagrebačka 16, 10430 Samobor</izvorni_sadrzaj>
    <derivirana_varijabla naziv="DomainObject.Predmet.ProtustrankaFormatedWithAdress_1"> UDRUGA GRAĐANA - TREĆA ŽIVOTNA DOB SAMOBOR, Zagrebačka 16, 10430 Samobor</derivirana_varijabla>
  </DomainObject.Predmet.ProtustrankaFormatedWithAdress>
  <DomainObject.Predmet.ProtustrankaFormatedWithAdressOIB>
    <izvorni_sadrzaj> UDRUGA GRAĐANA - TREĆA ŽIVOTNA DOB SAMOBOR, OIB 04334585809, Zagrebačka 16, 10430 Samobor</izvorni_sadrzaj>
    <derivirana_varijabla naziv="DomainObject.Predmet.ProtustrankaFormatedWithAdressOIB_1"> UDRUGA GRAĐANA - TREĆA ŽIVOTNA DOB SAMOBOR, OIB 04334585809, Zagrebačka 16, 10430 Samobor</derivirana_varijabla>
  </DomainObject.Predmet.ProtustrankaFormatedWithAdressOIB>
  <DomainObject.Predmet.ProtustrankaWithAdress>
    <izvorni_sadrzaj>UDRUGA GRAĐANA - TREĆA ŽIVOTNA DOB SAMOBOR Zagrebačka 16, 10430 Samobor</izvorni_sadrzaj>
    <derivirana_varijabla naziv="DomainObject.Predmet.ProtustrankaWithAdress_1">UDRUGA GRAĐANA - TREĆA ŽIVOTNA DOB SAMOBOR Zagrebačka 16, 10430 Samobor</derivirana_varijabla>
  </DomainObject.Predmet.ProtustrankaWithAdress>
  <DomainObject.Predmet.ProtustrankaWithAdressOIB>
    <izvorni_sadrzaj>UDRUGA GRAĐANA - TREĆA ŽIVOTNA DOB SAMOBOR, OIB 04334585809, Zagrebačka 16, 10430 Samobor</izvorni_sadrzaj>
    <derivirana_varijabla naziv="DomainObject.Predmet.ProtustrankaWithAdressOIB_1">UDRUGA GRAĐANA - TREĆA ŽIVOTNA DOB SAMOBOR, OIB 04334585809, Zagrebačka 16, 10430 Samobor</derivirana_varijabla>
  </DomainObject.Predmet.ProtustrankaWithAdressOIB>
  <DomainObject.Predmet.ProtustrankaNazivFormated>
    <izvorni_sadrzaj>UDRUGA GRAĐANA - TREĆA ŽIVOTNA DOB SAMOBOR</izvorni_sadrzaj>
    <derivirana_varijabla naziv="DomainObject.Predmet.ProtustrankaNazivFormated_1">UDRUGA GRAĐANA - TREĆA ŽIVOTNA DOB SAMOBOR</derivirana_varijabla>
  </DomainObject.Predmet.ProtustrankaNazivFormated>
  <DomainObject.Predmet.ProtustrankaNazivFormatedOIB>
    <izvorni_sadrzaj>UDRUGA GRAĐANA - TREĆA ŽIVOTNA DOB SAMOBOR, OIB 04334585809</izvorni_sadrzaj>
    <derivirana_varijabla naziv="DomainObject.Predmet.ProtustrankaNazivFormatedOIB_1">UDRUGA GRAĐANA - TREĆA ŽIVOTNA DOB SAMOBOR, OIB 04334585809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- TREĆA ŽIVOTNA DOB SAMOBOR</item>
    </izvorni_sadrzaj>
    <derivirana_varijabla naziv="DomainObject.Predmet.ProtuStrankaListFormated_1">
      <item>UDRUGA GRAĐANA - TREĆA ŽIVOTNA DOB SAMOBOR</item>
    </derivirana_varijabla>
  </DomainObject.Predmet.ProtuStrankaListFormated>
  <DomainObject.Predmet.ProtuStrankaListFormatedOIB>
    <izvorni_sadrzaj>
      <item>UDRUGA GRAĐANA - TREĆA ŽIVOTNA DOB SAMOBOR, OIB 04334585809</item>
    </izvorni_sadrzaj>
    <derivirana_varijabla naziv="DomainObject.Predmet.ProtuStrankaListFormatedOIB_1">
      <item>UDRUGA GRAĐANA - TREĆA ŽIVOTNA DOB SAMOBOR, OIB 04334585809</item>
    </derivirana_varijabla>
  </DomainObject.Predmet.ProtuStrankaListFormatedOIB>
  <DomainObject.Predmet.ProtuStrankaListFormatedWithAdress>
    <izvorni_sadrzaj>
      <item>UDRUGA GRAĐANA - TREĆA ŽIVOTNA DOB SAMOBOR, Zagrebačka 16, 10430 Samobor</item>
    </izvorni_sadrzaj>
    <derivirana_varijabla naziv="DomainObject.Predmet.ProtuStrankaListFormatedWithAdress_1">
      <item>UDRUGA GRAĐANA - TREĆA ŽIVOTNA DOB SAMOBOR, Zagrebačka 16, 10430 Samobor</item>
    </derivirana_varijabla>
  </DomainObject.Predmet.ProtuStrankaListFormatedWithAdress>
  <DomainObject.Predmet.ProtuStrankaListFormatedWithAdressOIB>
    <izvorni_sadrzaj>
      <item>UDRUGA GRAĐANA - TREĆA ŽIVOTNA DOB SAMOBOR, OIB 04334585809, Zagrebačka 16, 10430 Samobor</item>
    </izvorni_sadrzaj>
    <derivirana_varijabla naziv="DomainObject.Predmet.ProtuStrankaListFormatedWithAdressOIB_1">
      <item>UDRUGA GRAĐANA - TREĆA ŽIVOTNA DOB SAMOBOR, OIB 04334585809, Zagrebačka 16, 10430 Samobor</item>
    </derivirana_varijabla>
  </DomainObject.Predmet.ProtuStrankaListFormatedWithAdressOIB>
  <DomainObject.Predmet.ProtuStrankaListNazivFormated>
    <izvorni_sadrzaj>
      <item>UDRUGA GRAĐANA - TREĆA ŽIVOTNA DOB SAMOBOR</item>
    </izvorni_sadrzaj>
    <derivirana_varijabla naziv="DomainObject.Predmet.ProtuStrankaListNazivFormated_1">
      <item>UDRUGA GRAĐANA - TREĆA ŽIVOTNA DOB SAMOBOR</item>
    </derivirana_varijabla>
  </DomainObject.Predmet.ProtuStrankaListNazivFormated>
  <DomainObject.Predmet.ProtuStrankaListNazivFormatedOIB>
    <izvorni_sadrzaj>
      <item>UDRUGA GRAĐANA - TREĆA ŽIVOTNA DOB SAMOBOR, OIB 04334585809</item>
    </izvorni_sadrzaj>
    <derivirana_varijabla naziv="DomainObject.Predmet.ProtuStrankaListNazivFormatedOIB_1">
      <item>UDRUGA GRAĐANA - TREĆA ŽIVOTNA DOB SAMOBOR, OIB 04334585809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- TREĆA ŽIVOTNA DOB SAMOBOR</izvorni_sadrzaj>
    <derivirana_varijabla naziv="DomainObject.Predmet.ProtustrankaIDrugi_1">UDRUGA GRAĐANA - TREĆA ŽIVOTNA DOB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- TREĆA ŽIVOTNA DOB SAMOBOR, OIB 04334585809, Zagrebačka 16, 10430 Samobor</izvorni_sadrzaj>
    <derivirana_varijabla naziv="DomainObject.Predmet.ProtustrankaIDrugiAdressOIB_1">UDRUGA GRAĐANA - TREĆA ŽIVOTNA DOB SAMOBOR, OIB 04334585809, Zagrebačka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- TREĆA ŽIVOTNA DOB SAMOBOR</item>
      <item>FINA Regionalni centar Zagreb</item>
    </izvorni_sadrzaj>
    <derivirana_varijabla naziv="DomainObject.Predmet.SudioniciListNaziv_1">
      <item>UDRUGA GRAĐANA - TREĆA ŽIVOTNA DOB SAMOBOR</item>
      <item>FINA Regionalni centar Zagreb</item>
    </derivirana_varijabla>
  </DomainObject.Predmet.SudioniciListNaziv>
  <DomainObject.Predmet.SudioniciListAdressOIB>
    <izvorni_sadrzaj>
      <item>UDRUGA GRAĐANA - TREĆA ŽIVOTNA DOB SAMOBOR, OIB 04334585809, Zagrebačka 16,10430 Samobor</item>
      <item>FINA Regionalni centar Zagreb, OIB 85821130368, Trg svibanjskih žrtava 1995. 1,10000 Zagreb</item>
    </izvorni_sadrzaj>
    <derivirana_varijabla naziv="DomainObject.Predmet.SudioniciListAdressOIB_1">
      <item>UDRUGA GRAĐANA - TREĆA ŽIVOTNA DOB SAMOBOR, OIB 04334585809, Zagrebačka 16,10430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04334585809</item>
      <item>, OIB 85821130368</item>
    </izvorni_sadrzaj>
    <derivirana_varijabla naziv="DomainObject.Predmet.SudioniciListNazivOIB_1">
      <item>, OIB 04334585809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FAD13-3DC8-4146-9F5E-F51BA196B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3162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2017-11-07T07:30:00Z</dcterms:created>
  <dc:creator>Korisnik</dc:creator>
  <cp:lastModifiedBy>Ljiljana Floršić</cp:lastModifiedBy>
  <cp:lastPrinted>2017-11-07T07:30:00Z</cp:lastPrinted>
  <dcterms:modified xmlns:xsi="http://www.w3.org/2001/XMLSchema-instance" xsi:type="dcterms:W3CDTF">2017-11-07T07:32:00Z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