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5041b" w14:paraId="135041b" w:rsidRDefault="00EE360E" w:rsidP="001940FB" w:rsidR="00EE360E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F83665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EE360E" w:rsidP="00AA6BCF" w:rsidR="00EE360E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EE360E" w:rsidR="00EE360E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EE360E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EE360E" w:rsidP="00EE360E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EE360E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EE360E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3213E8">
        <w:rPr>
          <w:rFonts w:cs="Calibri" w:eastAsia="Arial Unicode MS" w:hAnsi="Calibri" w:ascii="Calibri"/>
          <w:kern w:val="1"/>
          <w:lang w:eastAsia="ar-SA" w:val="hr-HR"/>
        </w:rPr>
        <w:t>LEONARDO RANDIĆ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EE360E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 </w:t>
      </w:r>
      <w:r w:rsidR="003213E8">
        <w:rPr>
          <w:rFonts w:cs="Calibri" w:eastAsia="Arial Unicode MS" w:hAnsi="Calibri" w:ascii="Calibri"/>
          <w:kern w:val="1"/>
          <w:lang w:eastAsia="ar-SA" w:val="hr-HR"/>
        </w:rPr>
        <w:t>259.470,91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3213E8">
        <w:rPr>
          <w:rFonts w:cs="Calibri" w:eastAsia="Arial Unicode MS" w:hAnsi="Calibri" w:ascii="Calibri"/>
          <w:kern w:val="1"/>
          <w:lang w:eastAsia="ar-SA" w:val="hr-HR"/>
        </w:rPr>
        <w:t>236.770,91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3213E8">
        <w:rPr>
          <w:rFonts w:cs="Calibri" w:eastAsia="Arial Unicode MS" w:hAnsi="Calibri" w:ascii="Calibri"/>
          <w:kern w:val="1"/>
          <w:lang w:eastAsia="ar-SA" w:val="hr-HR"/>
        </w:rPr>
        <w:t>22.7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EE360E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EE360E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EE360E" w:rsidRPr="00EE360E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EE360E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553BAE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53BAE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213E8" w:rsidP="003213E8" w:rsidR="00AA6BCF" w:rsidRPr="00553BAE">
            <w:pPr>
              <w:spacing w:after="0"/>
              <w:jc w:val="both"/>
              <w:rPr>
                <w:rFonts w:cs="Calibri" w:hAnsi="Calibri" w:ascii="Calibri"/>
              </w:rPr>
            </w:pPr>
            <w:r w:rsidRPr="00553BAE">
              <w:rPr>
                <w:rFonts w:cs="Calibri" w:hAnsi="Calibri" w:ascii="Calibri"/>
              </w:rPr>
              <w:t>Leonardo Randić</w:t>
            </w:r>
            <w:r w:rsidR="00F20B3B" w:rsidRPr="00553BAE">
              <w:rPr>
                <w:rFonts w:cs="Calibri" w:hAnsi="Calibri" w:ascii="Calibri"/>
              </w:rPr>
              <w:t xml:space="preserve">, </w:t>
            </w:r>
            <w:r w:rsidRPr="00553BAE">
              <w:rPr>
                <w:rFonts w:cs="Calibri" w:hAnsi="Calibri" w:ascii="Calibri"/>
              </w:rPr>
              <w:t>Augusta Šenoe 9</w:t>
            </w:r>
            <w:r w:rsidR="00783BFB" w:rsidRPr="00553BAE">
              <w:rPr>
                <w:rFonts w:cs="Calibri" w:hAnsi="Calibri" w:ascii="Calibri"/>
              </w:rPr>
              <w:t xml:space="preserve">, </w:t>
            </w:r>
            <w:r w:rsidRPr="00553BAE">
              <w:rPr>
                <w:rFonts w:cs="Calibri" w:hAnsi="Calibri" w:ascii="Calibri"/>
              </w:rPr>
              <w:t>Kaštel Gomilica</w:t>
            </w:r>
            <w:r w:rsidR="00575392" w:rsidRPr="00553BAE">
              <w:rPr>
                <w:rFonts w:cs="Calibri" w:hAnsi="Calibri" w:ascii="Calibri"/>
              </w:rPr>
              <w:t>,</w:t>
            </w:r>
            <w:r w:rsidR="003C5AF8" w:rsidRPr="00553BAE">
              <w:rPr>
                <w:rFonts w:cs="Calibri" w:hAnsi="Calibri" w:ascii="Calibri"/>
              </w:rPr>
              <w:t xml:space="preserve"> </w:t>
            </w:r>
            <w:r w:rsidR="003A5883" w:rsidRPr="00553BAE">
              <w:rPr>
                <w:rFonts w:cs="Calibri" w:hAnsi="Calibri" w:ascii="Calibri"/>
              </w:rPr>
              <w:t>OIB:</w:t>
            </w:r>
            <w:r w:rsidR="00E43846" w:rsidRPr="00553BAE">
              <w:rPr>
                <w:rFonts w:cs="Calibri" w:hAnsi="Calibri" w:ascii="Calibri"/>
              </w:rPr>
              <w:t xml:space="preserve"> </w:t>
            </w:r>
            <w:r w:rsidRPr="00553BAE">
              <w:rPr>
                <w:rFonts w:cs="Calibri" w:hAnsi="Calibri" w:ascii="Calibri"/>
              </w:rPr>
              <w:t>40457804572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643C3" w:rsidP="003643C3" w:rsidR="003643C3" w:rsidRPr="00553BAE">
            <w:pPr>
              <w:rPr>
                <w:rFonts w:cs="Calibri" w:hAnsi="Calibri" w:ascii="Calibri"/>
              </w:rPr>
            </w:pPr>
            <w:r w:rsidRPr="00553BAE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575392" w:rsidR="00AA6BCF" w:rsidRPr="00553BAE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553BAE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3213E8" w:rsidP="00AA6BCF" w:rsidR="00AA6BCF" w:rsidRPr="00553BAE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53BAE">
              <w:rPr>
                <w:rFonts w:cs="Calibri" w:hAnsi="Calibri" w:ascii="Calibri"/>
              </w:rPr>
              <w:t>259.470,91</w:t>
            </w:r>
            <w:r w:rsidR="00783BFB" w:rsidRPr="00553BAE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553BAE">
            <w:pPr>
              <w:spacing w:after="0"/>
              <w:rPr>
                <w:rFonts w:cs="Calibri" w:hAnsi="Calibri" w:ascii="Calibri"/>
              </w:rPr>
            </w:pPr>
          </w:p>
          <w:p w:rsidRDefault="003213E8" w:rsidP="00AA6BCF" w:rsidR="00AA6BCF" w:rsidRPr="00553BAE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53BAE">
              <w:rPr>
                <w:rFonts w:cs="Calibri" w:hAnsi="Calibri" w:ascii="Calibri"/>
              </w:rPr>
              <w:t>236.770,91</w:t>
            </w:r>
            <w:r w:rsidR="00783BFB" w:rsidRPr="00553BAE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553BAE">
            <w:pPr>
              <w:spacing w:after="0"/>
              <w:rPr>
                <w:rFonts w:cs="Calibri" w:hAnsi="Calibri" w:ascii="Calibri"/>
              </w:rPr>
            </w:pPr>
          </w:p>
          <w:p w:rsidRDefault="003213E8" w:rsidP="003213E8" w:rsidR="00AA6BCF" w:rsidRPr="00553BAE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53BAE">
              <w:rPr>
                <w:rFonts w:cs="Calibri" w:hAnsi="Calibri" w:ascii="Calibri"/>
              </w:rPr>
              <w:t>22</w:t>
            </w:r>
            <w:r w:rsidR="00575392" w:rsidRPr="00553BAE">
              <w:rPr>
                <w:rFonts w:cs="Calibri" w:hAnsi="Calibri" w:ascii="Calibri"/>
              </w:rPr>
              <w:t>.</w:t>
            </w:r>
            <w:r w:rsidRPr="00553BAE">
              <w:rPr>
                <w:rFonts w:cs="Calibri" w:hAnsi="Calibri" w:ascii="Calibri"/>
              </w:rPr>
              <w:t>7</w:t>
            </w:r>
            <w:r w:rsidR="00575392" w:rsidRPr="00553BAE">
              <w:rPr>
                <w:rFonts w:cs="Calibri" w:hAnsi="Calibri" w:ascii="Calibri"/>
              </w:rPr>
              <w:t>00,00</w:t>
            </w:r>
            <w:r w:rsidR="00F20B3B" w:rsidRPr="00553BAE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EE360E" w:rsidP="000D4321" w:rsidR="00EE360E">
      <w:pPr>
        <w:spacing w:lineRule="auto" w:line="276" w:after="0"/>
        <w:ind w:firstLine="708" w:left="5664"/>
        <w:rPr>
          <w:rFonts w:cs="Calibri" w:eastAsia="Arial Unicode MS" w:hAnsi="Calibri" w:ascii="Calibri"/>
          <w:kern w:val="1"/>
          <w:lang w:eastAsia="ar-SA" w:val="hr-HR"/>
        </w:rPr>
      </w:pPr>
    </w:p>
    <w:p w:rsidRDefault="00BA606B" w:rsidP="003D6A18" w:rsidR="003D6A18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6A18" w:rsidP="003D6A18" w:rsidR="003D6A18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3D6A18" w:rsidP="003D6A18" w:rsidR="003D6A18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3D6A18" w:rsidP="003D6A18" w:rsidR="003D6A18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EE360E" w:rsidP="000D4321" w:rsidR="00EE360E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EE360E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517E" w:rsidR="0003517E">
      <w:pPr>
        <w:spacing w:after="0"/>
      </w:pPr>
      <w:r>
        <w:separator/>
      </w:r>
    </w:p>
  </w:endnote>
  <w:endnote w:id="0" w:type="continuationSeparator">
    <w:p w:rsidRDefault="0003517E" w:rsidR="0003517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2F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517E" w:rsidR="0003517E">
      <w:pPr>
        <w:spacing w:after="0"/>
      </w:pPr>
      <w:r>
        <w:separator/>
      </w:r>
    </w:p>
  </w:footnote>
  <w:footnote w:id="0" w:type="continuationSeparator">
    <w:p w:rsidRDefault="0003517E" w:rsidR="0003517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F4D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517E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2F4D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4E69"/>
    <w:rsid w:val="00305519"/>
    <w:rsid w:val="00313313"/>
    <w:rsid w:val="003213E8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43C3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D6A18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BAE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2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3C7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672"/>
    <w:rsid w:val="00BA606B"/>
    <w:rsid w:val="00BA7F48"/>
    <w:rsid w:val="00BB1929"/>
    <w:rsid w:val="00BB396C"/>
    <w:rsid w:val="00BB5011"/>
    <w:rsid w:val="00BC0A8E"/>
    <w:rsid w:val="00BC381B"/>
    <w:rsid w:val="00BD09D2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A69F5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360E"/>
    <w:rsid w:val="00EE7409"/>
    <w:rsid w:val="00EE7831"/>
    <w:rsid w:val="00EF0768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76BD0"/>
    <w:rsid w:val="00F80DB4"/>
    <w:rsid w:val="00F82249"/>
    <w:rsid w:val="00F83665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62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F4D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F4D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F4D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F4D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62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F4D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F4D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F4D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F4D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09FD6D-165A-47A8-9FFB-AC64E81924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262</properties:Words>
  <properties:Characters>1454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2018-08-23T10:41:00Z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2018-08-23T11:42:00Z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St-651/2017-206 / Podnesak - Podnesak (-206.docx)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