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2C5ED0" w:rsidR="00E70898">
        <w:trPr>
          <w:trHeight w:val="565"/>
        </w:trPr>
        <w:tc>
          <w:tcPr>
            <w:tcW w:type="dxa" w:w="2531"/>
          </w:tcPr>
          <w:p w:rsidRDefault="00E70898" w:rsidP="0058036B" w:rsidR="00AE6B44" w:rsidRPr="0058036B">
            <w:pPr>
              <w:jc w:val="center"/>
            </w:pPr>
            <w:bookmarkStart w:name="_GoBack" w:id="0"/>
            <w:bookmarkEnd w:id="0"/>
            <w:r>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E70898" w:rsidP="002C5ED0" w:rsidR="00E70898" w:rsidRPr="0073798A">
            <w:pPr>
              <w:jc w:val="center"/>
              <w:rPr>
                <w:sz w:val="24"/>
              </w:rPr>
            </w:pPr>
            <w:r w:rsidRPr="0073798A">
              <w:rPr>
                <w:sz w:val="24"/>
              </w:rPr>
              <w:t>Republika Hrvatska</w:t>
            </w:r>
          </w:p>
          <w:p w:rsidRDefault="00E70898" w:rsidP="002C5ED0" w:rsidR="00E70898" w:rsidRPr="0073798A">
            <w:pPr>
              <w:jc w:val="center"/>
              <w:rPr>
                <w:sz w:val="24"/>
              </w:rPr>
            </w:pPr>
            <w:r w:rsidRPr="0073798A">
              <w:rPr>
                <w:sz w:val="24"/>
              </w:rPr>
              <w:t>Trgovački sud u Splitu</w:t>
            </w:r>
          </w:p>
          <w:p w:rsidRDefault="00E70898" w:rsidP="002C5ED0" w:rsidR="00E70898">
            <w:pPr>
              <w:jc w:val="center"/>
            </w:pPr>
            <w:r w:rsidRPr="0073798A">
              <w:rPr>
                <w:sz w:val="24"/>
              </w:rPr>
              <w:t>Split, Sukoišanska 6</w:t>
            </w:r>
          </w:p>
        </w:tc>
      </w:tr>
    </w:tbl>
    <w:p w14:textId="f0f87fc" w14:paraId="f0f87fc" w:rsidRDefault="00E70898" w:rsidP="00E70898" w:rsidR="00E70898">
      <w:pPr>
        <w:jc w:val="right"/>
        <w15:collapsed w:val="false"/>
      </w:pPr>
      <w:r>
        <w:t>Poslovni broj: 4. St-</w:t>
      </w:r>
      <w:r w:rsidR="00C36750">
        <w:t>1260/2016-</w:t>
      </w:r>
      <w:r w:rsidR="00C316E1">
        <w:t>142</w:t>
      </w:r>
    </w:p>
    <w:p w:rsidRDefault="00AE6B44" w:rsidP="0058036B" w:rsidR="00AE6B44">
      <w:pPr>
        <w:rPr>
          <w:spacing w:val="100"/>
        </w:rPr>
      </w:pPr>
    </w:p>
    <w:p w:rsidRDefault="0058036B" w:rsidP="0073798A" w:rsidR="0058036B">
      <w:pPr>
        <w:jc w:val="center"/>
        <w:rPr>
          <w:spacing w:val="100"/>
        </w:rPr>
      </w:pPr>
    </w:p>
    <w:p w:rsidRDefault="0073798A" w:rsidP="0073798A" w:rsidR="00AA388B" w:rsidRPr="0073798A">
      <w:pPr>
        <w:jc w:val="center"/>
        <w:rPr>
          <w:spacing w:val="100"/>
        </w:rPr>
      </w:pPr>
      <w:r w:rsidRPr="0073798A">
        <w:rPr>
          <w:spacing w:val="100"/>
        </w:rPr>
        <w:t xml:space="preserve">REPUBLIKA HRVATSKA </w:t>
      </w:r>
    </w:p>
    <w:p w:rsidRDefault="00C36750" w:rsidP="0058036B" w:rsidR="00C36750">
      <w:pPr>
        <w:pStyle w:val="Naslov1"/>
        <w:jc w:val="left"/>
        <w:rPr>
          <w:b w:val="false"/>
          <w:spacing w:val="100"/>
        </w:rPr>
      </w:pPr>
    </w:p>
    <w:p w:rsidRDefault="00AA388B" w:rsidP="00AA388B" w:rsidR="00AA388B" w:rsidRPr="00AA388B">
      <w:pPr>
        <w:pStyle w:val="Naslov1"/>
        <w:rPr>
          <w:b w:val="false"/>
          <w:spacing w:val="100"/>
        </w:rPr>
      </w:pPr>
      <w:r w:rsidRPr="00AA388B">
        <w:rPr>
          <w:b w:val="false"/>
          <w:spacing w:val="100"/>
        </w:rPr>
        <w:t>ZAKLJUČAK</w:t>
      </w:r>
    </w:p>
    <w:p w:rsidRDefault="0058036B" w:rsidP="00AA388B" w:rsidR="0058036B" w:rsidRPr="00AA388B"/>
    <w:p w:rsidRDefault="0073798A" w:rsidP="0058036B" w:rsidR="00AE6B44" w:rsidRPr="0058036B">
      <w:pPr>
        <w:pStyle w:val="Tijeloteksta"/>
        <w:tabs>
          <w:tab w:pos="0" w:val="left"/>
        </w:tabs>
        <w:jc w:val="both"/>
      </w:pPr>
      <w:r>
        <w:tab/>
        <w:t xml:space="preserve">Trgovački sud u Splitu, po sucu ovog suda Katarini Mikulić,  u stečajnom postupku nad stečajnim dužnikom </w:t>
      </w:r>
      <w:r w:rsidR="00C36750" w:rsidRPr="009C525A">
        <w:t>MELCON d.o.o.</w:t>
      </w:r>
      <w:r w:rsidR="00C36750">
        <w:t xml:space="preserve"> u stečaju</w:t>
      </w:r>
      <w:r w:rsidR="00C36750" w:rsidRPr="009C525A">
        <w:t>, Don Frane Bulića 205, Solin, OIB: 79326486732</w:t>
      </w:r>
      <w:r w:rsidR="00C316E1">
        <w:t>, 29. siječnja 2019.</w:t>
      </w:r>
    </w:p>
    <w:p w:rsidRDefault="00AA388B" w:rsidP="00AE6B44" w:rsidR="00AE6B44" w:rsidRPr="00AA388B">
      <w:pPr>
        <w:jc w:val="center"/>
        <w:rPr>
          <w:spacing w:val="100"/>
        </w:rPr>
      </w:pPr>
      <w:r w:rsidRPr="00AA388B">
        <w:rPr>
          <w:spacing w:val="100"/>
        </w:rPr>
        <w:t xml:space="preserve">zaključio je </w:t>
      </w:r>
    </w:p>
    <w:p w:rsidRDefault="0078691D" w:rsidP="0078691D" w:rsidR="0078691D" w:rsidRPr="00AA388B">
      <w:pPr>
        <w:jc w:val="both"/>
        <w:rPr>
          <w:b/>
        </w:rPr>
      </w:pPr>
    </w:p>
    <w:p w:rsidRDefault="00D43A8A" w:rsidP="00DE29C6" w:rsidR="00D43A8A">
      <w:pPr>
        <w:pStyle w:val="Uvuenotijeloteksta"/>
        <w:ind w:firstLine="708" w:left="0"/>
      </w:pPr>
      <w:r>
        <w:t xml:space="preserve">Nalaže se Financijskoj agenciji vraćanje novčanih sredstava uplaćenih s osnova jamčevine (identifikator predmeta prodaje </w:t>
      </w:r>
      <w:r w:rsidR="00C316E1">
        <w:t>5359</w:t>
      </w:r>
      <w:r>
        <w:t xml:space="preserve">, identifikator nadmetanja: </w:t>
      </w:r>
      <w:r w:rsidR="00C316E1">
        <w:t>10885</w:t>
      </w:r>
      <w:r>
        <w:t>) kako slijedi:</w:t>
      </w:r>
    </w:p>
    <w:p w:rsidRDefault="00D43A8A" w:rsidP="00C316E1" w:rsidR="00C316E1">
      <w:pPr>
        <w:pStyle w:val="Uvuenotijeloteksta"/>
        <w:numPr>
          <w:ilvl w:val="0"/>
          <w:numId w:val="10"/>
        </w:numPr>
      </w:pPr>
      <w:r>
        <w:t>Ponuditelju</w:t>
      </w:r>
      <w:r w:rsidR="00C316E1">
        <w:t xml:space="preserve"> Josipu Mešinu, Antuna Mihanovića 46 A, Split, OIB: 81105876697 u iznosu od 85.236,69 kuna na broj računa HR4223400093205433828.</w:t>
      </w:r>
    </w:p>
    <w:p w:rsidRDefault="00C316E1" w:rsidP="00C316E1" w:rsidR="00C316E1">
      <w:pPr>
        <w:pStyle w:val="Uvuenotijeloteksta"/>
        <w:numPr>
          <w:ilvl w:val="0"/>
          <w:numId w:val="10"/>
        </w:numPr>
      </w:pPr>
      <w:r>
        <w:t xml:space="preserve">Ponuditelju </w:t>
      </w:r>
      <w:r w:rsidRPr="001D3F64">
        <w:t>M-P-BETON d.o.o.</w:t>
      </w:r>
      <w:r>
        <w:t xml:space="preserve">, </w:t>
      </w:r>
      <w:r w:rsidRPr="001D3F64">
        <w:t>Don Frane Bulića 209</w:t>
      </w:r>
      <w:r>
        <w:t xml:space="preserve">, Solin, OIB: </w:t>
      </w:r>
      <w:r w:rsidRPr="001D3F64">
        <w:t>59003338799</w:t>
      </w:r>
      <w:r>
        <w:t xml:space="preserve"> u iznosu od 85.236,69 kuna na broj računa HR6623400091100163341.</w:t>
      </w:r>
    </w:p>
    <w:p w:rsidRDefault="00C316E1" w:rsidP="00C316E1" w:rsidR="00C316E1">
      <w:pPr>
        <w:pStyle w:val="Uvuenotijeloteksta"/>
        <w:numPr>
          <w:ilvl w:val="0"/>
          <w:numId w:val="10"/>
        </w:numPr>
      </w:pPr>
      <w:r>
        <w:t>Ponuditelju Marku Juriću, Meštrovićevo šetalište 60, Split, OIB: 28089972162 u iznosu od 85.236,69 kuna na broj računa HR9223400093207233345.</w:t>
      </w:r>
    </w:p>
    <w:p w:rsidRDefault="00C316E1" w:rsidP="0058036B" w:rsidR="00D43A8A">
      <w:pPr>
        <w:pStyle w:val="Uvuenotijeloteksta"/>
        <w:numPr>
          <w:ilvl w:val="0"/>
          <w:numId w:val="10"/>
        </w:numPr>
      </w:pPr>
      <w:r>
        <w:t xml:space="preserve">Ponuditelju OFFERTISSIMA d.o.o., </w:t>
      </w:r>
      <w:r w:rsidRPr="00244D67">
        <w:t xml:space="preserve">Dr. Franje Tuđmana 33, </w:t>
      </w:r>
      <w:r>
        <w:t>Novaki, OIB: 00643859701 u iznosu od 85.236,69 kuna na broj računa HR33</w:t>
      </w:r>
      <w:r w:rsidR="0058036B">
        <w:t xml:space="preserve">23600001101342238. </w:t>
      </w:r>
    </w:p>
    <w:p w:rsidRDefault="00C36750" w:rsidP="0058036B" w:rsidR="00C36750"/>
    <w:p w:rsidRDefault="0078691D" w:rsidP="00DE29C6" w:rsidR="00BD4AF9">
      <w:pPr>
        <w:jc w:val="center"/>
      </w:pPr>
      <w:r w:rsidRPr="00AA388B">
        <w:t>Obrazloženje</w:t>
      </w:r>
    </w:p>
    <w:p w:rsidRDefault="00975722" w:rsidP="00BD4AF9" w:rsidR="00975722">
      <w:pPr>
        <w:tabs>
          <w:tab w:pos="0" w:val="left"/>
        </w:tabs>
        <w:jc w:val="both"/>
        <w:rPr>
          <w:color w:val="FF0000"/>
        </w:rPr>
      </w:pPr>
    </w:p>
    <w:p w:rsidRDefault="00C36750" w:rsidP="00C36750" w:rsidR="00C36750">
      <w:pPr>
        <w:ind w:firstLine="708"/>
        <w:jc w:val="both"/>
      </w:pPr>
      <w:r w:rsidRPr="00EB06FC">
        <w:t xml:space="preserve">Rješenjem ovog suda od 10. srpnja 2017. određena je prodaja imovine u ovom stečajnom postupku, a zaključkom od </w:t>
      </w:r>
      <w:r>
        <w:t>2. ožujka 2018.</w:t>
      </w:r>
      <w:r w:rsidRPr="00EB06FC">
        <w:t xml:space="preserve"> utvrđena je početna vrijednost, te uvjeti prodaje i dostavljen je zahtjev Financijskoj agenciji za prodaju.</w:t>
      </w:r>
    </w:p>
    <w:p w:rsidRDefault="00DE29C6" w:rsidP="00DE29C6" w:rsidR="00DE29C6">
      <w:pPr>
        <w:jc w:val="both"/>
      </w:pPr>
    </w:p>
    <w:p w:rsidRDefault="00DE29C6" w:rsidP="00DE29C6" w:rsidR="00DE29C6">
      <w:pPr>
        <w:ind w:firstLine="709"/>
        <w:jc w:val="both"/>
      </w:pPr>
      <w:r>
        <w:t>Financijska</w:t>
      </w:r>
      <w:r w:rsidRPr="002B0174">
        <w:t xml:space="preserve"> agencij</w:t>
      </w:r>
      <w:r>
        <w:t xml:space="preserve">a dostavila je ovom sudu izvještaj o provedenoj elektroničkoj javnoj dražbi (identifikator nadmetanja: </w:t>
      </w:r>
      <w:r w:rsidR="0058036B">
        <w:t>10885</w:t>
      </w:r>
      <w:r>
        <w:t>) Klasa:O/110-10/</w:t>
      </w:r>
      <w:r w:rsidR="00C36750">
        <w:t>17</w:t>
      </w:r>
      <w:r>
        <w:t>-01/</w:t>
      </w:r>
      <w:r w:rsidR="00C36750">
        <w:t>617</w:t>
      </w:r>
      <w:r>
        <w:t>, Ur.br.:07-01-18-</w:t>
      </w:r>
      <w:r w:rsidR="0058036B">
        <w:t>81</w:t>
      </w:r>
      <w:r>
        <w:t xml:space="preserve"> od </w:t>
      </w:r>
      <w:r w:rsidR="0058036B">
        <w:t>28. prosinca</w:t>
      </w:r>
      <w:r>
        <w:t xml:space="preserve"> 2018. prema kojem </w:t>
      </w:r>
      <w:r w:rsidR="00C36750">
        <w:t>je ponuditelj naveden</w:t>
      </w:r>
      <w:r>
        <w:t xml:space="preserve"> u izreci ovog zaključka </w:t>
      </w:r>
      <w:r w:rsidR="00C36750">
        <w:t>uplatio</w:t>
      </w:r>
      <w:r>
        <w:t xml:space="preserve"> jamčevin</w:t>
      </w:r>
      <w:r w:rsidR="00C36750">
        <w:t>u</w:t>
      </w:r>
      <w:r>
        <w:t xml:space="preserve"> za sudjelovanje u javnoj dražbi. </w:t>
      </w:r>
    </w:p>
    <w:p w:rsidRDefault="00DE29C6" w:rsidP="00DE29C6" w:rsidR="00DE29C6">
      <w:pPr>
        <w:ind w:firstLine="709"/>
        <w:jc w:val="both"/>
      </w:pPr>
    </w:p>
    <w:p w:rsidRDefault="00DE29C6" w:rsidP="00DE29C6" w:rsidR="00DE29C6">
      <w:pPr>
        <w:ind w:firstLine="709"/>
        <w:jc w:val="both"/>
      </w:pPr>
      <w:r>
        <w:t xml:space="preserve">Iz dostavljenog izvještaja razvidno je da je do završetka dražbovanja za identifikator predmeta prodaje </w:t>
      </w:r>
      <w:r w:rsidR="0058036B">
        <w:t>5359</w:t>
      </w:r>
      <w:r>
        <w:t xml:space="preserve"> kao zadnja najviša valjana ponuda zabilježena ponuda ponuditelja </w:t>
      </w:r>
      <w:r w:rsidR="0058036B">
        <w:t xml:space="preserve">TERRA FIRMA d.d., </w:t>
      </w:r>
      <w:r w:rsidR="0058036B" w:rsidRPr="00756E3D">
        <w:t xml:space="preserve">Budmanijeva 3, Zagreb, </w:t>
      </w:r>
      <w:r w:rsidR="0058036B">
        <w:t xml:space="preserve">OIB:22198253360 </w:t>
      </w:r>
      <w:r>
        <w:t xml:space="preserve">pa </w:t>
      </w:r>
      <w:r w:rsidR="00C36750">
        <w:t>mu</w:t>
      </w:r>
      <w:r>
        <w:t xml:space="preserve"> je stoga rješenjem o dosudi poslovni broj 4.St-</w:t>
      </w:r>
      <w:r w:rsidR="00C36750">
        <w:t>1260/2016-</w:t>
      </w:r>
      <w:r w:rsidR="0058036B">
        <w:t>133</w:t>
      </w:r>
      <w:r>
        <w:t xml:space="preserve"> od </w:t>
      </w:r>
      <w:r w:rsidR="0058036B">
        <w:t>2. siječnja 2019</w:t>
      </w:r>
      <w:r>
        <w:t>. dosuđena predmeta nekretnina.</w:t>
      </w:r>
    </w:p>
    <w:p w:rsidRDefault="00DE29C6" w:rsidP="00DE29C6" w:rsidR="00DE29C6">
      <w:pPr>
        <w:ind w:firstLine="709"/>
        <w:jc w:val="both"/>
      </w:pPr>
    </w:p>
    <w:p w:rsidRDefault="00DE29C6" w:rsidP="00DE29C6" w:rsidR="00DE29C6">
      <w:pPr>
        <w:ind w:firstLine="709"/>
        <w:jc w:val="both"/>
      </w:pPr>
      <w:r>
        <w:t xml:space="preserve">Slijedom navedenog, a sukladno odredbama članka 99. stavak 4. i članka 132. stavak 4. i 5. Ovršnog zakona ("Narodne novine" broj 112/12, 25/13, 93/14, 55/16 i 73/17, dalje OZ) </w:t>
      </w:r>
      <w:r>
        <w:lastRenderedPageBreak/>
        <w:t xml:space="preserve">u vezi s člankom 13. Pravilnika o načinu i postupku provedbe prodaje nekretnina i pokretnina u ovršnom postupku ("Narodne novine" broj 156/14), odlučeno kao u izreci ovog zaključka. </w:t>
      </w:r>
    </w:p>
    <w:p w:rsidRDefault="0078691D" w:rsidP="00DE29C6" w:rsidR="0078691D" w:rsidRPr="00AA388B">
      <w:pPr>
        <w:rPr>
          <w:b/>
        </w:rPr>
      </w:pPr>
    </w:p>
    <w:p w:rsidRDefault="00E70898" w:rsidP="007134B3" w:rsidR="00E70898">
      <w:pPr>
        <w:jc w:val="center"/>
      </w:pPr>
      <w:r>
        <w:t>U Splitu</w:t>
      </w:r>
      <w:r w:rsidR="007134B3">
        <w:t xml:space="preserve">, </w:t>
      </w:r>
      <w:r w:rsidR="0058036B">
        <w:t xml:space="preserve">29. siječnja 2019. </w:t>
      </w:r>
      <w:r>
        <w:t xml:space="preserve"> </w:t>
      </w:r>
    </w:p>
    <w:tbl>
      <w:tblPr>
        <w:tblStyle w:val="Reetkatablice"/>
        <w:tblW w:type="dxa" w:w="4710"/>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710"/>
      </w:tblGrid>
      <w:tr w:rsidTr="007134B3" w:rsidR="00E70898">
        <w:trPr>
          <w:trHeight w:val="655"/>
        </w:trPr>
        <w:tc>
          <w:tcPr>
            <w:tcW w:type="dxa" w:w="4710"/>
          </w:tcPr>
          <w:p w:rsidRDefault="00E70898" w:rsidP="002C5ED0" w:rsidR="00E70898" w:rsidRPr="007134B3">
            <w:pPr>
              <w:jc w:val="center"/>
              <w:rPr>
                <w:bCs/>
                <w:sz w:val="24"/>
              </w:rPr>
            </w:pPr>
            <w:r w:rsidRPr="007134B3">
              <w:rPr>
                <w:bCs/>
                <w:sz w:val="24"/>
              </w:rPr>
              <w:t>Sudac</w:t>
            </w:r>
          </w:p>
          <w:p w:rsidRDefault="00E70898" w:rsidP="002C5ED0" w:rsidR="00E70898" w:rsidRPr="007134B3">
            <w:pPr>
              <w:jc w:val="center"/>
              <w:rPr>
                <w:bCs/>
                <w:sz w:val="24"/>
              </w:rPr>
            </w:pPr>
          </w:p>
          <w:p w:rsidRDefault="00E70898" w:rsidP="002C5ED0" w:rsidR="00E70898" w:rsidRPr="007134B3">
            <w:pPr>
              <w:jc w:val="center"/>
              <w:rPr>
                <w:bCs/>
                <w:sz w:val="24"/>
              </w:rPr>
            </w:pPr>
          </w:p>
        </w:tc>
      </w:tr>
      <w:tr w:rsidTr="002C5ED0" w:rsidR="00E70898">
        <w:trPr>
          <w:trHeight w:val="465"/>
        </w:trPr>
        <w:tc>
          <w:tcPr>
            <w:tcW w:type="dxa" w:w="4710"/>
          </w:tcPr>
          <w:p w:rsidRDefault="005723DE" w:rsidP="002C5ED0" w:rsidR="00E70898">
            <w:pPr>
              <w:jc w:val="center"/>
              <w:rPr>
                <w:bCs/>
                <w:sz w:val="24"/>
              </w:rPr>
            </w:pPr>
            <w:r>
              <w:rPr>
                <w:bCs/>
                <w:sz w:val="24"/>
              </w:rPr>
              <w:t>Katarina Mikulić,v.r.</w:t>
            </w:r>
          </w:p>
          <w:p w:rsidRDefault="005723DE" w:rsidP="0071700F" w:rsidR="005723DE">
            <w:pPr>
              <w:pStyle w:val="Bezproreda"/>
              <w:jc w:val="right"/>
              <w:rPr>
                <w:rFonts w:hAnsi="Times New Roman" w:ascii="Times New Roman"/>
                <w:sz w:val="24"/>
                <w:szCs w:val="24"/>
              </w:rPr>
            </w:pPr>
            <w:r>
              <w:rPr>
                <w:bCs/>
                <w:sz w:val="24"/>
              </w:rPr>
              <w:t xml:space="preserve">za </w:t>
            </w:r>
            <w:r>
              <w:rPr>
                <w:rFonts w:hAnsi="Times New Roman" w:ascii="Times New Roman"/>
                <w:sz w:val="24"/>
                <w:szCs w:val="24"/>
              </w:rPr>
              <w:t>točnost otpravka – ovlašteni službenik</w:t>
            </w:r>
          </w:p>
          <w:p w:rsidRDefault="005723DE" w:rsidP="005723DE" w:rsidR="005723DE" w:rsidRPr="0085560D">
            <w:pPr>
              <w:pStyle w:val="Bezproreda"/>
              <w:jc w:val="center"/>
              <w:rPr>
                <w:rFonts w:hAnsi="Times New Roman" w:ascii="Times New Roman"/>
                <w:sz w:val="24"/>
                <w:szCs w:val="24"/>
              </w:rPr>
            </w:pPr>
            <w:r>
              <w:rPr>
                <w:rFonts w:hAnsi="Times New Roman" w:ascii="Times New Roman"/>
                <w:sz w:val="24"/>
                <w:szCs w:val="24"/>
              </w:rPr>
              <w:t xml:space="preserve">Ivana Hajder </w:t>
            </w:r>
          </w:p>
          <w:p w:rsidRDefault="005723DE" w:rsidP="002C5ED0" w:rsidR="005723DE" w:rsidRPr="007134B3">
            <w:pPr>
              <w:jc w:val="center"/>
              <w:rPr>
                <w:bCs/>
                <w:sz w:val="24"/>
              </w:rPr>
            </w:pPr>
          </w:p>
        </w:tc>
      </w:tr>
    </w:tbl>
    <w:p w:rsidRDefault="007134B3" w:rsidP="00BC1A3D" w:rsidR="007134B3">
      <w:pPr>
        <w:jc w:val="both"/>
      </w:pPr>
    </w:p>
    <w:p w:rsidRDefault="007134B3" w:rsidP="007134B3" w:rsidR="00BC1A3D">
      <w:pPr>
        <w:jc w:val="both"/>
      </w:pPr>
      <w:r>
        <w:t>Pouka o pravnom lijeku</w:t>
      </w:r>
      <w:r w:rsidR="00BC1A3D">
        <w:t xml:space="preserve">: </w:t>
      </w:r>
      <w:r w:rsidR="00AE6B44">
        <w:t>Protiv ovog zaključka nije dopuštena žalba.</w:t>
      </w:r>
    </w:p>
    <w:p w:rsidRDefault="007134B3" w:rsidP="007134B3" w:rsidR="007134B3">
      <w:pPr>
        <w:jc w:val="both"/>
      </w:pPr>
    </w:p>
    <w:p w:rsidRDefault="00853B3E" w:rsidR="00853B3E" w:rsidRPr="00AA388B"/>
    <w:p w:rsidRDefault="00DE29C6" w:rsidR="00DE29C6" w:rsidRPr="00AA388B"/>
    <w:sectPr w:rsidSect="00BC1A3D" w:rsidR="00DE29C6" w:rsidRPr="00AA388B">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388B" w:rsidP="00AA388B" w:rsidR="00AA388B">
      <w:r>
        <w:separator/>
      </w:r>
    </w:p>
  </w:endnote>
  <w:endnote w:id="0" w:type="continuationSeparator">
    <w:p w:rsidRDefault="00AA388B" w:rsidP="00AA388B" w:rsidR="00AA38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34B3" w:rsidR="007134B3">
    <w:pPr>
      <w:pStyle w:val="Podnoje"/>
      <w:jc w:val="center"/>
    </w:pPr>
  </w:p>
  <w:p w:rsidRDefault="00BC1A3D" w:rsidR="00BC1A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388B" w:rsidP="00AA388B" w:rsidR="00AA388B">
      <w:r>
        <w:separator/>
      </w:r>
    </w:p>
  </w:footnote>
  <w:footnote w:id="0" w:type="continuationSeparator">
    <w:p w:rsidRDefault="00AA388B" w:rsidP="00AA388B" w:rsidR="00AA38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1F0C" w:rsidP="002F59BD" w:rsidR="00BC1F0C">
    <w:pPr>
      <w:jc w:val="right"/>
    </w:pPr>
    <w:r>
      <w:tab/>
    </w:r>
    <w:sdt>
      <w:sdtPr>
        <w:id w:val="-792975544"/>
        <w:docPartObj>
          <w:docPartGallery w:val="Page Numbers (Top of Page)"/>
          <w:docPartUnique/>
        </w:docPartObj>
      </w:sdtPr>
      <w:sdtEndPr/>
      <w:sdtContent>
        <w:r>
          <w:tab/>
        </w:r>
        <w:r>
          <w:fldChar w:fldCharType="begin"/>
        </w:r>
        <w:r>
          <w:instrText>PAGE   \* MERGEFORMAT</w:instrText>
        </w:r>
        <w:r>
          <w:fldChar w:fldCharType="separate"/>
        </w:r>
        <w:r w:rsidR="005723DE">
          <w:rPr>
            <w:noProof/>
          </w:rPr>
          <w:t>2</w:t>
        </w:r>
        <w:r>
          <w:fldChar w:fldCharType="end"/>
        </w:r>
      </w:sdtContent>
    </w:sdt>
    <w:r>
      <w:tab/>
    </w:r>
    <w:r>
      <w:tab/>
    </w:r>
    <w:r>
      <w:tab/>
      <w:t>Poslovni broj: 4. St-</w:t>
    </w:r>
    <w:r w:rsidR="00C36750">
      <w:t>1260/2016-</w:t>
    </w:r>
    <w:r w:rsidR="00C316E1">
      <w:t>142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1A3D" w:rsidP="00BC1A3D" w:rsidR="00BC1A3D">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58149E"/>
    <w:multiLevelType w:val="hybridMultilevel"/>
    <w:tmpl w:val="4B72AF9E"/>
    <w:lvl w:tplc="DDEAE59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4">
    <w:nsid w:val="4D6D179A"/>
    <w:multiLevelType w:val="hybridMultilevel"/>
    <w:tmpl w:val="464C4CE6"/>
    <w:lvl w:tplc="B26C61C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543A6A3E"/>
    <w:multiLevelType w:val="hybridMultilevel"/>
    <w:tmpl w:val="B120B6E8"/>
    <w:lvl w:tplc="913AFEAC"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63660C30"/>
    <w:multiLevelType w:val="hybridMultilevel"/>
    <w:tmpl w:val="09041F38"/>
    <w:lvl w:tplc="1AFC7556" w:ilvl="0">
      <w:start w:val="1"/>
      <w:numFmt w:val="upperRoman"/>
      <w:lvlText w:val="%1."/>
      <w:lvlJc w:val="left"/>
      <w:pPr>
        <w:ind w:hanging="720" w:left="1080"/>
      </w:pPr>
      <w:rPr>
        <w:rFonts w:hint="default"/>
        <w:b/>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57B7734"/>
    <w:multiLevelType w:val="hybridMultilevel"/>
    <w:tmpl w:val="130638F8"/>
    <w:lvl w:tplc="041A0017" w:ilvl="0">
      <w:start w:val="2"/>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708749E"/>
    <w:multiLevelType w:val="hybridMultilevel"/>
    <w:tmpl w:val="F566D8C8"/>
    <w:lvl w:tplc="8F6A6F7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BB82DDB"/>
    <w:multiLevelType w:val="hybridMultilevel"/>
    <w:tmpl w:val="6E4A7C88"/>
    <w:lvl w:tplc="38F6BE9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9"/>
  </w:num>
  <w:num w:numId="4">
    <w:abstractNumId w:val="5"/>
  </w:num>
  <w:num w:numId="5">
    <w:abstractNumId w:val="6"/>
  </w:num>
  <w:num w:numId="6">
    <w:abstractNumId w:val="0"/>
  </w:num>
  <w:num w:numId="7">
    <w:abstractNumId w:val="1"/>
  </w:num>
  <w:num w:numId="8">
    <w:abstractNumId w:val="8"/>
  </w:num>
  <w:num w:numId="9">
    <w:abstractNumId w:val="7"/>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8691D"/>
    <w:rsid w:val="00026659"/>
    <w:rsid w:val="00066650"/>
    <w:rsid w:val="00085E7C"/>
    <w:rsid w:val="000B4D96"/>
    <w:rsid w:val="000F4B74"/>
    <w:rsid w:val="00155A2C"/>
    <w:rsid w:val="00227487"/>
    <w:rsid w:val="002F4E69"/>
    <w:rsid w:val="002F59BD"/>
    <w:rsid w:val="003C2F22"/>
    <w:rsid w:val="00417EA6"/>
    <w:rsid w:val="00463F0B"/>
    <w:rsid w:val="005723DE"/>
    <w:rsid w:val="0058036B"/>
    <w:rsid w:val="005F5208"/>
    <w:rsid w:val="006A546D"/>
    <w:rsid w:val="006E3677"/>
    <w:rsid w:val="007134B3"/>
    <w:rsid w:val="0071519E"/>
    <w:rsid w:val="0073798A"/>
    <w:rsid w:val="0078691D"/>
    <w:rsid w:val="007B3A70"/>
    <w:rsid w:val="007F7A84"/>
    <w:rsid w:val="00814EDB"/>
    <w:rsid w:val="00815142"/>
    <w:rsid w:val="00853B3E"/>
    <w:rsid w:val="0088580B"/>
    <w:rsid w:val="008A4E98"/>
    <w:rsid w:val="008B0BB9"/>
    <w:rsid w:val="008D70F5"/>
    <w:rsid w:val="008E489C"/>
    <w:rsid w:val="00900585"/>
    <w:rsid w:val="00900E3E"/>
    <w:rsid w:val="00975722"/>
    <w:rsid w:val="00981D37"/>
    <w:rsid w:val="00A15FA2"/>
    <w:rsid w:val="00A51DE9"/>
    <w:rsid w:val="00A52445"/>
    <w:rsid w:val="00AA388B"/>
    <w:rsid w:val="00AC362A"/>
    <w:rsid w:val="00AE6B44"/>
    <w:rsid w:val="00B001A2"/>
    <w:rsid w:val="00B069BC"/>
    <w:rsid w:val="00B2578E"/>
    <w:rsid w:val="00B7506F"/>
    <w:rsid w:val="00BC1A3D"/>
    <w:rsid w:val="00BC1F0C"/>
    <w:rsid w:val="00BD4AF9"/>
    <w:rsid w:val="00C10B34"/>
    <w:rsid w:val="00C316E1"/>
    <w:rsid w:val="00C36750"/>
    <w:rsid w:val="00C91B99"/>
    <w:rsid w:val="00CD1E75"/>
    <w:rsid w:val="00D34E1B"/>
    <w:rsid w:val="00D43A8A"/>
    <w:rsid w:val="00D5539E"/>
    <w:rsid w:val="00D74E27"/>
    <w:rsid w:val="00DB6AA7"/>
    <w:rsid w:val="00DD0D50"/>
    <w:rsid w:val="00DE29C6"/>
    <w:rsid w:val="00E70898"/>
    <w:rsid w:val="00E8355E"/>
    <w:rsid w:val="00EB1C2B"/>
    <w:rsid w:val="00EB6A52"/>
    <w:rsid w:val="00F2599E"/>
    <w:rsid w:val="00F374A4"/>
    <w:rsid w:val="00FC58BD"/>
    <w:rsid w:val="00FD278C"/>
    <w:rsid w:val="00FE1E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8691D"/>
    <w:rPr>
      <w:rFonts w:cs="Times New Roman" w:eastAsia="Times New Roman"/>
      <w:szCs w:val="24"/>
      <w:lang w:eastAsia="hr-HR"/>
    </w:rPr>
  </w:style>
  <w:style w:styleId="Naslov1" w:type="paragraph">
    <w:name w:val="heading 1"/>
    <w:basedOn w:val="Normal"/>
    <w:next w:val="Normal"/>
    <w:link w:val="Naslov1Char"/>
    <w:qFormat/>
    <w:rsid w:val="00AA388B"/>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8691D"/>
    <w:pPr>
      <w:ind w:left="720"/>
      <w:contextualSpacing/>
    </w:pPr>
  </w:style>
  <w:style w:styleId="Tekstbalonia" w:type="paragraph">
    <w:name w:val="Balloon Text"/>
    <w:basedOn w:val="Normal"/>
    <w:link w:val="TekstbaloniaChar"/>
    <w:uiPriority w:val="99"/>
    <w:semiHidden/>
    <w:unhideWhenUsed/>
    <w:rsid w:val="0078691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8691D"/>
    <w:rPr>
      <w:rFonts w:cs="Tahoma" w:eastAsia="Times New Roman" w:hAnsi="Tahoma" w:ascii="Tahoma"/>
      <w:sz w:val="16"/>
      <w:szCs w:val="16"/>
      <w:lang w:eastAsia="hr-HR"/>
    </w:rPr>
  </w:style>
  <w:style w:styleId="Zaglavlje" w:type="paragraph">
    <w:name w:val="header"/>
    <w:basedOn w:val="Normal"/>
    <w:link w:val="ZaglavljeChar"/>
    <w:uiPriority w:val="99"/>
    <w:unhideWhenUsed/>
    <w:rsid w:val="00AA388B"/>
    <w:pPr>
      <w:tabs>
        <w:tab w:pos="4536" w:val="center"/>
        <w:tab w:pos="9072" w:val="right"/>
      </w:tabs>
    </w:pPr>
  </w:style>
  <w:style w:customStyle="true" w:styleId="ZaglavljeChar" w:type="character">
    <w:name w:val="Zaglavlje Char"/>
    <w:basedOn w:val="Zadanifontodlomka"/>
    <w:link w:val="Zaglavlje"/>
    <w:uiPriority w:val="99"/>
    <w:rsid w:val="00AA388B"/>
    <w:rPr>
      <w:rFonts w:cs="Times New Roman" w:eastAsia="Times New Roman"/>
      <w:szCs w:val="24"/>
      <w:lang w:eastAsia="hr-HR"/>
    </w:rPr>
  </w:style>
  <w:style w:styleId="Podnoje" w:type="paragraph">
    <w:name w:val="footer"/>
    <w:basedOn w:val="Normal"/>
    <w:link w:val="PodnojeChar"/>
    <w:uiPriority w:val="99"/>
    <w:unhideWhenUsed/>
    <w:rsid w:val="00AA388B"/>
    <w:pPr>
      <w:tabs>
        <w:tab w:pos="4536" w:val="center"/>
        <w:tab w:pos="9072" w:val="right"/>
      </w:tabs>
    </w:pPr>
  </w:style>
  <w:style w:customStyle="true" w:styleId="PodnojeChar" w:type="character">
    <w:name w:val="Podnožje Char"/>
    <w:basedOn w:val="Zadanifontodlomka"/>
    <w:link w:val="Podnoje"/>
    <w:uiPriority w:val="99"/>
    <w:rsid w:val="00AA388B"/>
    <w:rPr>
      <w:rFonts w:cs="Times New Roman" w:eastAsia="Times New Roman"/>
      <w:szCs w:val="24"/>
      <w:lang w:eastAsia="hr-HR"/>
    </w:rPr>
  </w:style>
  <w:style w:customStyle="true" w:styleId="Naslov1Char" w:type="character">
    <w:name w:val="Naslov 1 Char"/>
    <w:basedOn w:val="Zadanifontodlomka"/>
    <w:link w:val="Naslov1"/>
    <w:rsid w:val="00AA388B"/>
    <w:rPr>
      <w:rFonts w:cs="Times New Roman" w:eastAsia="Times New Roman"/>
      <w:b/>
      <w:bCs/>
      <w:szCs w:val="24"/>
      <w:lang w:eastAsia="hr-HR"/>
    </w:rPr>
  </w:style>
  <w:style w:styleId="Uvuenotijeloteksta" w:type="paragraph">
    <w:name w:val="Body Text Indent"/>
    <w:basedOn w:val="Normal"/>
    <w:link w:val="UvuenotijelotekstaChar"/>
    <w:rsid w:val="00AA388B"/>
    <w:pPr>
      <w:ind w:left="720"/>
      <w:jc w:val="both"/>
    </w:pPr>
  </w:style>
  <w:style w:customStyle="true" w:styleId="UvuenotijelotekstaChar" w:type="character">
    <w:name w:val="Uvučeno tijelo teksta Char"/>
    <w:basedOn w:val="Zadanifontodlomka"/>
    <w:link w:val="Uvuenotijeloteksta"/>
    <w:rsid w:val="00AA388B"/>
    <w:rPr>
      <w:rFonts w:cs="Times New Roman" w:eastAsia="Times New Roman"/>
      <w:szCs w:val="24"/>
      <w:lang w:eastAsia="hr-HR"/>
    </w:rPr>
  </w:style>
  <w:style w:styleId="Tijeloteksta" w:type="paragraph">
    <w:name w:val="Body Text"/>
    <w:basedOn w:val="Normal"/>
    <w:link w:val="TijelotekstaChar"/>
    <w:uiPriority w:val="99"/>
    <w:unhideWhenUsed/>
    <w:rsid w:val="00BC1A3D"/>
    <w:pPr>
      <w:spacing w:after="120"/>
    </w:pPr>
  </w:style>
  <w:style w:customStyle="true" w:styleId="TijelotekstaChar" w:type="character">
    <w:name w:val="Tijelo teksta Char"/>
    <w:basedOn w:val="Zadanifontodlomka"/>
    <w:link w:val="Tijeloteksta"/>
    <w:uiPriority w:val="99"/>
    <w:rsid w:val="00BC1A3D"/>
    <w:rPr>
      <w:rFonts w:cs="Times New Roman" w:eastAsia="Times New Roman"/>
      <w:szCs w:val="24"/>
      <w:lang w:eastAsia="hr-HR"/>
    </w:rPr>
  </w:style>
  <w:style w:styleId="Bezproreda" w:type="paragraph">
    <w:name w:val="No Spacing"/>
    <w:uiPriority w:val="1"/>
    <w:qFormat/>
    <w:rsid w:val="00BC1A3D"/>
    <w:rPr>
      <w:rFonts w:cs="Times New Roman" w:eastAsia="Calibri" w:hAnsi="Calibri" w:ascii="Calibri"/>
      <w:sz w:val="22"/>
    </w:rPr>
  </w:style>
  <w:style w:styleId="Reetkatablice" w:type="table">
    <w:name w:val="Table Grid"/>
    <w:basedOn w:val="Obinatablica"/>
    <w:uiPriority w:val="59"/>
    <w:rsid w:val="00E70898"/>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5723DE"/>
    <w:rPr>
      <w:color w:val="808080"/>
      <w:bdr w:space="0" w:sz="0" w:color="auto" w:val="none"/>
      <w:shd w:fill="auto" w:color="auto" w:val="clear"/>
    </w:rPr>
  </w:style>
  <w:style w:customStyle="true" w:styleId="eSPISCCParagraphDefaultFont" w:type="character">
    <w:name w:val="eSPIS_CC_Paragraph Default Font"/>
    <w:basedOn w:val="Zadanifontodlomka"/>
    <w:rsid w:val="005723D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723DE"/>
    <w:rPr>
      <w:sz w:val="20"/>
      <w:bdr w:space="0" w:sz="0" w:color="auto" w:val="none"/>
      <w:shd w:fill="FFFFCC" w:color="auto" w:val="clear"/>
      <w:lang w:val="hr-HR"/>
    </w:rPr>
  </w:style>
  <w:style w:customStyle="true" w:styleId="PozadinaSvijetloCrvena" w:type="character">
    <w:name w:val="Pozadina_SvijetloCrvena"/>
    <w:basedOn w:val="eSPISCCParagraphDefaultFont"/>
    <w:rsid w:val="005723DE"/>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5723DE"/>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691D"/>
    <w:rPr>
      <w:rFonts w:cs="Times New Roman" w:eastAsia="Times New Roman"/>
      <w:szCs w:val="24"/>
      <w:lang w:eastAsia="hr-HR"/>
    </w:rPr>
  </w:style>
  <w:style w:styleId="Naslov1" w:type="paragraph">
    <w:name w:val="heading 1"/>
    <w:basedOn w:val="Normal"/>
    <w:next w:val="Normal"/>
    <w:link w:val="Naslov1Char"/>
    <w:qFormat/>
    <w:rsid w:val="00AA388B"/>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8691D"/>
    <w:pPr>
      <w:ind w:left="720"/>
      <w:contextualSpacing/>
    </w:pPr>
  </w:style>
  <w:style w:styleId="Tekstbalonia" w:type="paragraph">
    <w:name w:val="Balloon Text"/>
    <w:basedOn w:val="Normal"/>
    <w:link w:val="TekstbaloniaChar"/>
    <w:uiPriority w:val="99"/>
    <w:semiHidden/>
    <w:unhideWhenUsed/>
    <w:rsid w:val="0078691D"/>
    <w:rPr>
      <w:rFonts w:ascii="Tahoma" w:cs="Tahoma" w:hAnsi="Tahoma"/>
      <w:sz w:val="16"/>
      <w:szCs w:val="16"/>
    </w:rPr>
  </w:style>
  <w:style w:customStyle="1" w:styleId="TekstbaloniaChar" w:type="character">
    <w:name w:val="Tekst balončića Char"/>
    <w:basedOn w:val="Zadanifontodlomka"/>
    <w:link w:val="Tekstbalonia"/>
    <w:uiPriority w:val="99"/>
    <w:semiHidden/>
    <w:rsid w:val="0078691D"/>
    <w:rPr>
      <w:rFonts w:ascii="Tahoma" w:cs="Tahoma" w:eastAsia="Times New Roman" w:hAnsi="Tahoma"/>
      <w:sz w:val="16"/>
      <w:szCs w:val="16"/>
      <w:lang w:eastAsia="hr-HR"/>
    </w:rPr>
  </w:style>
  <w:style w:styleId="Zaglavlje" w:type="paragraph">
    <w:name w:val="header"/>
    <w:basedOn w:val="Normal"/>
    <w:link w:val="ZaglavljeChar"/>
    <w:uiPriority w:val="99"/>
    <w:unhideWhenUsed/>
    <w:rsid w:val="00AA388B"/>
    <w:pPr>
      <w:tabs>
        <w:tab w:pos="4536" w:val="center"/>
        <w:tab w:pos="9072" w:val="right"/>
      </w:tabs>
    </w:pPr>
  </w:style>
  <w:style w:customStyle="1" w:styleId="ZaglavljeChar" w:type="character">
    <w:name w:val="Zaglavlje Char"/>
    <w:basedOn w:val="Zadanifontodlomka"/>
    <w:link w:val="Zaglavlje"/>
    <w:uiPriority w:val="99"/>
    <w:rsid w:val="00AA388B"/>
    <w:rPr>
      <w:rFonts w:cs="Times New Roman" w:eastAsia="Times New Roman"/>
      <w:szCs w:val="24"/>
      <w:lang w:eastAsia="hr-HR"/>
    </w:rPr>
  </w:style>
  <w:style w:styleId="Podnoje" w:type="paragraph">
    <w:name w:val="footer"/>
    <w:basedOn w:val="Normal"/>
    <w:link w:val="PodnojeChar"/>
    <w:uiPriority w:val="99"/>
    <w:unhideWhenUsed/>
    <w:rsid w:val="00AA388B"/>
    <w:pPr>
      <w:tabs>
        <w:tab w:pos="4536" w:val="center"/>
        <w:tab w:pos="9072" w:val="right"/>
      </w:tabs>
    </w:pPr>
  </w:style>
  <w:style w:customStyle="1" w:styleId="PodnojeChar" w:type="character">
    <w:name w:val="Podnožje Char"/>
    <w:basedOn w:val="Zadanifontodlomka"/>
    <w:link w:val="Podnoje"/>
    <w:uiPriority w:val="99"/>
    <w:rsid w:val="00AA388B"/>
    <w:rPr>
      <w:rFonts w:cs="Times New Roman" w:eastAsia="Times New Roman"/>
      <w:szCs w:val="24"/>
      <w:lang w:eastAsia="hr-HR"/>
    </w:rPr>
  </w:style>
  <w:style w:customStyle="1" w:styleId="Naslov1Char" w:type="character">
    <w:name w:val="Naslov 1 Char"/>
    <w:basedOn w:val="Zadanifontodlomka"/>
    <w:link w:val="Naslov1"/>
    <w:rsid w:val="00AA388B"/>
    <w:rPr>
      <w:rFonts w:cs="Times New Roman" w:eastAsia="Times New Roman"/>
      <w:b/>
      <w:bCs/>
      <w:szCs w:val="24"/>
      <w:lang w:eastAsia="hr-HR"/>
    </w:rPr>
  </w:style>
  <w:style w:styleId="Uvuenotijeloteksta" w:type="paragraph">
    <w:name w:val="Body Text Indent"/>
    <w:basedOn w:val="Normal"/>
    <w:link w:val="UvuenotijelotekstaChar"/>
    <w:rsid w:val="00AA388B"/>
    <w:pPr>
      <w:ind w:left="720"/>
      <w:jc w:val="both"/>
    </w:pPr>
  </w:style>
  <w:style w:customStyle="1" w:styleId="UvuenotijelotekstaChar" w:type="character">
    <w:name w:val="Uvučeno tijelo teksta Char"/>
    <w:basedOn w:val="Zadanifontodlomka"/>
    <w:link w:val="Uvuenotijeloteksta"/>
    <w:rsid w:val="00AA388B"/>
    <w:rPr>
      <w:rFonts w:cs="Times New Roman" w:eastAsia="Times New Roman"/>
      <w:szCs w:val="24"/>
      <w:lang w:eastAsia="hr-HR"/>
    </w:rPr>
  </w:style>
  <w:style w:styleId="Tijeloteksta" w:type="paragraph">
    <w:name w:val="Body Text"/>
    <w:basedOn w:val="Normal"/>
    <w:link w:val="TijelotekstaChar"/>
    <w:uiPriority w:val="99"/>
    <w:unhideWhenUsed/>
    <w:rsid w:val="00BC1A3D"/>
    <w:pPr>
      <w:spacing w:after="120"/>
    </w:pPr>
  </w:style>
  <w:style w:customStyle="1" w:styleId="TijelotekstaChar" w:type="character">
    <w:name w:val="Tijelo teksta Char"/>
    <w:basedOn w:val="Zadanifontodlomka"/>
    <w:link w:val="Tijeloteksta"/>
    <w:uiPriority w:val="99"/>
    <w:rsid w:val="00BC1A3D"/>
    <w:rPr>
      <w:rFonts w:cs="Times New Roman" w:eastAsia="Times New Roman"/>
      <w:szCs w:val="24"/>
      <w:lang w:eastAsia="hr-HR"/>
    </w:rPr>
  </w:style>
  <w:style w:styleId="Bezproreda" w:type="paragraph">
    <w:name w:val="No Spacing"/>
    <w:uiPriority w:val="1"/>
    <w:qFormat/>
    <w:rsid w:val="00BC1A3D"/>
    <w:rPr>
      <w:rFonts w:ascii="Calibri" w:cs="Times New Roman" w:eastAsia="Calibri" w:hAnsi="Calibri"/>
      <w:sz w:val="22"/>
    </w:rPr>
  </w:style>
  <w:style w:styleId="Reetkatablice" w:type="table">
    <w:name w:val="Table Grid"/>
    <w:basedOn w:val="Obinatablica"/>
    <w:uiPriority w:val="59"/>
    <w:rsid w:val="00E70898"/>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5723DE"/>
    <w:rPr>
      <w:color w:val="808080"/>
      <w:bdr w:color="auto" w:space="0" w:sz="0" w:val="none"/>
      <w:shd w:color="auto" w:fill="auto" w:val="clear"/>
    </w:rPr>
  </w:style>
  <w:style w:customStyle="1" w:styleId="eSPISCCParagraphDefaultFont" w:type="character">
    <w:name w:val="eSPIS_CC_Paragraph Default Font"/>
    <w:basedOn w:val="Zadanifontodlomka"/>
    <w:rsid w:val="005723D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723DE"/>
    <w:rPr>
      <w:sz w:val="20"/>
      <w:bdr w:color="auto" w:space="0" w:sz="0" w:val="none"/>
      <w:shd w:color="auto" w:fill="FFFFCC" w:val="clear"/>
      <w:lang w:val="hr-HR"/>
    </w:rPr>
  </w:style>
  <w:style w:customStyle="1" w:styleId="PozadinaSvijetloCrvena" w:type="character">
    <w:name w:val="Pozadina_SvijetloCrvena"/>
    <w:basedOn w:val="eSPISCCParagraphDefaultFont"/>
    <w:rsid w:val="005723DE"/>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5723DE"/>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5737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2019.</izvorni_sadrzaj>
    <derivirana_varijabla naziv="DomainObject.DatumDonosenjaOdluke_1">29.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1260</izvorni_sadrzaj>
    <derivirana_varijabla naziv="DomainObject.Predmet.Broj_1">1260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St-1260/2016</izvorni_sadrzaj>
    <derivirana_varijabla naziv="DomainObject.Predmet.OznakaBroj_1">St-1260/2016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MELCON d.o.o. za projektiranje i izvođenje završnih radova u građevinarstvu, ispitivanje elektroinstalacija i rasvjete u steč; ASFALT AB društvo s ograničenom odgovornošću za graditeljstvo; Maja Beram; Zoran Botić; Mate Bučević zastupanog po punomoćniku Ante Vujčić; Denis Čovo; Denis Erceg; Iva Erceg; Kerim Hadžić; Smilja Jurić; Tomislav Knajdl zastupanog po punomoćniku Ante Vujčić; Bruno Kokan; Ratko Kostić; Ivan Kustura; Josip Liović; Frane Malenica; Nedžad Maličević; Ante Mandić; Denis Mešin; Joško Mešin; Velimir Plazonić zastupanog po punomoćniku Ante Vujčić; Ivan Pletikosić; Josip Radić; Isabella Sekovski; Boško Stojić; Branislav Subotić; Ivan Šiljić zastupanog po punomoćniku Ante Vujčić; Dujo Vujević; Ministarstvo financija RH; ČISTOĆA društvo s ograničenom odgovornošću za obavljanje komunalnih djelatnosti održavanja čistoće i odlaganja komunaln; TIM KABEL, društvo s ograničenom odgovornošću za trgovinu; Josip Ajduković; SCHRACK TECHNIK d.o.o. za promet elektrotehničkih uređaja zastupanog po punomoćniku Boran Bušurelo; PRIVREDNA BANKA ZAGREB - DIONIČKO DRUŠTVO zastupanog po punomoćniku Zoran Puljiz; Hrvatski Telekom d.d.; ČULIĆ ELEKTRO CENTAR, društvo s ograničenom odgovornošću za trgovinu, export-import, proizvodnju i usluge; BASIC d.o.o. za trgovinu i usluge; IZODAL društvo s ograničenom odgovornošću za završne radove u građevinarstvu zastupanog po punomoćniku ZOU DRAŽEN VUKOVIĆ I SAŠA LALIĆ; ELEKTROTEHNA d.o.o. za trgovinu i proizvodnju zastupanog po punomoćniku Ivo Staničić; HEP - Opskrba d.o.o. za opskrbu potrošača električnom, toplinskom energijom i plinom; ADRIA WINCH d.o.o. za proizvodnju, projektiranje, promet i usluge; BRODOMERKUR trgovina i usluge, dioničko društvo; ERSTE CARD CLUB društvo s ograničenom odgovornošću za financijsko posredovanje i usluge zastupanog po punomoćniku Odvjetničko društvo Leko i partneri društvo s ograničenom odgovornošću; CROATIA osiguranje d.d.; NAPREDNE TEHNOLOGIJE SIES d.o.o. za projektiranje, izvođenje radova i tehničke djelatnosti zastupanog po punomoćniku ROŽMAN &amp; OREDIĆ odvjetničko društvo; HEP-Operator distribucijskog sustava d.o.o. za distribuciju i opskrbu električne energije; Petar Vukšić; Agencija za osiguranje radničkih potraživanja u slučaju stečaja poslodavca</izvorni_sadrzaj>
    <derivirana_varijabla naziv="DomainObject.Predmet.StrankaFormated_1">  MELCON d.o.o. za projektiranje i izvođenje završnih radova u građevinarstvu, ispitivanje elektroinstalacija i rasvjete u steč; ASFALT AB društvo s ograničenom odgovornošću za graditeljstvo; Maja Beram; Zoran Botić; Mate Bučević zastupanog po punomoćniku Ante Vujčić; Denis Čovo; Denis Erceg; Iva Erceg; Kerim Hadžić; Smilja Jurić; Tomislav Knajdl zastupanog po punomoćniku Ante Vujčić; Bruno Kokan; Ratko Kostić; Ivan Kustura; Josip Liović; Frane Malenica; Nedžad Maličević; Ante Mandić; Denis Mešin; Joško Mešin; Velimir Plazonić zastupanog po punomoćniku Ante Vujčić; Ivan Pletikosić; Josip Radić; Isabella Sekovski; Boško Stojić; Branislav Subotić; Ivan Šiljić zastupanog po punomoćniku Ante Vujčić; Dujo Vujević; Ministarstvo financija RH; ČISTOĆA društvo s ograničenom odgovornošću za obavljanje komunalnih djelatnosti održavanja čistoće i odlaganja komunaln; TIM KABEL, društvo s ograničenom odgovornošću za trgovinu; Josip Ajduković; SCHRACK TECHNIK d.o.o. za promet elektrotehničkih uređaja zastupanog po punomoćniku Boran Bušurelo; PRIVREDNA BANKA ZAGREB - DIONIČKO DRUŠTVO zastupanog po punomoćniku Zoran Puljiz; Hrvatski Telekom d.d.; ČULIĆ ELEKTRO CENTAR, društvo s ograničenom odgovornošću za trgovinu, export-import, proizvodnju i usluge; BASIC d.o.o. za trgovinu i usluge; IZODAL društvo s ograničenom odgovornošću za završne radove u građevinarstvu zastupanog po punomoćniku ZOU DRAŽEN VUKOVIĆ I SAŠA LALIĆ; ELEKTROTEHNA d.o.o. za trgovinu i proizvodnju zastupanog po punomoćniku Ivo Staničić; HEP - Opskrba d.o.o. za opskrbu potrošača električnom, toplinskom energijom i plinom; ADRIA WINCH d.o.o. za proizvodnju, projektiranje, promet i usluge; BRODOMERKUR trgovina i usluge, dioničko društvo; ERSTE CARD CLUB društvo s ograničenom odgovornošću za financijsko posredovanje i usluge zastupanog po punomoćniku Odvjetničko društvo Leko i partneri društvo s ograničenom odgovornošću; CROATIA osiguranje d.d.; NAPREDNE TEHNOLOGIJE SIES d.o.o. za projektiranje, izvođenje radova i tehničke djelatnosti zastupanog po punomoćniku ROŽMAN &amp; OREDIĆ odvjetničko društvo; HEP-Operator distribucijskog sustava d.o.o. za distribuciju i opskrbu električne energije; Petar Vukšić; Agencija za osiguranje radničkih potraživanja u slučaju stečaja poslodavca</derivirana_varijabla>
  </DomainObject.Predmet.StrankaFormated>
  <DomainObject.Predmet.StrankaFormatedOIB>
    <izvorni_sadrzaj>  MELCON d.o.o. za projektiranje i izvođenje završnih radova u građevinarstvu, ispitivanje elektroinstalacija i rasvjete u steč, OIB 79326486732; ASFALT AB društvo s ograničenom odgovornošću za graditeljstvo, OIB 80601028296; Maja Beram, OIB 41767350629; Zoran Botić, OIB 65324028331; Mate Bučević, OIB 63838914822 zastupanog po punomoćniku Ante Vujčić; Denis Čovo, OIB 84286187829; Denis Erceg, OIB 23198287125; Iva Erceg, OIB 01597022458; Kerim Hadžić, OIB 54845943480; Smilja Jurić, OIB 16384274597; Tomislav Knajdl, OIB 48185823472 zastupanog po punomoćniku Ante Vujčić; Bruno Kokan, OIB 00347191088; Ratko Kostić, OIB 15873756059; Ivan Kustura, OIB 02255702625; Josip Liović, OIB 59973062201; Frane Malenica, OIB 37237734331; Nedžad Maličević, OIB 96111280506; Ante Mandić, OIB 71225723422; Denis Mešin, OIB 65144986978; Joško Mešin, OIB 89459935337; Velimir Plazonić, OIB 74843779372 zastupanog po punomoćniku Ante Vujčić; Ivan Pletikosić, OIB 40815328079; Josip Radić, OIB 75003226629; Isabella Sekovski, OIB 41898949907; Boško Stojić, OIB 39548148148; Branislav Subotić, OIB 17118186926; Ivan Šiljić, OIB 33027395680 zastupanog po punomoćniku Ante Vujčić; Dujo Vujević, OIB 80528173996; Ministarstvo financija RH, OIB 18683136487; ČISTOĆA društvo s ograničenom odgovornošću za obavljanje komunalnih djelatnosti održavanja čistoće i odlaganja komunaln, OIB 38812451417; TIM KABEL, društvo s ograničenom odgovornošću za trgovinu, OIB 69927324836; Josip Ajduković, OIB 83592073499; SCHRACK TECHNIK d.o.o. za promet elektrotehničkih uređaja, OIB 36365310424 zastupanog po punomoćniku Boran Bušurelo; PRIVREDNA BANKA ZAGREB - DIONIČKO DRUŠTVO, OIB 02535697732 zastupanog po punomoćniku Zoran Puljiz; Hrvatski Telekom d.d., OIB 81793146560; ČULIĆ ELEKTRO CENTAR, društvo s ograničenom odgovornošću za trgovinu, export-import, proizvodnju i usluge, OIB 96434662616; BASIC d.o.o. za trgovinu i usluge, OIB 52072753291; IZODAL društvo s ograničenom odgovornošću za završne radove u građevinarstvu, OIB 07085868781 zastupanog po punomoćniku ZOU DRAŽEN VUKOVIĆ I SAŠA LALIĆ; ELEKTROTEHNA d.o.o. za trgovinu i proizvodnju, OIB 50081287867 zastupanog po punomoćniku Ivo Staničić; HEP - Opskrba d.o.o. za opskrbu potrošača električnom, toplinskom energijom i plinom, OIB 63073332379; ADRIA WINCH d.o.o. za proizvodnju, projektiranje, promet i usluge, OIB 95307107404; BRODOMERKUR trgovina i usluge, dioničko društvo, OIB 33956120458; ERSTE CARD CLUB društvo s ograničenom odgovornošću za financijsko posredovanje i usluge, OIB 85941596441 zastupanog po punomoćniku Odvjetničko društvo Leko i partneri društvo s ograničenom odgovornošću; CROATIA osiguranje d.d., OIB 26187994862; NAPREDNE TEHNOLOGIJE SIES d.o.o. za projektiranje, izvođenje radova i tehničke djelatnosti, OIB 68188349196 zastupanog po punomoćniku ROŽMAN &amp; OREDIĆ odvjetničko društvo; HEP-Operator distribucijskog sustava d.o.o. za distribuciju i opskrbu električne energije, OIB 46830600751; Petar Vukšić, OIB 77665338459; Agencija za osiguranje radničkih potraživanja u slučaju stečaja poslodavca, OIB 04323472109</izvorni_sadrzaj>
    <derivirana_varijabla naziv="DomainObject.Predmet.StrankaFormatedOIB_1">  MELCON d.o.o. za projektiranje i izvođenje završnih radova u građevinarstvu, ispitivanje elektroinstalacija i rasvjete u steč, OIB 79326486732; ASFALT AB društvo s ograničenom odgovornošću za graditeljstvo, OIB 80601028296; Maja Beram, OIB 41767350629; Zoran Botić, OIB 65324028331; Mate Bučević, OIB 63838914822 zastupanog po punomoćniku Ante Vujčić; Denis Čovo, OIB 84286187829; Denis Erceg, OIB 23198287125; Iva Erceg, OIB 01597022458; Kerim Hadžić, OIB 54845943480; Smilja Jurić, OIB 16384274597; Tomislav Knajdl, OIB 48185823472 zastupanog po punomoćniku Ante Vujčić; Bruno Kokan, OIB 00347191088; Ratko Kostić, OIB 15873756059; Ivan Kustura, OIB 02255702625; Josip Liović, OIB 59973062201; Frane Malenica, OIB 37237734331; Nedžad Maličević, OIB 96111280506; Ante Mandić, OIB 71225723422; Denis Mešin, OIB 65144986978; Joško Mešin, OIB 89459935337; Velimir Plazonić, OIB 74843779372 zastupanog po punomoćniku Ante Vujčić; Ivan Pletikosić, OIB 40815328079; Josip Radić, OIB 75003226629; Isabella Sekovski, OIB 41898949907; Boško Stojić, OIB 39548148148; Branislav Subotić, OIB 17118186926; Ivan Šiljić, OIB 33027395680 zastupanog po punomoćniku Ante Vujčić; Dujo Vujević, OIB 80528173996; Ministarstvo financija RH, OIB 18683136487; ČISTOĆA društvo s ograničenom odgovornošću za obavljanje komunalnih djelatnosti održavanja čistoće i odlaganja komunaln, OIB 38812451417; TIM KABEL, društvo s ograničenom odgovornošću za trgovinu, OIB 69927324836; Josip Ajduković, OIB 83592073499; SCHRACK TECHNIK d.o.o. za promet elektrotehničkih uređaja, OIB 36365310424 zastupanog po punomoćniku Boran Bušurelo; PRIVREDNA BANKA ZAGREB - DIONIČKO DRUŠTVO, OIB 02535697732 zastupanog po punomoćniku Zoran Puljiz; Hrvatski Telekom d.d., OIB 81793146560; ČULIĆ ELEKTRO CENTAR, društvo s ograničenom odgovornošću za trgovinu, export-import, proizvodnju i usluge, OIB 96434662616; BASIC d.o.o. za trgovinu i usluge, OIB 52072753291; IZODAL društvo s ograničenom odgovornošću za završne radove u građevinarstvu, OIB 07085868781 zastupanog po punomoćniku ZOU DRAŽEN VUKOVIĆ I SAŠA LALIĆ; ELEKTROTEHNA d.o.o. za trgovinu i proizvodnju, OIB 50081287867 zastupanog po punomoćniku Ivo Staničić; HEP - Opskrba d.o.o. za opskrbu potrošača električnom, toplinskom energijom i plinom, OIB 63073332379; ADRIA WINCH d.o.o. za proizvodnju, projektiranje, promet i usluge, OIB 95307107404; BRODOMERKUR trgovina i usluge, dioničko društvo, OIB 33956120458; ERSTE CARD CLUB društvo s ograničenom odgovornošću za financijsko posredovanje i usluge, OIB 85941596441 zastupanog po punomoćniku Odvjetničko društvo Leko i partneri društvo s ograničenom odgovornošću; CROATIA osiguranje d.d., OIB 26187994862; NAPREDNE TEHNOLOGIJE SIES d.o.o. za projektiranje, izvođenje radova i tehničke djelatnosti, OIB 68188349196 zastupanog po punomoćniku ROŽMAN &amp; OREDIĆ odvjetničko društvo; HEP-Operator distribucijskog sustava d.o.o. za distribuciju i opskrbu električne energije, OIB 46830600751; Petar Vukšić, OIB 77665338459; Agencija za osiguranje radničkih potraživanja u slučaju stečaja poslodavca, OIB 04323472109</derivirana_varijabla>
  </DomainObject.Predmet.StrankaFormatedOIB>
  <DomainObject.Predmet.StrankaFormatedWithAdress>
    <izvorni_sadrzaj> MELCON d.o.o. za projektiranje i izvođenje završnih radova u građevinarstvu, ispitivanje elektroinstalacija i rasvjete u steč, Ulica don Frane Bulića 205, 21210 Solin; ASFALT AB društvo s ograničenom odgovornošću za graditeljstvo, Ispod Osoja 31, 21210 Blaca; Maja Beram, Cesta Dr.franje Tuđmana 1049, 21217 Kaštel Štafilić; Zoran Botić, Put Žabic 5, 21217 Kaštel Novi; Mate Bučević, Mosećka 10, 21000 Split zastupanog po punomoćniku Ante Vujčić; Denis Čovo, Karakašica 126, 21230 Karakašica; Denis Erceg, Sv. Spasa 7d, 21000 Split; Iva Erceg, Sućidar 21, 21000 Split; Kerim Hadžić, Plitvička 4, 21000 Split; Smilja Jurić, Matoševa Ulica 98, 21210 Solin; Tomislav Knajdl, Gajeva 30a, 21217 Kaštel Stari zastupanog po punomoćniku Ante Vujčić; Bruno Kokan, Vrlička 15, 21000 Split; Ratko Kostić, Dubrovačka 49, 21000 Split; Ivan Kustura, Stupi 4, 21214 Kaštel Lukšić; Josip Liović, Brnaze 189, 21230 Brnaze; Frane Malenica, Ramska 23, 21000 Split; Nedžad Maličević, Ulica Don Frane Bulića 207, 21210 Solin; Ante Mandić, Rimski Put 39, 21212 Kaštel Sućurac; Denis Mešin, Sućidar 14, 21000 Split; Joško Mešin, Sućidar 14, 21000 Split; Velimir Plazonić, Garjak 36, 21236 Garjak zastupanog po punomoćniku Ante Vujčić; Ivan Pletikosić, Hrvace 116, 21233 Hrvace; Josip Radić, Bilice Ii 30, 21000 Split; Isabella Sekovski, Benkovačka 5, 21000 Split; Boško Stojić, Donji Bitelić 3, 21233 Donji Bitelić; Branislav Subotić, Gajeva 20, 21000 Split; Ivan Šiljić, Vojnić Sinjski 95, 21240 Vojnić Sinjski zastupanog po punomoćniku Ante Vujčić; Dujo Vujević, Ulica Petra Kružića 15a, 21210 Solin; Ministarstvo financija RH, Katančićeva 5, 10000 Zagreb; ČISTOĆA društvo s ograničenom odgovornošću za obavljanje komunalnih djelatnosti održavanja čistoće i odlaganja komunaln, Put Plokita 81, 21000 Split; TIM KABEL, društvo s ograničenom odgovornošću za trgovinu, Savska cesta 103, 10360 Sesvete; Josip Ajduković, Put Kuka 5, 21230 Sinj; SCHRACK TECHNIK d.o.o. za promet elektrotehničkih uređaja, Zavrtnica 17, 10000 Zagreb zastupanog po punomoćniku Boran Bušurelo; PRIVREDNA BANKA ZAGREB - DIONIČKO DRUŠTVO, Radnička cesta 50, 10000 Zagreb zastupanog po punomoćniku Zoran Puljiz; Hrvatski Telekom d.d., Roberta Frangeša Mihanovića 9, 10000 Zagreb; ČULIĆ ELEKTRO CENTAR, društvo s ograničenom odgovornošću za trgovinu, export-import, proizvodnju i usluge, Hektorovićeva 31, 21210 Solin; BASIC d.o.o. za trgovinu i usluge, Bjelovarska Ulica 1, 21000 Split; IZODAL društvo s ograničenom odgovornošću za završne radove u građevinarstvu, F. Tuđmana 9, 21212 Kaštel Sućurac zastupanog po punomoćniku ZOU DRAŽEN VUKOVIĆ I SAŠA LALIĆ; ELEKTROTEHNA d.o.o. za trgovinu i proizvodnju, Dračevac 2 D, 21000 Split zastupanog po punomoćniku Ivo Staničić; HEP - Opskrba d.o.o. za opskrbu potrošača električnom, toplinskom energijom i plinom, Ulica grada Vukovara 37, 10000 Zagreb; ADRIA WINCH d.o.o. za proizvodnju, projektiranje, promet i usluge, Mostine 11 B, 21000 Split; BRODOMERKUR trgovina i usluge, dioničko društvo, Poljička Cesta 35, 21000 Split; ERSTE CARD CLUB društvo s ograničenom odgovornošću za financijsko posredovanje i usluge, Praška 5, 10000 Zagreb zastupanog po punomoćniku Odvjetničko društvo Leko i partneri društvo s ograničenom odgovornošću; CROATIA osiguranje d.d., Miramarska 22, 10000 Zagreb; NAPREDNE TEHNOLOGIJE SIES d.o.o. za projektiranje, izvođenje radova i tehničke djelatnosti, Karlovačka cesta 55, 47280 Ozalj zastupanog po punomoćniku ROŽMAN &amp; OREDIĆ odvjetničko društvo; HEP-Operator distribucijskog sustava d.o.o. za distribuciju i opskrbu električne energije, Ulica grada Vukovara 37, 10000 Zagreb; Petar Vukšić, Krušvar 133, 21232 Krušvar; Agencija za osiguranje radničkih potraživanja u slučaju stečaja poslodavca, Frankopanska 11, 10000 Zagreb</izvorni_sadrzaj>
    <derivirana_varijabla naziv="DomainObject.Predmet.StrankaFormatedWithAdress_1"> MELCON d.o.o. za projektiranje i izvođenje završnih radova u građevinarstvu, ispitivanje elektroinstalacija i rasvjete u steč, Ulica don Frane Bulića 205, 21210 Solin; ASFALT AB društvo s ograničenom odgovornošću za graditeljstvo, Ispod Osoja 31, 21210 Blaca; Maja Beram, Cesta Dr.franje Tuđmana 1049, 21217 Kaštel Štafilić; Zoran Botić, Put Žabic 5, 21217 Kaštel Novi; Mate Bučević, Mosećka 10, 21000 Split zastupanog po punomoćniku Ante Vujčić; Denis Čovo, Karakašica 126, 21230 Karakašica; Denis Erceg, Sv. Spasa 7d, 21000 Split; Iva Erceg, Sućidar 21, 21000 Split; Kerim Hadžić, Plitvička 4, 21000 Split; Smilja Jurić, Matoševa Ulica 98, 21210 Solin; Tomislav Knajdl, Gajeva 30a, 21217 Kaštel Stari zastupanog po punomoćniku Ante Vujčić; Bruno Kokan, Vrlička 15, 21000 Split; Ratko Kostić, Dubrovačka 49, 21000 Split; Ivan Kustura, Stupi 4, 21214 Kaštel Lukšić; Josip Liović, Brnaze 189, 21230 Brnaze; Frane Malenica, Ramska 23, 21000 Split; Nedžad Maličević, Ulica Don Frane Bulića 207, 21210 Solin; Ante Mandić, Rimski Put 39, 21212 Kaštel Sućurac; Denis Mešin, Sućidar 14, 21000 Split; Joško Mešin, Sućidar 14, 21000 Split; Velimir Plazonić, Garjak 36, 21236 Garjak zastupanog po punomoćniku Ante Vujčić; Ivan Pletikosić, Hrvace 116, 21233 Hrvace; Josip Radić, Bilice Ii 30, 21000 Split; Isabella Sekovski, Benkovačka 5, 21000 Split; Boško Stojić, Donji Bitelić 3, 21233 Donji Bitelić; Branislav Subotić, Gajeva 20, 21000 Split; Ivan Šiljić, Vojnić Sinjski 95, 21240 Vojnić Sinjski zastupanog po punomoćniku Ante Vujčić; Dujo Vujević, Ulica Petra Kružića 15a, 21210 Solin; Ministarstvo financija RH, Katančićeva 5, 10000 Zagreb; ČISTOĆA društvo s ograničenom odgovornošću za obavljanje komunalnih djelatnosti održavanja čistoće i odlaganja komunaln, Put Plokita 81, 21000 Split; TIM KABEL, društvo s ograničenom odgovornošću za trgovinu, Savska cesta 103, 10360 Sesvete; Josip Ajduković, Put Kuka 5, 21230 Sinj; SCHRACK TECHNIK d.o.o. za promet elektrotehničkih uređaja, Zavrtnica 17, 10000 Zagreb zastupanog po punomoćniku Boran Bušurelo; PRIVREDNA BANKA ZAGREB - DIONIČKO DRUŠTVO, Radnička cesta 50, 10000 Zagreb zastupanog po punomoćniku Zoran Puljiz; Hrvatski Telekom d.d., Roberta Frangeša Mihanovića 9, 10000 Zagreb; ČULIĆ ELEKTRO CENTAR, društvo s ograničenom odgovornošću za trgovinu, export-import, proizvodnju i usluge, Hektorovićeva 31, 21210 Solin; BASIC d.o.o. za trgovinu i usluge, Bjelovarska Ulica 1, 21000 Split; IZODAL društvo s ograničenom odgovornošću za završne radove u građevinarstvu, F. Tuđmana 9, 21212 Kaštel Sućurac zastupanog po punomoćniku ZOU DRAŽEN VUKOVIĆ I SAŠA LALIĆ; ELEKTROTEHNA d.o.o. za trgovinu i proizvodnju, Dračevac 2 D, 21000 Split zastupanog po punomoćniku Ivo Staničić; HEP - Opskrba d.o.o. za opskrbu potrošača električnom, toplinskom energijom i plinom, Ulica grada Vukovara 37, 10000 Zagreb; ADRIA WINCH d.o.o. za proizvodnju, projektiranje, promet i usluge, Mostine 11 B, 21000 Split; BRODOMERKUR trgovina i usluge, dioničko društvo, Poljička Cesta 35, 21000 Split; ERSTE CARD CLUB društvo s ograničenom odgovornošću za financijsko posredovanje i usluge, Praška 5, 10000 Zagreb zastupanog po punomoćniku Odvjetničko društvo Leko i partneri društvo s ograničenom odgovornošću; CROATIA osiguranje d.d., Miramarska 22, 10000 Zagreb; NAPREDNE TEHNOLOGIJE SIES d.o.o. za projektiranje, izvođenje radova i tehničke djelatnosti, Karlovačka cesta 55, 47280 Ozalj zastupanog po punomoćniku ROŽMAN &amp; OREDIĆ odvjetničko društvo; HEP-Operator distribucijskog sustava d.o.o. za distribuciju i opskrbu električne energije, Ulica grada Vukovara 37, 10000 Zagreb; Petar Vukšić, Krušvar 133, 21232 Krušvar; Agencija za osiguranje radničkih potraživanja u slučaju stečaja poslodavca, Frankopanska 11, 10000 Zagreb</derivirana_varijabla>
  </DomainObject.Predmet.StrankaFormatedWithAdress>
  <DomainObject.Predmet.StrankaFormatedWithAdressOIB>
    <izvorni_sadrzaj> MELCON d.o.o. za projektiranje i izvođenje završnih radova u građevinarstvu, ispitivanje elektroinstalacija i rasvjete u steč, OIB 79326486732, Ulica don Frane Bulića 205, 21210 Solin; ASFALT AB društvo s ograničenom odgovornošću za graditeljstvo, OIB 80601028296, Ispod Osoja 31, 21210 Blaca; Maja Beram, OIB 41767350629, Cesta Dr.franje Tuđmana 1049, 21217 Kaštel Štafilić; Zoran Botić, OIB 65324028331, Put Žabic 5, 21217 Kaštel Novi; Mate Bučević, OIB 63838914822, Mosećka 10, 21000 Split zastupanog po punomoćniku Ante Vujčić; Denis Čovo, OIB 84286187829, Karakašica 126, 21230 Karakašica; Denis Erceg, OIB 23198287125, Sv. Spasa 7d, 21000 Split; Iva Erceg, OIB 01597022458, Sućidar 21, 21000 Split; Kerim Hadžić, OIB 54845943480, Plitvička 4, 21000 Split; Smilja Jurić, OIB 16384274597, Matoševa Ulica 98, 21210 Solin; Tomislav Knajdl, OIB 48185823472, Gajeva 30a, 21217 Kaštel Stari zastupanog po punomoćniku Ante Vujčić; Bruno Kokan, OIB 00347191088, Vrlička 15, 21000 Split; Ratko Kostić, OIB 15873756059, Dubrovačka 49, 21000 Split; Ivan Kustura, OIB 02255702625, Stupi 4, 21214 Kaštel Lukšić; Josip Liović, OIB 59973062201, Brnaze 189, 21230 Brnaze; Frane Malenica, OIB 37237734331, Ramska 23, 21000 Split; Nedžad Maličević, OIB 96111280506, Ulica Don Frane Bulića 207, 21210 Solin; Ante Mandić, OIB 71225723422, Rimski Put 39, 21212 Kaštel Sućurac; Denis Mešin, OIB 65144986978, Sućidar 14, 21000 Split; Joško Mešin, OIB 89459935337, Sućidar 14, 21000 Split; Velimir Plazonić, OIB 74843779372, Garjak 36, 21236 Garjak zastupanog po punomoćniku Ante Vujčić; Ivan Pletikosić, OIB 40815328079, Hrvace 116, 21233 Hrvace; Josip Radić, OIB 75003226629, Bilice Ii 30, 21000 Split; Isabella Sekovski, OIB 41898949907, Benkovačka 5, 21000 Split; Boško Stojić, OIB 39548148148, Donji Bitelić 3, 21233 Donji Bitelić; Branislav Subotić, OIB 17118186926, Gajeva 20, 21000 Split; Ivan Šiljić, OIB 33027395680, Vojnić Sinjski 95, 21240 Vojnić Sinjski zastupanog po punomoćniku Ante Vujčić; Dujo Vujević, OIB 80528173996, Ulica Petra Kružića 15a, 21210 Solin; Ministarstvo financija RH, OIB 18683136487, Katančićeva 5, 10000 Zagreb; ČISTOĆA društvo s ograničenom odgovornošću za obavljanje komunalnih djelatnosti održavanja čistoće i odlaganja komunaln, OIB 38812451417, Put Plokita 81, 21000 Split; TIM KABEL, društvo s ograničenom odgovornošću za trgovinu, OIB 69927324836, Savska cesta 103, 10360 Sesvete; Josip Ajduković, OIB 83592073499, Put Kuka 5, 21230 Sinj; SCHRACK TECHNIK d.o.o. za promet elektrotehničkih uređaja, OIB 36365310424, Zavrtnica 17, 10000 Zagreb zastupanog po punomoćniku Boran Bušurelo; PRIVREDNA BANKA ZAGREB - DIONIČKO DRUŠTVO, OIB 02535697732, Radnička cesta 50, 10000 Zagreb zastupanog po punomoćniku Zoran Puljiz; Hrvatski Telekom d.d., OIB 81793146560, Roberta Frangeša Mihanovića 9, 10000 Zagreb; ČULIĆ ELEKTRO CENTAR, društvo s ograničenom odgovornošću za trgovinu, export-import, proizvodnju i usluge, OIB 96434662616, Hektorovićeva 31, 21210 Solin; BASIC d.o.o. za trgovinu i usluge, OIB 52072753291, Bjelovarska Ulica 1, 21000 Split; IZODAL društvo s ograničenom odgovornošću za završne radove u građevinarstvu, OIB 07085868781, F. Tuđmana 9, 21212 Kaštel Sućurac zastupanog po punomoćniku ZOU DRAŽEN VUKOVIĆ I SAŠA LALIĆ; ELEKTROTEHNA d.o.o. za trgovinu i proizvodnju, OIB 50081287867, Dračevac 2 D, 21000 Split zastupanog po punomoćniku Ivo Staničić; HEP - Opskrba d.o.o. za opskrbu potrošača električnom, toplinskom energijom i plinom, OIB 63073332379, Ulica grada Vukovara 37, 10000 Zagreb; ADRIA WINCH d.o.o. za proizvodnju, projektiranje, promet i usluge, OIB 95307107404, Mostine 11 B, 21000 Split; BRODOMERKUR trgovina i usluge, dioničko društvo, OIB 33956120458, Poljička Cesta 35, 21000 Split; ERSTE CARD CLUB društvo s ograničenom odgovornošću za financijsko posredovanje i usluge, OIB 85941596441, Praška 5, 10000 Zagreb zastupanog po punomoćniku Odvjetničko društvo Leko i partneri društvo s ograničenom odgovornošću; CROATIA osiguranje d.d., OIB 26187994862, Miramarska 22, 10000 Zagreb; NAPREDNE TEHNOLOGIJE SIES d.o.o. za projektiranje, izvođenje radova i tehničke djelatnosti, OIB 68188349196, Karlovačka cesta 55, 47280 Ozalj zastupanog po punomoćniku ROŽMAN &amp; OREDIĆ odvjetničko društvo; HEP-Operator distribucijskog sustava d.o.o. za distribuciju i opskrbu električne energije, OIB 46830600751, Ulica grada Vukovara 37, 10000 Zagreb; Petar Vukšić, OIB 77665338459, Krušvar 133, 21232 Krušvar; Agencija za osiguranje radničkih potraživanja u slučaju stečaja poslodavca, OIB 04323472109, Frankopanska 11, 10000 Zagreb</izvorni_sadrzaj>
    <derivirana_varijabla naziv="DomainObject.Predmet.StrankaFormatedWithAdressOIB_1"> MELCON d.o.o. za projektiranje i izvođenje završnih radova u građevinarstvu, ispitivanje elektroinstalacija i rasvjete u steč, OIB 79326486732, Ulica don Frane Bulića 205, 21210 Solin; ASFALT AB društvo s ograničenom odgovornošću za graditeljstvo, OIB 80601028296, Ispod Osoja 31, 21210 Blaca; Maja Beram, OIB 41767350629, Cesta Dr.franje Tuđmana 1049, 21217 Kaštel Štafilić; Zoran Botić, OIB 65324028331, Put Žabic 5, 21217 Kaštel Novi; Mate Bučević, OIB 63838914822, Mosećka 10, 21000 Split zastupanog po punomoćniku Ante Vujčić; Denis Čovo, OIB 84286187829, Karakašica 126, 21230 Karakašica; Denis Erceg, OIB 23198287125, Sv. Spasa 7d, 21000 Split; Iva Erceg, OIB 01597022458, Sućidar 21, 21000 Split; Kerim Hadžić, OIB 54845943480, Plitvička 4, 21000 Split; Smilja Jurić, OIB 16384274597, Matoševa Ulica 98, 21210 Solin; Tomislav Knajdl, OIB 48185823472, Gajeva 30a, 21217 Kaštel Stari zastupanog po punomoćniku Ante Vujčić; Bruno Kokan, OIB 00347191088, Vrlička 15, 21000 Split; Ratko Kostić, OIB 15873756059, Dubrovačka 49, 21000 Split; Ivan Kustura, OIB 02255702625, Stupi 4, 21214 Kaštel Lukšić; Josip Liović, OIB 59973062201, Brnaze 189, 21230 Brnaze; Frane Malenica, OIB 37237734331, Ramska 23, 21000 Split; Nedžad Maličević, OIB 96111280506, Ulica Don Frane Bulića 207, 21210 Solin; Ante Mandić, OIB 71225723422, Rimski Put 39, 21212 Kaštel Sućurac; Denis Mešin, OIB 65144986978, Sućidar 14, 21000 Split; Joško Mešin, OIB 89459935337, Sućidar 14, 21000 Split; Velimir Plazonić, OIB 74843779372, Garjak 36, 21236 Garjak zastupanog po punomoćniku Ante Vujčić; Ivan Pletikosić, OIB 40815328079, Hrvace 116, 21233 Hrvace; Josip Radić, OIB 75003226629, Bilice Ii 30, 21000 Split; Isabella Sekovski, OIB 41898949907, Benkovačka 5, 21000 Split; Boško Stojić, OIB 39548148148, Donji Bitelić 3, 21233 Donji Bitelić; Branislav Subotić, OIB 17118186926, Gajeva 20, 21000 Split; Ivan Šiljić, OIB 33027395680, Vojnić Sinjski 95, 21240 Vojnić Sinjski zastupanog po punomoćniku Ante Vujčić; Dujo Vujević, OIB 80528173996, Ulica Petra Kružića 15a, 21210 Solin; Ministarstvo financija RH, OIB 18683136487, Katančićeva 5, 10000 Zagreb; ČISTOĆA društvo s ograničenom odgovornošću za obavljanje komunalnih djelatnosti održavanja čistoće i odlaganja komunaln, OIB 38812451417, Put Plokita 81, 21000 Split; TIM KABEL, društvo s ograničenom odgovornošću za trgovinu, OIB 69927324836, Savska cesta 103, 10360 Sesvete; Josip Ajduković, OIB 83592073499, Put Kuka 5, 21230 Sinj; SCHRACK TECHNIK d.o.o. za promet elektrotehničkih uređaja, OIB 36365310424, Zavrtnica 17, 10000 Zagreb zastupanog po punomoćniku Boran Bušurelo; PRIVREDNA BANKA ZAGREB - DIONIČKO DRUŠTVO, OIB 02535697732, Radnička cesta 50, 10000 Zagreb zastupanog po punomoćniku Zoran Puljiz; Hrvatski Telekom d.d., OIB 81793146560, Roberta Frangeša Mihanovića 9, 10000 Zagreb; ČULIĆ ELEKTRO CENTAR, društvo s ograničenom odgovornošću za trgovinu, export-import, proizvodnju i usluge, OIB 96434662616, Hektorovićeva 31, 21210 Solin; BASIC d.o.o. za trgovinu i usluge, OIB 52072753291, Bjelovarska Ulica 1, 21000 Split; IZODAL društvo s ograničenom odgovornošću za završne radove u građevinarstvu, OIB 07085868781, F. Tuđmana 9, 21212 Kaštel Sućurac zastupanog po punomoćniku ZOU DRAŽEN VUKOVIĆ I SAŠA LALIĆ; ELEKTROTEHNA d.o.o. za trgovinu i proizvodnju, OIB 50081287867, Dračevac 2 D, 21000 Split zastupanog po punomoćniku Ivo Staničić; HEP - Opskrba d.o.o. za opskrbu potrošača električnom, toplinskom energijom i plinom, OIB 63073332379, Ulica grada Vukovara 37, 10000 Zagreb; ADRIA WINCH d.o.o. za proizvodnju, projektiranje, promet i usluge, OIB 95307107404, Mostine 11 B, 21000 Split; BRODOMERKUR trgovina i usluge, dioničko društvo, OIB 33956120458, Poljička Cesta 35, 21000 Split; ERSTE CARD CLUB društvo s ograničenom odgovornošću za financijsko posredovanje i usluge, OIB 85941596441, Praška 5, 10000 Zagreb zastupanog po punomoćniku Odvjetničko društvo Leko i partneri društvo s ograničenom odgovornošću; CROATIA osiguranje d.d., OIB 26187994862, Miramarska 22, 10000 Zagreb; NAPREDNE TEHNOLOGIJE SIES d.o.o. za projektiranje, izvođenje radova i tehničke djelatnosti, OIB 68188349196, Karlovačka cesta 55, 47280 Ozalj zastupanog po punomoćniku ROŽMAN &amp; OREDIĆ odvjetničko društvo; HEP-Operator distribucijskog sustava d.o.o. za distribuciju i opskrbu električne energije, OIB 46830600751, Ulica grada Vukovara 37, 10000 Zagreb; Petar Vukšić, OIB 77665338459, Krušvar 133, 21232 Krušvar; Agencija za osiguranje radničkih potraživanja u slučaju stečaja poslodavca, OIB 04323472109, Frankopanska 11, 10000 Zagreb</derivirana_varijabla>
  </DomainObject.Predmet.StrankaFormatedWithAdressOIB>
  <DomainObject.Predmet.StrankaWithAdress>
    <izvorni_sadrzaj>MELCON d.o.o. za projektiranje i izvođenje završnih radova u građevinarstvu, ispitivanje elektroinstalacija i rasvjete u steč Ulica don Frane Bulića 205,21210 Solin,ASFALT AB društvo s ograničenom odgovornošću za graditeljstvo Ispod Osoja 31,21210 Blaca,Maja Beram Cesta Dr.franje Tuđmana 1049,21217 Kaštel Štafilić,Zoran Botić Put Žabic 5,21217 Kaštel Novi,Mate Bučević Mosećka 10,21000 Split,Denis Čovo Karakašica 126,21230 Karakašica,Denis Erceg Sv. Spasa 7d,21000 Split,Iva Erceg Sućidar 21,21000 Split,Kerim Hadžić Plitvička 4,21000 Split,Smilja Jurić Matoševa Ulica 98,21210 Solin,Tomislav Knajdl Gajeva 30a,21217 Kaštel Stari,Bruno Kokan Vrlička 15,21000 Split,Ratko Kostić Dubrovačka 49,21000 Split,Ivan Kustura Stupi 4,21214 Kaštel Lukšić,Josip Liović Brnaze 189,21230 Brnaze,Frane Malenica Ramska 23,21000 Split,Nedžad Maličević Ulica Don Frane Bulića 207,21210 Solin,Ante Mandić Rimski Put 39,21212 Kaštel Sućurac,Denis Mešin Sućidar 14,21000 Split,Joško Mešin Sućidar 14,21000 Split,Velimir Plazonić Garjak 36,21236 Garjak,Ivan Pletikosić Hrvace 116,21233 Hrvace,Josip Radić Bilice Ii 30,21000 Split,Isabella Sekovski Benkovačka 5,21000 Split,Boško Stojić Donji Bitelić 3,21233 Donji Bitelić,Branislav Subotić Gajeva 20,21000 Split,Ivan Šiljić Vojnić Sinjski 95,21240 Vojnić Sinjski,Dujo Vujević Ulica Petra Kružića 15a,21210 Solin,Ministarstvo financija RH Katančićeva 5,10000 Zagreb,ČISTOĆA društvo s ograničenom odgovornošću za obavljanje komunalnih djelatnosti održavanja čistoće i odlaganja komunaln Put Plokita 81,21000 Split,TIM KABEL, društvo s ograničenom odgovornošću za trgovinu Savska cesta 103,10360 Sesvete,Josip Ajduković Put Kuka 5,21230 Sinj,SCHRACK TECHNIK d.o.o. za promet elektrotehničkih uređaja Zavrtnica 17,10000 Zagreb,PRIVREDNA BANKA ZAGREB - DIONIČKO DRUŠTVO Radnička cesta 50,10000 Zagreb,Hrvatski Telekom d.d. Roberta Frangeša Mihanovića 9,10000 Zagreb,ČULIĆ ELEKTRO CENTAR, društvo s ograničenom odgovornošću za trgovinu, export-import, proizvodnju i usluge Hektorovićeva 31,21210 Solin,BASIC d.o.o. za trgovinu i usluge Bjelovarska Ulica 1,21000 Split,IZODAL društvo s ograničenom odgovornošću za završne radove u građevinarstvu F. Tuđmana 9,21212 Kaštel Sućurac,ELEKTROTEHNA d.o.o. za trgovinu i proizvodnju Dračevac 2 D,21000 Split,HEP - Opskrba d.o.o. za opskrbu potrošača električnom, toplinskom energijom i plinom Ulica grada Vukovara 37,10000 Zagreb,ADRIA WINCH d.o.o. za proizvodnju, projektiranje, promet i usluge Mostine 11 B,21000 Split,BRODOMERKUR trgovina i usluge, dioničko društvo Poljička Cesta 35,21000 Split,ERSTE CARD CLUB društvo s ograničenom odgovornošću za financijsko posredovanje i usluge Praška 5,10000 Zagreb,CROATIA osiguranje d.d. Miramarska 22,10000 Zagreb,NAPREDNE TEHNOLOGIJE SIES d.o.o. za projektiranje, izvođenje radova i tehničke djelatnosti Karlovačka cesta 55,47280 Ozalj,HEP-Operator distribucijskog sustava d.o.o. za distribuciju i opskrbu električne energije Ulica grada Vukovara 37,10000 Zagreb,Petar Vukšić Krušvar 133,21232 Krušvar,Agencija za osiguranje radničkih potraživanja u slučaju stečaja poslodavca Frankopanska 11,10000 Zagreb</izvorni_sadrzaj>
    <derivirana_varijabla naziv="DomainObject.Predmet.StrankaWithAdress_1">MELCON d.o.o. za projektiranje i izvođenje završnih radova u građevinarstvu, ispitivanje elektroinstalacija i rasvjete u steč Ulica don Frane Bulića 205,21210 Solin,ASFALT AB društvo s ograničenom odgovornošću za graditeljstvo Ispod Osoja 31,21210 Blaca,Maja Beram Cesta Dr.franje Tuđmana 1049,21217 Kaštel Štafilić,Zoran Botić Put Žabic 5,21217 Kaštel Novi,Mate Bučević Mosećka 10,21000 Split,Denis Čovo Karakašica 126,21230 Karakašica,Denis Erceg Sv. Spasa 7d,21000 Split,Iva Erceg Sućidar 21,21000 Split,Kerim Hadžić Plitvička 4,21000 Split,Smilja Jurić Matoševa Ulica 98,21210 Solin,Tomislav Knajdl Gajeva 30a,21217 Kaštel Stari,Bruno Kokan Vrlička 15,21000 Split,Ratko Kostić Dubrovačka 49,21000 Split,Ivan Kustura Stupi 4,21214 Kaštel Lukšić,Josip Liović Brnaze 189,21230 Brnaze,Frane Malenica Ramska 23,21000 Split,Nedžad Maličević Ulica Don Frane Bulića 207,21210 Solin,Ante Mandić Rimski Put 39,21212 Kaštel Sućurac,Denis Mešin Sućidar 14,21000 Split,Joško Mešin Sućidar 14,21000 Split,Velimir Plazonić Garjak 36,21236 Garjak,Ivan Pletikosić Hrvace 116,21233 Hrvace,Josip Radić Bilice Ii 30,21000 Split,Isabella Sekovski Benkovačka 5,21000 Split,Boško Stojić Donji Bitelić 3,21233 Donji Bitelić,Branislav Subotić Gajeva 20,21000 Split,Ivan Šiljić Vojnić Sinjski 95,21240 Vojnić Sinjski,Dujo Vujević Ulica Petra Kružića 15a,21210 Solin,Ministarstvo financija RH Katančićeva 5,10000 Zagreb,ČISTOĆA društvo s ograničenom odgovornošću za obavljanje komunalnih djelatnosti održavanja čistoće i odlaganja komunaln Put Plokita 81,21000 Split,TIM KABEL, društvo s ograničenom odgovornošću za trgovinu Savska cesta 103,10360 Sesvete,Josip Ajduković Put Kuka 5,21230 Sinj,SCHRACK TECHNIK d.o.o. za promet elektrotehničkih uređaja Zavrtnica 17,10000 Zagreb,PRIVREDNA BANKA ZAGREB - DIONIČKO DRUŠTVO Radnička cesta 50,10000 Zagreb,Hrvatski Telekom d.d. Roberta Frangeša Mihanovića 9,10000 Zagreb,ČULIĆ ELEKTRO CENTAR, društvo s ograničenom odgovornošću za trgovinu, export-import, proizvodnju i usluge Hektorovićeva 31,21210 Solin,BASIC d.o.o. za trgovinu i usluge Bjelovarska Ulica 1,21000 Split,IZODAL društvo s ograničenom odgovornošću za završne radove u građevinarstvu F. Tuđmana 9,21212 Kaštel Sućurac,ELEKTROTEHNA d.o.o. za trgovinu i proizvodnju Dračevac 2 D,21000 Split,HEP - Opskrba d.o.o. za opskrbu potrošača električnom, toplinskom energijom i plinom Ulica grada Vukovara 37,10000 Zagreb,ADRIA WINCH d.o.o. za proizvodnju, projektiranje, promet i usluge Mostine 11 B,21000 Split,BRODOMERKUR trgovina i usluge, dioničko društvo Poljička Cesta 35,21000 Split,ERSTE CARD CLUB društvo s ograničenom odgovornošću za financijsko posredovanje i usluge Praška 5,10000 Zagreb,CROATIA osiguranje d.d. Miramarska 22,10000 Zagreb,NAPREDNE TEHNOLOGIJE SIES d.o.o. za projektiranje, izvođenje radova i tehničke djelatnosti Karlovačka cesta 55,47280 Ozalj,HEP-Operator distribucijskog sustava d.o.o. za distribuciju i opskrbu električne energije Ulica grada Vukovara 37,10000 Zagreb,Petar Vukšić Krušvar 133,21232 Krušvar,Agencija za osiguranje radničkih potraživanja u slučaju stečaja poslodavca Frankopanska 11,10000 Zagreb</derivirana_varijabla>
  </DomainObject.Predmet.StrankaWithAdress>
  <DomainObject.Predmet.StrankaWithAdressOIB>
    <izvorni_sadrzaj>MELCON d.o.o. za projektiranje i izvođenje završnih radova u građevinarstvu, ispitivanje elektroinstalacija i rasvjete u steč, OIB 79326486732, Ulica don Frane Bulića 205,21210 Solin,ASFALT AB društvo s ograničenom odgovornošću za graditeljstvo, OIB 80601028296, Ispod Osoja 31,21210 Blaca,Maja Beram, OIB 41767350629, Cesta Dr.franje Tuđmana 1049,21217 Kaštel Štafilić,Zoran Botić, OIB 65324028331, Put Žabic 5,21217 Kaštel Novi,Mate Bučević, OIB 63838914822, Mosećka 10,21000 Split,Denis Čovo, OIB 84286187829, Karakašica 126,21230 Karakašica,Denis Erceg, OIB 23198287125, Sv. Spasa 7d,21000 Split,Iva Erceg, OIB 01597022458, Sućidar 21,21000 Split,Kerim Hadžić, OIB 54845943480, Plitvička 4,21000 Split,Smilja Jurić, OIB 16384274597, Matoševa Ulica 98,21210 Solin,Tomislav Knajdl, OIB 48185823472, Gajeva 30a,21217 Kaštel Stari,Bruno Kokan, OIB 00347191088, Vrlička 15,21000 Split,Ratko Kostić, OIB 15873756059, Dubrovačka 49,21000 Split,Ivan Kustura, OIB 02255702625, Stupi 4,21214 Kaštel Lukšić,Josip Liović, OIB 59973062201, Brnaze 189,21230 Brnaze,Frane Malenica, OIB 37237734331, Ramska 23,21000 Split,Nedžad Maličević, OIB 96111280506, Ulica Don Frane Bulića 207,21210 Solin,Ante Mandić, OIB 71225723422, Rimski Put 39,21212 Kaštel Sućurac,Denis Mešin, OIB 65144986978, Sućidar 14,21000 Split,Joško Mešin, OIB 89459935337, Sućidar 14,21000 Split,Velimir Plazonić, OIB 74843779372, Garjak 36,21236 Garjak,Ivan Pletikosić, OIB 40815328079, Hrvace 116,21233 Hrvace,Josip Radić, OIB 75003226629, Bilice Ii 30,21000 Split,Isabella Sekovski, OIB 41898949907, Benkovačka 5,21000 Split,Boško Stojić, OIB 39548148148, Donji Bitelić 3,21233 Donji Bitelić,Branislav Subotić, OIB 17118186926, Gajeva 20,21000 Split,Ivan Šiljić, OIB 33027395680, Vojnić Sinjski 95,21240 Vojnić Sinjski,Dujo Vujević, OIB 80528173996, Ulica Petra Kružića 15a,21210 Solin,Ministarstvo financija RH, OIB 18683136487, Katančićeva 5,10000 Zagreb,ČISTOĆA društvo s ograničenom odgovornošću za obavljanje komunalnih djelatnosti održavanja čistoće i odlaganja komunaln, OIB 38812451417, Put Plokita 81,21000 Split,TIM KABEL, društvo s ograničenom odgovornošću za trgovinu, OIB 69927324836, Savska cesta 103,10360 Sesvete,Josip Ajduković, OIB 83592073499, Put Kuka 5,21230 Sinj,SCHRACK TECHNIK d.o.o. za promet elektrotehničkih uređaja, OIB 36365310424, Zavrtnica 17,10000 Zagreb,PRIVREDNA BANKA ZAGREB - DIONIČKO DRUŠTVO, OIB 02535697732, Radnička cesta 50,10000 Zagreb,Hrvatski Telekom d.d., OIB 81793146560, Roberta Frangeša Mihanovića 9,10000 Zagreb,ČULIĆ ELEKTRO CENTAR, društvo s ograničenom odgovornošću za trgovinu, export-import, proizvodnju i usluge, OIB 96434662616, Hektorovićeva 31,21210 Solin,BASIC d.o.o. za trgovinu i usluge, OIB 52072753291, Bjelovarska Ulica 1,21000 Split,IZODAL društvo s ograničenom odgovornošću za završne radove u građevinarstvu, OIB 07085868781, F. Tuđmana 9,21212 Kaštel Sućurac,ELEKTROTEHNA d.o.o. za trgovinu i proizvodnju, OIB 50081287867, Dračevac 2 D,21000 Split,HEP - Opskrba d.o.o. za opskrbu potrošača električnom, toplinskom energijom i plinom, OIB 63073332379, Ulica grada Vukovara 37,10000 Zagreb,ADRIA WINCH d.o.o. za proizvodnju, projektiranje, promet i usluge, OIB 95307107404, Mostine 11 B,21000 Split,BRODOMERKUR trgovina i usluge, dioničko društvo, OIB 33956120458, Poljička Cesta 35,21000 Split,ERSTE CARD CLUB društvo s ograničenom odgovornošću za financijsko posredovanje i usluge, OIB 85941596441, Praška 5,10000 Zagreb,CROATIA osiguranje d.d., OIB 26187994862, Miramarska 22,10000 Zagreb,NAPREDNE TEHNOLOGIJE SIES d.o.o. za projektiranje, izvođenje radova i tehničke djelatnosti, OIB 68188349196, Karlovačka cesta 55,47280 Ozalj,HEP-Operator distribucijskog sustava d.o.o. za distribuciju i opskrbu električne energije, OIB 46830600751, Ulica grada Vukovara 37,10000 Zagreb,Petar Vukšić, OIB 77665338459, Krušvar 133,21232 Krušvar,Agencija za osiguranje radničkih potraživanja u slučaju stečaja poslodavca, OIB 04323472109, Frankopanska 11,10000 Zagreb</izvorni_sadrzaj>
    <derivirana_varijabla naziv="DomainObject.Predmet.StrankaWithAdressOIB_1">MELCON d.o.o. za projektiranje i izvođenje završnih radova u građevinarstvu, ispitivanje elektroinstalacija i rasvjete u steč, OIB 79326486732, Ulica don Frane Bulića 205,21210 Solin,ASFALT AB društvo s ograničenom odgovornošću za graditeljstvo, OIB 80601028296, Ispod Osoja 31,21210 Blaca,Maja Beram, OIB 41767350629, Cesta Dr.franje Tuđmana 1049,21217 Kaštel Štafilić,Zoran Botić, OIB 65324028331, Put Žabic 5,21217 Kaštel Novi,Mate Bučević, OIB 63838914822, Mosećka 10,21000 Split,Denis Čovo, OIB 84286187829, Karakašica 126,21230 Karakašica,Denis Erceg, OIB 23198287125, Sv. Spasa 7d,21000 Split,Iva Erceg, OIB 01597022458, Sućidar 21,21000 Split,Kerim Hadžić, OIB 54845943480, Plitvička 4,21000 Split,Smilja Jurić, OIB 16384274597, Matoševa Ulica 98,21210 Solin,Tomislav Knajdl, OIB 48185823472, Gajeva 30a,21217 Kaštel Stari,Bruno Kokan, OIB 00347191088, Vrlička 15,21000 Split,Ratko Kostić, OIB 15873756059, Dubrovačka 49,21000 Split,Ivan Kustura, OIB 02255702625, Stupi 4,21214 Kaštel Lukšić,Josip Liović, OIB 59973062201, Brnaze 189,21230 Brnaze,Frane Malenica, OIB 37237734331, Ramska 23,21000 Split,Nedžad Maličević, OIB 96111280506, Ulica Don Frane Bulića 207,21210 Solin,Ante Mandić, OIB 71225723422, Rimski Put 39,21212 Kaštel Sućurac,Denis Mešin, OIB 65144986978, Sućidar 14,21000 Split,Joško Mešin, OIB 89459935337, Sućidar 14,21000 Split,Velimir Plazonić, OIB 74843779372, Garjak 36,21236 Garjak,Ivan Pletikosić, OIB 40815328079, Hrvace 116,21233 Hrvace,Josip Radić, OIB 75003226629, Bilice Ii 30,21000 Split,Isabella Sekovski, OIB 41898949907, Benkovačka 5,21000 Split,Boško Stojić, OIB 39548148148, Donji Bitelić 3,21233 Donji Bitelić,Branislav Subotić, OIB 17118186926, Gajeva 20,21000 Split,Ivan Šiljić, OIB 33027395680, Vojnić Sinjski 95,21240 Vojnić Sinjski,Dujo Vujević, OIB 80528173996, Ulica Petra Kružića 15a,21210 Solin,Ministarstvo financija RH, OIB 18683136487, Katančićeva 5,10000 Zagreb,ČISTOĆA društvo s ograničenom odgovornošću za obavljanje komunalnih djelatnosti održavanja čistoće i odlaganja komunaln, OIB 38812451417, Put Plokita 81,21000 Split,TIM KABEL, društvo s ograničenom odgovornošću za trgovinu, OIB 69927324836, Savska cesta 103,10360 Sesvete,Josip Ajduković, OIB 83592073499, Put Kuka 5,21230 Sinj,SCHRACK TECHNIK d.o.o. za promet elektrotehničkih uređaja, OIB 36365310424, Zavrtnica 17,10000 Zagreb,PRIVREDNA BANKA ZAGREB - DIONIČKO DRUŠTVO, OIB 02535697732, Radnička cesta 50,10000 Zagreb,Hrvatski Telekom d.d., OIB 81793146560, Roberta Frangeša Mihanovića 9,10000 Zagreb,ČULIĆ ELEKTRO CENTAR, društvo s ograničenom odgovornošću za trgovinu, export-import, proizvodnju i usluge, OIB 96434662616, Hektorovićeva 31,21210 Solin,BASIC d.o.o. za trgovinu i usluge, OIB 52072753291, Bjelovarska Ulica 1,21000 Split,IZODAL društvo s ograničenom odgovornošću za završne radove u građevinarstvu, OIB 07085868781, F. Tuđmana 9,21212 Kaštel Sućurac,ELEKTROTEHNA d.o.o. za trgovinu i proizvodnju, OIB 50081287867, Dračevac 2 D,21000 Split,HEP - Opskrba d.o.o. za opskrbu potrošača električnom, toplinskom energijom i plinom, OIB 63073332379, Ulica grada Vukovara 37,10000 Zagreb,ADRIA WINCH d.o.o. za proizvodnju, projektiranje, promet i usluge, OIB 95307107404, Mostine 11 B,21000 Split,BRODOMERKUR trgovina i usluge, dioničko društvo, OIB 33956120458, Poljička Cesta 35,21000 Split,ERSTE CARD CLUB društvo s ograničenom odgovornošću za financijsko posredovanje i usluge, OIB 85941596441, Praška 5,10000 Zagreb,CROATIA osiguranje d.d., OIB 26187994862, Miramarska 22,10000 Zagreb,NAPREDNE TEHNOLOGIJE SIES d.o.o. za projektiranje, izvođenje radova i tehničke djelatnosti, OIB 68188349196, Karlovačka cesta 55,47280 Ozalj,HEP-Operator distribucijskog sustava d.o.o. za distribuciju i opskrbu električne energije, OIB 46830600751, Ulica grada Vukovara 37,10000 Zagreb,Petar Vukšić, OIB 77665338459, Krušvar 133,21232 Krušvar,Agencija za osiguranje radničkih potraživanja u slučaju stečaja poslodavca, OIB 04323472109, Frankopanska 11,10000 Zagreb</derivirana_varijabla>
  </DomainObject.Predmet.StrankaWithAdressOIB>
  <DomainObject.Predmet.StrankaNazivFormated>
    <izvorni_sadrzaj>MELCON d.o.o. za projektiranje i izvođenje završnih radova u građevinarstvu, ispitivanje elektroinstalacija i rasvjete u steč,ASFALT AB društvo s ograničenom odgovornošću za graditeljstvo,Maja Beram,Zoran Botić,Mate Bučević,Denis Čovo,Denis Erceg,Iva Erceg,Kerim Hadžić,Smilja Jurić,Tomislav Knajdl,Bruno Kokan,Ratko Kostić,Ivan Kustura,Josip Liović,Frane Malenica,Nedžad Maličević,Ante Mandić,Denis Mešin,Joško Mešin,Velimir Plazonić,Ivan Pletikosić,Josip Radić,Isabella Sekovski,Boško Stojić,Branislav Subotić,Ivan Šiljić,Dujo Vujević,Ministarstvo financija RH,ČISTOĆA društvo s ograničenom odgovornošću za obavljanje komunalnih djelatnosti održavanja čistoće i odlaganja komunaln,TIM KABEL, društvo s ograničenom odgovornošću za trgovinu,Josip Ajduković,SCHRACK TECHNIK d.o.o. za promet elektrotehničkih uređaja,PRIVREDNA BANKA ZAGREB - DIONIČKO DRUŠTVO,Hrvatski Telekom d.d.,ČULIĆ ELEKTRO CENTAR, društvo s ograničenom odgovornošću za trgovinu, export-import, proizvodnju i usluge,BASIC d.o.o. za trgovinu i usluge,IZODAL društvo s ograničenom odgovornošću za završne radove u građevinarstvu,ELEKTROTEHNA d.o.o. za trgovinu i proizvodnju,HEP - Opskrba d.o.o. za opskrbu potrošača električnom, toplinskom energijom i plinom,ADRIA WINCH d.o.o. za proizvodnju, projektiranje, promet i usluge,BRODOMERKUR trgovina i usluge, dioničko društvo,ERSTE CARD CLUB društvo s ograničenom odgovornošću za financijsko posredovanje i usluge,CROATIA osiguranje d.d.,NAPREDNE TEHNOLOGIJE SIES d.o.o. za projektiranje, izvođenje radova i tehničke djelatnosti,HEP-Operator distribucijskog sustava d.o.o. za distribuciju i opskrbu električne energije,Petar Vukšić,Agencija za osiguranje radničkih potraživanja u slučaju stečaja poslodavca</izvorni_sadrzaj>
    <derivirana_varijabla naziv="DomainObject.Predmet.StrankaNazivFormated_1">MELCON d.o.o. za projektiranje i izvođenje završnih radova u građevinarstvu, ispitivanje elektroinstalacija i rasvjete u steč,ASFALT AB društvo s ograničenom odgovornošću za graditeljstvo,Maja Beram,Zoran Botić,Mate Bučević,Denis Čovo,Denis Erceg,Iva Erceg,Kerim Hadžić,Smilja Jurić,Tomislav Knajdl,Bruno Kokan,Ratko Kostić,Ivan Kustura,Josip Liović,Frane Malenica,Nedžad Maličević,Ante Mandić,Denis Mešin,Joško Mešin,Velimir Plazonić,Ivan Pletikosić,Josip Radić,Isabella Sekovski,Boško Stojić,Branislav Subotić,Ivan Šiljić,Dujo Vujević,Ministarstvo financija RH,ČISTOĆA društvo s ograničenom odgovornošću za obavljanje komunalnih djelatnosti održavanja čistoće i odlaganja komunaln,TIM KABEL, društvo s ograničenom odgovornošću za trgovinu,Josip Ajduković,SCHRACK TECHNIK d.o.o. za promet elektrotehničkih uređaja,PRIVREDNA BANKA ZAGREB - DIONIČKO DRUŠTVO,Hrvatski Telekom d.d.,ČULIĆ ELEKTRO CENTAR, društvo s ograničenom odgovornošću za trgovinu, export-import, proizvodnju i usluge,BASIC d.o.o. za trgovinu i usluge,IZODAL društvo s ograničenom odgovornošću za završne radove u građevinarstvu,ELEKTROTEHNA d.o.o. za trgovinu i proizvodnju,HEP - Opskrba d.o.o. za opskrbu potrošača električnom, toplinskom energijom i plinom,ADRIA WINCH d.o.o. za proizvodnju, projektiranje, promet i usluge,BRODOMERKUR trgovina i usluge, dioničko društvo,ERSTE CARD CLUB društvo s ograničenom odgovornošću za financijsko posredovanje i usluge,CROATIA osiguranje d.d.,NAPREDNE TEHNOLOGIJE SIES d.o.o. za projektiranje, izvođenje radova i tehničke djelatnosti,HEP-Operator distribucijskog sustava d.o.o. za distribuciju i opskrbu električne energije,Petar Vukšić,Agencija za osiguranje radničkih potraživanja u slučaju stečaja poslodavca</derivirana_varijabla>
  </DomainObject.Predmet.StrankaNazivFormated>
  <DomainObject.Predmet.StrankaNazivFormatedOIB>
    <izvorni_sadrzaj>MELCON d.o.o. za projektiranje i izvođenje završnih radova u građevinarstvu, ispitivanje elektroinstalacija i rasvjete u steč, OIB 79326486732,ASFALT AB društvo s ograničenom odgovornošću za graditeljstvo, OIB 80601028296,Maja Beram, OIB 41767350629,Zoran Botić, OIB 65324028331,Mate Bučević, OIB 63838914822,Denis Čovo, OIB 84286187829,Denis Erceg, OIB 23198287125,Iva Erceg, OIB 01597022458,Kerim Hadžić, OIB 54845943480,Smilja Jurić, OIB 16384274597,Tomislav Knajdl, OIB 48185823472,Bruno Kokan, OIB 00347191088,Ratko Kostić, OIB 15873756059,Ivan Kustura, OIB 02255702625,Josip Liović, OIB 59973062201,Frane Malenica, OIB 37237734331,Nedžad Maličević, OIB 96111280506,Ante Mandić, OIB 71225723422,Denis Mešin, OIB 65144986978,Joško Mešin, OIB 89459935337,Velimir Plazonić, OIB 74843779372,Ivan Pletikosić, OIB 40815328079,Josip Radić, OIB 75003226629,Isabella Sekovski, OIB 41898949907,Boško Stojić, OIB 39548148148,Branislav Subotić, OIB 17118186926,Ivan Šiljić, OIB 33027395680,Dujo Vujević, OIB 80528173996,Ministarstvo financija RH, OIB 18683136487,ČISTOĆA društvo s ograničenom odgovornošću za obavljanje komunalnih djelatnosti održavanja čistoće i odlaganja komunaln, OIB 38812451417,TIM KABEL, društvo s ograničenom odgovornošću za trgovinu, OIB 69927324836,Josip Ajduković, OIB 83592073499,SCHRACK TECHNIK d.o.o. za promet elektrotehničkih uređaja, OIB 36365310424,PRIVREDNA BANKA ZAGREB - DIONIČKO DRUŠTVO, OIB 02535697732,Hrvatski Telekom d.d., OIB 81793146560,ČULIĆ ELEKTRO CENTAR, društvo s ograničenom odgovornošću za trgovinu, export-import, proizvodnju i usluge, OIB 96434662616,BASIC d.o.o. za trgovinu i usluge, OIB 52072753291,IZODAL društvo s ograničenom odgovornošću za završne radove u građevinarstvu, OIB 07085868781,ELEKTROTEHNA d.o.o. za trgovinu i proizvodnju, OIB 50081287867,HEP - Opskrba d.o.o. za opskrbu potrošača električnom, toplinskom energijom i plinom, OIB 63073332379,ADRIA WINCH d.o.o. za proizvodnju, projektiranje, promet i usluge, OIB 95307107404,BRODOMERKUR trgovina i usluge, dioničko društvo, OIB 33956120458,ERSTE CARD CLUB društvo s ograničenom odgovornošću za financijsko posredovanje i usluge, OIB 85941596441,CROATIA osiguranje d.d., OIB 26187994862,NAPREDNE TEHNOLOGIJE SIES d.o.o. za projektiranje, izvođenje radova i tehničke djelatnosti, OIB 68188349196,HEP-Operator distribucijskog sustava d.o.o. za distribuciju i opskrbu električne energije, OIB 46830600751,Petar Vukšić, OIB 77665338459,Agencija za osiguranje radničkih potraživanja u slučaju stečaja poslodavca, OIB 04323472109</izvorni_sadrzaj>
    <derivirana_varijabla naziv="DomainObject.Predmet.StrankaNazivFormatedOIB_1">MELCON d.o.o. za projektiranje i izvođenje završnih radova u građevinarstvu, ispitivanje elektroinstalacija i rasvjete u steč, OIB 79326486732,ASFALT AB društvo s ograničenom odgovornošću za graditeljstvo, OIB 80601028296,Maja Beram, OIB 41767350629,Zoran Botić, OIB 65324028331,Mate Bučević, OIB 63838914822,Denis Čovo, OIB 84286187829,Denis Erceg, OIB 23198287125,Iva Erceg, OIB 01597022458,Kerim Hadžić, OIB 54845943480,Smilja Jurić, OIB 16384274597,Tomislav Knajdl, OIB 48185823472,Bruno Kokan, OIB 00347191088,Ratko Kostić, OIB 15873756059,Ivan Kustura, OIB 02255702625,Josip Liović, OIB 59973062201,Frane Malenica, OIB 37237734331,Nedžad Maličević, OIB 96111280506,Ante Mandić, OIB 71225723422,Denis Mešin, OIB 65144986978,Joško Mešin, OIB 89459935337,Velimir Plazonić, OIB 74843779372,Ivan Pletikosić, OIB 40815328079,Josip Radić, OIB 75003226629,Isabella Sekovski, OIB 41898949907,Boško Stojić, OIB 39548148148,Branislav Subotić, OIB 17118186926,Ivan Šiljić, OIB 33027395680,Dujo Vujević, OIB 80528173996,Ministarstvo financija RH, OIB 18683136487,ČISTOĆA društvo s ograničenom odgovornošću za obavljanje komunalnih djelatnosti održavanja čistoće i odlaganja komunaln, OIB 38812451417,TIM KABEL, društvo s ograničenom odgovornošću za trgovinu, OIB 69927324836,Josip Ajduković, OIB 83592073499,SCHRACK TECHNIK d.o.o. za promet elektrotehničkih uređaja, OIB 36365310424,PRIVREDNA BANKA ZAGREB - DIONIČKO DRUŠTVO, OIB 02535697732,Hrvatski Telekom d.d., OIB 81793146560,ČULIĆ ELEKTRO CENTAR, društvo s ograničenom odgovornošću za trgovinu, export-import, proizvodnju i usluge, OIB 96434662616,BASIC d.o.o. za trgovinu i usluge, OIB 52072753291,IZODAL društvo s ograničenom odgovornošću za završne radove u građevinarstvu, OIB 07085868781,ELEKTROTEHNA d.o.o. za trgovinu i proizvodnju, OIB 50081287867,HEP - Opskrba d.o.o. za opskrbu potrošača električnom, toplinskom energijom i plinom, OIB 63073332379,ADRIA WINCH d.o.o. za proizvodnju, projektiranje, promet i usluge, OIB 95307107404,BRODOMERKUR trgovina i usluge, dioničko društvo, OIB 33956120458,ERSTE CARD CLUB društvo s ograničenom odgovornošću za financijsko posredovanje i usluge, OIB 85941596441,CROATIA osiguranje d.d., OIB 26187994862,NAPREDNE TEHNOLOGIJE SIES d.o.o. za projektiranje, izvođenje radova i tehničke djelatnosti, OIB 68188349196,HEP-Operator distribucijskog sustava d.o.o. za distribuciju i opskrbu električne energije, OIB 46830600751,Petar Vukšić, OIB 77665338459,Agencija za osiguranje radničkih potraživanja u slučaju stečaja poslodavca, OIB 04323472109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MELCON d.o.o. za projektiranje i izvođenje završnih radova u građevinarstvu, ispitivanje elektroinstalacija i rasvjete u steč</item>
      <item>ASFALT AB društvo s ograničenom odgovornošću za graditeljstvo</item>
      <item>Maja Beram</item>
      <item>Zoran Botić</item>
      <item>Mate Bučević zastupanog po punomoćniku Ante Vujčić</item>
      <item>Denis Čovo</item>
      <item>Denis Erceg</item>
      <item>Iva Erceg</item>
      <item>Kerim Hadžić</item>
      <item>Smilja Jurić</item>
      <item>Tomislav Knajdl zastupanog po punomoćniku Ante Vujčić</item>
      <item>Bruno Kokan</item>
      <item>Ratko Kostić</item>
      <item>Ivan Kustura</item>
      <item>Josip Liović</item>
      <item>Frane Malenica</item>
      <item>Nedžad Maličević</item>
      <item>Ante Mandić</item>
      <item>Denis Mešin</item>
      <item>Joško Mešin</item>
      <item>Velimir Plazonić zastupanog po punomoćniku Ante Vujčić</item>
      <item>Ivan Pletikosić</item>
      <item>Josip Radić</item>
      <item>Isabella Sekovski</item>
      <item>Boško Stojić</item>
      <item>Branislav Subotić</item>
      <item>Ivan Šiljić zastupanog po punomoćniku Ante Vujčić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 zastupanog po punomoćniku Boran Bušurelo</item>
      <item>PRIVREDNA BANKA ZAGREB - DIONIČKO DRUŠTVO zastupanog po punomoćniku Zoran Puljiz</item>
      <item>Hrvatski Telekom d.d.</item>
      <item>ČULIĆ ELEKTRO CENTAR, društvo s ograničenom odgovornošću za trgovinu, export-import, proizvodnju i usluge</item>
      <item>BASIC d.o.o. za trgovinu i usluge</item>
      <item>IZODAL društvo s ograničenom odgovornošću za završne radove u građevinarstvu zastupanog po punomoćniku ZOU DRAŽEN VUKOVIĆ I SAŠA LALIĆ</item>
      <item>ELEKTROTEHNA d.o.o. za trgovinu i proizvodnju zastupanog po punomoćniku Ivo Staničić</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 zastupanog po punomoćniku Odvjetničko društvo Leko i partneri društvo s ograničenom odgovornošću</item>
      <item>CROATIA osiguranje d.d.</item>
      <item>NAPREDNE TEHNOLOGIJE SIES d.o.o. za projektiranje, izvođenje radova i tehničke djelatnosti zastupanog po punomoćniku ROŽMAN &amp; OREDIĆ odvjetničko društvo</item>
      <item>HEP-Operator distribucijskog sustava d.o.o. za distribuciju i opskrbu električne energije</item>
      <item>Petar Vukšić</item>
      <item>Agencija za osiguranje radničkih potraživanja u slučaju stečaja poslodavca</item>
    </izvorni_sadrzaj>
    <derivirana_varijabla naziv="DomainObject.Predmet.StrankaListFormated_1">
      <item>MELCON d.o.o. za projektiranje i izvođenje završnih radova u građevinarstvu, ispitivanje elektroinstalacija i rasvjete u steč</item>
      <item>ASFALT AB društvo s ograničenom odgovornošću za graditeljstvo</item>
      <item>Maja Beram</item>
      <item>Zoran Botić</item>
      <item>Mate Bučević zastupanog po punomoćniku Ante Vujčić</item>
      <item>Denis Čovo</item>
      <item>Denis Erceg</item>
      <item>Iva Erceg</item>
      <item>Kerim Hadžić</item>
      <item>Smilja Jurić</item>
      <item>Tomislav Knajdl zastupanog po punomoćniku Ante Vujčić</item>
      <item>Bruno Kokan</item>
      <item>Ratko Kostić</item>
      <item>Ivan Kustura</item>
      <item>Josip Liović</item>
      <item>Frane Malenica</item>
      <item>Nedžad Maličević</item>
      <item>Ante Mandić</item>
      <item>Denis Mešin</item>
      <item>Joško Mešin</item>
      <item>Velimir Plazonić zastupanog po punomoćniku Ante Vujčić</item>
      <item>Ivan Pletikosić</item>
      <item>Josip Radić</item>
      <item>Isabella Sekovski</item>
      <item>Boško Stojić</item>
      <item>Branislav Subotić</item>
      <item>Ivan Šiljić zastupanog po punomoćniku Ante Vujčić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 zastupanog po punomoćniku Boran Bušurelo</item>
      <item>PRIVREDNA BANKA ZAGREB - DIONIČKO DRUŠTVO zastupanog po punomoćniku Zoran Puljiz</item>
      <item>Hrvatski Telekom d.d.</item>
      <item>ČULIĆ ELEKTRO CENTAR, društvo s ograničenom odgovornošću za trgovinu, export-import, proizvodnju i usluge</item>
      <item>BASIC d.o.o. za trgovinu i usluge</item>
      <item>IZODAL društvo s ograničenom odgovornošću za završne radove u građevinarstvu zastupanog po punomoćniku ZOU DRAŽEN VUKOVIĆ I SAŠA LALIĆ</item>
      <item>ELEKTROTEHNA d.o.o. za trgovinu i proizvodnju zastupanog po punomoćniku Ivo Staničić</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 zastupanog po punomoćniku Odvjetničko društvo Leko i partneri društvo s ograničenom odgovornošću</item>
      <item>CROATIA osiguranje d.d.</item>
      <item>NAPREDNE TEHNOLOGIJE SIES d.o.o. za projektiranje, izvođenje radova i tehničke djelatnosti zastupanog po punomoćniku ROŽMAN &amp; OREDIĆ odvjetničko društvo</item>
      <item>HEP-Operator distribucijskog sustava d.o.o. za distribuciju i opskrbu električne energije</item>
      <item>Petar Vukšić</item>
      <item>Agencija za osiguranje radničkih potraživanja u slučaju stečaja poslodavca</item>
    </derivirana_varijabla>
  </DomainObject.Predmet.StrankaListFormated>
  <DomainObject.Predmet.StrankaListFormatedOIB>
    <izvorni_sadrzaj>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 zastupanog po punomoćniku Ante Vujčić</item>
      <item>Denis Čovo, OIB 84286187829</item>
      <item>Denis Erceg, OIB 23198287125</item>
      <item>Iva Erceg, OIB 01597022458</item>
      <item>Kerim Hadžić, OIB 54845943480</item>
      <item>Smilja Jurić, OIB 16384274597</item>
      <item>Tomislav Knajdl, OIB 48185823472 zastupanog po punomoćniku Ante Vujčić</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 zastupanog po punomoćniku Ante Vujčić</item>
      <item>Ivan Pletikosić, OIB 40815328079</item>
      <item>Josip Radić, OIB 75003226629</item>
      <item>Isabella Sekovski, OIB 41898949907</item>
      <item>Boško Stojić, OIB 39548148148</item>
      <item>Branislav Subotić, OIB 17118186926</item>
      <item>Ivan Šiljić, OIB 33027395680 zastupanog po punomoćniku Ante Vujčić</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 zastupanog po punomoćniku Boran Bušurelo</item>
      <item>PRIVREDNA BANKA ZAGREB - DIONIČKO DRUŠTVO, OIB 02535697732 zastupanog po punomoćniku Zoran Puljiz</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 zastupanog po punomoćniku ZOU DRAŽEN VUKOVIĆ I SAŠA LALIĆ</item>
      <item>ELEKTROTEHNA d.o.o. za trgovinu i proizvodnju, OIB 50081287867 zastupanog po punomoćniku Ivo Staničić</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 zastupanog po punomoćniku Odvjetničko društvo Leko i partneri društvo s ograničenom odgovornošću</item>
      <item>CROATIA osiguranje d.d., OIB 26187994862</item>
      <item>NAPREDNE TEHNOLOGIJE SIES d.o.o. za projektiranje, izvođenje radova i tehničke djelatnosti, OIB 68188349196 zastupanog po punomoćniku ROŽMAN &amp; OREDIĆ odvjetničko društvo</item>
      <item>HEP-Operator distribucijskog sustava d.o.o. za distribuciju i opskrbu električne energije, OIB 46830600751</item>
      <item>Petar Vukšić, OIB 77665338459</item>
      <item>Agencija za osiguranje radničkih potraživanja u slučaju stečaja poslodavca, OIB 04323472109</item>
    </izvorni_sadrzaj>
    <derivirana_varijabla naziv="DomainObject.Predmet.StrankaListFormatedOIB_1">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 zastupanog po punomoćniku Ante Vujčić</item>
      <item>Denis Čovo, OIB 84286187829</item>
      <item>Denis Erceg, OIB 23198287125</item>
      <item>Iva Erceg, OIB 01597022458</item>
      <item>Kerim Hadžić, OIB 54845943480</item>
      <item>Smilja Jurić, OIB 16384274597</item>
      <item>Tomislav Knajdl, OIB 48185823472 zastupanog po punomoćniku Ante Vujčić</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 zastupanog po punomoćniku Ante Vujčić</item>
      <item>Ivan Pletikosić, OIB 40815328079</item>
      <item>Josip Radić, OIB 75003226629</item>
      <item>Isabella Sekovski, OIB 41898949907</item>
      <item>Boško Stojić, OIB 39548148148</item>
      <item>Branislav Subotić, OIB 17118186926</item>
      <item>Ivan Šiljić, OIB 33027395680 zastupanog po punomoćniku Ante Vujčić</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 zastupanog po punomoćniku Boran Bušurelo</item>
      <item>PRIVREDNA BANKA ZAGREB - DIONIČKO DRUŠTVO, OIB 02535697732 zastupanog po punomoćniku Zoran Puljiz</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 zastupanog po punomoćniku ZOU DRAŽEN VUKOVIĆ I SAŠA LALIĆ</item>
      <item>ELEKTROTEHNA d.o.o. za trgovinu i proizvodnju, OIB 50081287867 zastupanog po punomoćniku Ivo Staničić</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 zastupanog po punomoćniku Odvjetničko društvo Leko i partneri društvo s ograničenom odgovornošću</item>
      <item>CROATIA osiguranje d.d., OIB 26187994862</item>
      <item>NAPREDNE TEHNOLOGIJE SIES d.o.o. za projektiranje, izvođenje radova i tehničke djelatnosti, OIB 68188349196 zastupanog po punomoćniku ROŽMAN &amp; OREDIĆ odvjetničko društvo</item>
      <item>HEP-Operator distribucijskog sustava d.o.o. za distribuciju i opskrbu električne energije, OIB 46830600751</item>
      <item>Petar Vukšić, OIB 77665338459</item>
      <item>Agencija za osiguranje radničkih potraživanja u slučaju stečaja poslodavca, OIB 04323472109</item>
    </derivirana_varijabla>
  </DomainObject.Predmet.StrankaListFormatedOIB>
  <DomainObject.Predmet.StrankaListFormatedWithAdress>
    <izvorni_sadrzaj>
      <item>MELCON d.o.o. za projektiranje i izvođenje završnih radova u građevinarstvu, ispitivanje elektroinstalacija i rasvjete u steč, Ulica don Frane Bulića 205, 21210 Solin</item>
      <item>ASFALT AB društvo s ograničenom odgovornošću za graditeljstvo, Ispod Osoja 31, 21210 Blaca</item>
      <item>Maja Beram, Cesta Dr.franje Tuđmana 1049, 21217 Kaštel Štafilić</item>
      <item>Zoran Botić, Put Žabic 5, 21217 Kaštel Novi</item>
      <item>Mate Bučević, Mosećka 10, 21000 Split zastupanog po punomoćniku Ante Vujčić</item>
      <item>Denis Čovo, Karakašica 126, 21230 Karakašica</item>
      <item>Denis Erceg, Sv. Spasa 7d, 21000 Split</item>
      <item>Iva Erceg, Sućidar 21, 21000 Split</item>
      <item>Kerim Hadžić, Plitvička 4, 21000 Split</item>
      <item>Smilja Jurić, Matoševa Ulica 98, 21210 Solin</item>
      <item>Tomislav Knajdl, Gajeva 30a, 21217 Kaštel Stari zastupanog po punomoćniku Ante Vujčić</item>
      <item>Bruno Kokan, Vrlička 15, 21000 Split</item>
      <item>Ratko Kostić, Dubrovačka 49, 21000 Split</item>
      <item>Ivan Kustura, Stupi 4, 21214 Kaštel Lukšić</item>
      <item>Josip Liović, Brnaze 189, 21230 Brnaze</item>
      <item>Frane Malenica, Ramska 23, 21000 Split</item>
      <item>Nedžad Maličević, Ulica Don Frane Bulića 207, 21210 Solin</item>
      <item>Ante Mandić, Rimski Put 39, 21212 Kaštel Sućurac</item>
      <item>Denis Mešin, Sućidar 14, 21000 Split</item>
      <item>Joško Mešin, Sućidar 14, 21000 Split</item>
      <item>Velimir Plazonić, Garjak 36, 21236 Garjak zastupanog po punomoćniku Ante Vujčić</item>
      <item>Ivan Pletikosić, Hrvace 116, 21233 Hrvace</item>
      <item>Josip Radić, Bilice Ii 30, 21000 Split</item>
      <item>Isabella Sekovski, Benkovačka 5, 21000 Split</item>
      <item>Boško Stojić, Donji Bitelić 3, 21233 Donji Bitelić</item>
      <item>Branislav Subotić, Gajeva 20, 21000 Split</item>
      <item>Ivan Šiljić, Vojnić Sinjski 95, 21240 Vojnić Sinjski zastupanog po punomoćniku Ante Vujčić</item>
      <item>Dujo Vujević, Ulica Petra Kružića 15a, 21210 Solin</item>
      <item>Ministarstvo financija RH, Katančićeva 5, 10000 Zagreb</item>
      <item>ČISTOĆA društvo s ograničenom odgovornošću za obavljanje komunalnih djelatnosti održavanja čistoće i odlaganja komunaln, Put Plokita 81, 21000 Split</item>
      <item>TIM KABEL, društvo s ograničenom odgovornošću za trgovinu, Savska cesta 103, 10360 Sesvete</item>
      <item>Josip Ajduković, Put Kuka 5, 21230 Sinj</item>
      <item>SCHRACK TECHNIK d.o.o. za promet elektrotehničkih uređaja, Zavrtnica 17, 10000 Zagreb zastupanog po punomoćniku Boran Bušurelo</item>
      <item>PRIVREDNA BANKA ZAGREB - DIONIČKO DRUŠTVO, Radnička cesta 50, 10000 Zagreb zastupanog po punomoćniku Zoran Puljiz</item>
      <item>Hrvatski Telekom d.d., Roberta Frangeša Mihanovića 9, 10000 Zagreb</item>
      <item>ČULIĆ ELEKTRO CENTAR, društvo s ograničenom odgovornošću za trgovinu, export-import, proizvodnju i usluge, Hektorovićeva 31, 21210 Solin</item>
      <item>BASIC d.o.o. za trgovinu i usluge, Bjelovarska Ulica 1, 21000 Split</item>
      <item>IZODAL društvo s ograničenom odgovornošću za završne radove u građevinarstvu, F. Tuđmana 9, 21212 Kaštel Sućurac zastupanog po punomoćniku ZOU DRAŽEN VUKOVIĆ I SAŠA LALIĆ</item>
      <item>ELEKTROTEHNA d.o.o. za trgovinu i proizvodnju, Dračevac 2 D, 21000 Split zastupanog po punomoćniku Ivo Staničić</item>
      <item>HEP - Opskrba d.o.o. za opskrbu potrošača električnom, toplinskom energijom i plinom, Ulica grada Vukovara 37, 10000 Zagreb</item>
      <item>ADRIA WINCH d.o.o. za proizvodnju, projektiranje, promet i usluge, Mostine 11 B, 21000 Split</item>
      <item>BRODOMERKUR trgovina i usluge, dioničko društvo, Poljička Cesta 35, 21000 Split</item>
      <item>ERSTE CARD CLUB društvo s ograničenom odgovornošću za financijsko posredovanje i usluge, Praška 5, 10000 Zagreb zastupanog po punomoćniku Odvjetničko društvo Leko i partneri društvo s ograničenom odgovornošću</item>
      <item>CROATIA osiguranje d.d., Miramarska 22, 10000 Zagreb</item>
      <item>NAPREDNE TEHNOLOGIJE SIES d.o.o. za projektiranje, izvođenje radova i tehničke djelatnosti, Karlovačka cesta 55, 47280 Ozalj zastupanog po punomoćniku ROŽMAN &amp; OREDIĆ odvjetničko društvo</item>
      <item>HEP-Operator distribucijskog sustava d.o.o. za distribuciju i opskrbu električne energije, Ulica grada Vukovara 37, 10000 Zagreb</item>
      <item>Petar Vukšić, Krušvar 133, 21232 Krušvar</item>
      <item>Agencija za osiguranje radničkih potraživanja u slučaju stečaja poslodavca, Frankopanska 11, 10000 Zagreb</item>
    </izvorni_sadrzaj>
    <derivirana_varijabla naziv="DomainObject.Predmet.StrankaListFormatedWithAdress_1">
      <item>MELCON d.o.o. za projektiranje i izvođenje završnih radova u građevinarstvu, ispitivanje elektroinstalacija i rasvjete u steč, Ulica don Frane Bulića 205, 21210 Solin</item>
      <item>ASFALT AB društvo s ograničenom odgovornošću za graditeljstvo, Ispod Osoja 31, 21210 Blaca</item>
      <item>Maja Beram, Cesta Dr.franje Tuđmana 1049, 21217 Kaštel Štafilić</item>
      <item>Zoran Botić, Put Žabic 5, 21217 Kaštel Novi</item>
      <item>Mate Bučević, Mosećka 10, 21000 Split zastupanog po punomoćniku Ante Vujčić</item>
      <item>Denis Čovo, Karakašica 126, 21230 Karakašica</item>
      <item>Denis Erceg, Sv. Spasa 7d, 21000 Split</item>
      <item>Iva Erceg, Sućidar 21, 21000 Split</item>
      <item>Kerim Hadžić, Plitvička 4, 21000 Split</item>
      <item>Smilja Jurić, Matoševa Ulica 98, 21210 Solin</item>
      <item>Tomislav Knajdl, Gajeva 30a, 21217 Kaštel Stari zastupanog po punomoćniku Ante Vujčić</item>
      <item>Bruno Kokan, Vrlička 15, 21000 Split</item>
      <item>Ratko Kostić, Dubrovačka 49, 21000 Split</item>
      <item>Ivan Kustura, Stupi 4, 21214 Kaštel Lukšić</item>
      <item>Josip Liović, Brnaze 189, 21230 Brnaze</item>
      <item>Frane Malenica, Ramska 23, 21000 Split</item>
      <item>Nedžad Maličević, Ulica Don Frane Bulića 207, 21210 Solin</item>
      <item>Ante Mandić, Rimski Put 39, 21212 Kaštel Sućurac</item>
      <item>Denis Mešin, Sućidar 14, 21000 Split</item>
      <item>Joško Mešin, Sućidar 14, 21000 Split</item>
      <item>Velimir Plazonić, Garjak 36, 21236 Garjak zastupanog po punomoćniku Ante Vujčić</item>
      <item>Ivan Pletikosić, Hrvace 116, 21233 Hrvace</item>
      <item>Josip Radić, Bilice Ii 30, 21000 Split</item>
      <item>Isabella Sekovski, Benkovačka 5, 21000 Split</item>
      <item>Boško Stojić, Donji Bitelić 3, 21233 Donji Bitelić</item>
      <item>Branislav Subotić, Gajeva 20, 21000 Split</item>
      <item>Ivan Šiljić, Vojnić Sinjski 95, 21240 Vojnić Sinjski zastupanog po punomoćniku Ante Vujčić</item>
      <item>Dujo Vujević, Ulica Petra Kružića 15a, 21210 Solin</item>
      <item>Ministarstvo financija RH, Katančićeva 5, 10000 Zagreb</item>
      <item>ČISTOĆA društvo s ograničenom odgovornošću za obavljanje komunalnih djelatnosti održavanja čistoće i odlaganja komunaln, Put Plokita 81, 21000 Split</item>
      <item>TIM KABEL, društvo s ograničenom odgovornošću za trgovinu, Savska cesta 103, 10360 Sesvete</item>
      <item>Josip Ajduković, Put Kuka 5, 21230 Sinj</item>
      <item>SCHRACK TECHNIK d.o.o. za promet elektrotehničkih uređaja, Zavrtnica 17, 10000 Zagreb zastupanog po punomoćniku Boran Bušurelo</item>
      <item>PRIVREDNA BANKA ZAGREB - DIONIČKO DRUŠTVO, Radnička cesta 50, 10000 Zagreb zastupanog po punomoćniku Zoran Puljiz</item>
      <item>Hrvatski Telekom d.d., Roberta Frangeša Mihanovića 9, 10000 Zagreb</item>
      <item>ČULIĆ ELEKTRO CENTAR, društvo s ograničenom odgovornošću za trgovinu, export-import, proizvodnju i usluge, Hektorovićeva 31, 21210 Solin</item>
      <item>BASIC d.o.o. za trgovinu i usluge, Bjelovarska Ulica 1, 21000 Split</item>
      <item>IZODAL društvo s ograničenom odgovornošću za završne radove u građevinarstvu, F. Tuđmana 9, 21212 Kaštel Sućurac zastupanog po punomoćniku ZOU DRAŽEN VUKOVIĆ I SAŠA LALIĆ</item>
      <item>ELEKTROTEHNA d.o.o. za trgovinu i proizvodnju, Dračevac 2 D, 21000 Split zastupanog po punomoćniku Ivo Staničić</item>
      <item>HEP - Opskrba d.o.o. za opskrbu potrošača električnom, toplinskom energijom i plinom, Ulica grada Vukovara 37, 10000 Zagreb</item>
      <item>ADRIA WINCH d.o.o. za proizvodnju, projektiranje, promet i usluge, Mostine 11 B, 21000 Split</item>
      <item>BRODOMERKUR trgovina i usluge, dioničko društvo, Poljička Cesta 35, 21000 Split</item>
      <item>ERSTE CARD CLUB društvo s ograničenom odgovornošću za financijsko posredovanje i usluge, Praška 5, 10000 Zagreb zastupanog po punomoćniku Odvjetničko društvo Leko i partneri društvo s ograničenom odgovornošću</item>
      <item>CROATIA osiguranje d.d., Miramarska 22, 10000 Zagreb</item>
      <item>NAPREDNE TEHNOLOGIJE SIES d.o.o. za projektiranje, izvođenje radova i tehničke djelatnosti, Karlovačka cesta 55, 47280 Ozalj zastupanog po punomoćniku ROŽMAN &amp; OREDIĆ odvjetničko društvo</item>
      <item>HEP-Operator distribucijskog sustava d.o.o. za distribuciju i opskrbu električne energije, Ulica grada Vukovara 37, 10000 Zagreb</item>
      <item>Petar Vukšić, Krušvar 133, 21232 Krušvar</item>
      <item>Agencija za osiguranje radničkih potraživanja u slučaju stečaja poslodavca, Frankopanska 11, 10000 Zagreb</item>
    </derivirana_varijabla>
  </DomainObject.Predmet.StrankaListFormatedWithAdress>
  <DomainObject.Predmet.StrankaListFormatedWithAdressOIB>
    <izvorni_sadrzaj>
      <item>MELCON d.o.o. za projektiranje i izvođenje završnih radova u građevinarstvu, ispitivanje elektroinstalacija i rasvjete u steč, OIB 79326486732, Ulica don Frane Bulića 205, 21210 Solin</item>
      <item>ASFALT AB društvo s ograničenom odgovornošću za graditeljstvo, OIB 80601028296, Ispod Osoja 31, 21210 Blaca</item>
      <item>Maja Beram, OIB 41767350629, Cesta Dr.franje Tuđmana 1049, 21217 Kaštel Štafilić</item>
      <item>Zoran Botić, OIB 65324028331, Put Žabic 5, 21217 Kaštel Novi</item>
      <item>Mate Bučević, OIB 63838914822, Mosećka 10, 21000 Split zastupanog po punomoćniku Ante Vujčić</item>
      <item>Denis Čovo, OIB 84286187829, Karakašica 126, 21230 Karakašica</item>
      <item>Denis Erceg, OIB 23198287125, Sv. Spasa 7d, 21000 Split</item>
      <item>Iva Erceg, OIB 01597022458, Sućidar 21, 21000 Split</item>
      <item>Kerim Hadžić, OIB 54845943480, Plitvička 4, 21000 Split</item>
      <item>Smilja Jurić, OIB 16384274597, Matoševa Ulica 98, 21210 Solin</item>
      <item>Tomislav Knajdl, OIB 48185823472, Gajeva 30a, 21217 Kaštel Stari zastupanog po punomoćniku Ante Vujčić</item>
      <item>Bruno Kokan, OIB 00347191088, Vrlička 15, 21000 Split</item>
      <item>Ratko Kostić, OIB 15873756059, Dubrovačka 49, 21000 Split</item>
      <item>Ivan Kustura, OIB 02255702625, Stupi 4, 21214 Kaštel Lukšić</item>
      <item>Josip Liović, OIB 59973062201, Brnaze 189, 21230 Brnaze</item>
      <item>Frane Malenica, OIB 37237734331, Ramska 23, 21000 Split</item>
      <item>Nedžad Maličević, OIB 96111280506, Ulica Don Frane Bulića 207, 21210 Solin</item>
      <item>Ante Mandić, OIB 71225723422, Rimski Put 39, 21212 Kaštel Sućurac</item>
      <item>Denis Mešin, OIB 65144986978, Sućidar 14, 21000 Split</item>
      <item>Joško Mešin, OIB 89459935337, Sućidar 14, 21000 Split</item>
      <item>Velimir Plazonić, OIB 74843779372, Garjak 36, 21236 Garjak zastupanog po punomoćniku Ante Vujčić</item>
      <item>Ivan Pletikosić, OIB 40815328079, Hrvace 116, 21233 Hrvace</item>
      <item>Josip Radić, OIB 75003226629, Bilice Ii 30, 21000 Split</item>
      <item>Isabella Sekovski, OIB 41898949907, Benkovačka 5, 21000 Split</item>
      <item>Boško Stojić, OIB 39548148148, Donji Bitelić 3, 21233 Donji Bitelić</item>
      <item>Branislav Subotić, OIB 17118186926, Gajeva 20, 21000 Split</item>
      <item>Ivan Šiljić, OIB 33027395680, Vojnić Sinjski 95, 21240 Vojnić Sinjski zastupanog po punomoćniku Ante Vujčić</item>
      <item>Dujo Vujević, OIB 80528173996, Ulica Petra Kružića 15a, 21210 Solin</item>
      <item>Ministarstvo financija RH, OIB 18683136487, Katančićeva 5, 10000 Zagreb</item>
      <item>ČISTOĆA društvo s ograničenom odgovornošću za obavljanje komunalnih djelatnosti održavanja čistoće i odlaganja komunaln, OIB 38812451417, Put Plokita 81, 21000 Split</item>
      <item>TIM KABEL, društvo s ograničenom odgovornošću za trgovinu, OIB 69927324836, Savska cesta 103, 10360 Sesvete</item>
      <item>Josip Ajduković, OIB 83592073499, Put Kuka 5, 21230 Sinj</item>
      <item>SCHRACK TECHNIK d.o.o. za promet elektrotehničkih uređaja, OIB 36365310424, Zavrtnica 17, 10000 Zagreb zastupanog po punomoćniku Boran Bušurelo</item>
      <item>PRIVREDNA BANKA ZAGREB - DIONIČKO DRUŠTVO, OIB 02535697732, Radnička cesta 50, 10000 Zagreb zastupanog po punomoćniku Zoran Puljiz</item>
      <item>Hrvatski Telekom d.d., OIB 81793146560, Roberta Frangeša Mihanovića 9, 10000 Zagreb</item>
      <item>ČULIĆ ELEKTRO CENTAR, društvo s ograničenom odgovornošću za trgovinu, export-import, proizvodnju i usluge, OIB 96434662616, Hektorovićeva 31, 21210 Solin</item>
      <item>BASIC d.o.o. za trgovinu i usluge, OIB 52072753291, Bjelovarska Ulica 1, 21000 Split</item>
      <item>IZODAL društvo s ograničenom odgovornošću za završne radove u građevinarstvu, OIB 07085868781, F. Tuđmana 9, 21212 Kaštel Sućurac zastupanog po punomoćniku ZOU DRAŽEN VUKOVIĆ I SAŠA LALIĆ</item>
      <item>ELEKTROTEHNA d.o.o. za trgovinu i proizvodnju, OIB 50081287867, Dračevac 2 D, 21000 Split zastupanog po punomoćniku Ivo Staničić</item>
      <item>HEP - Opskrba d.o.o. za opskrbu potrošača električnom, toplinskom energijom i plinom, OIB 63073332379, Ulica grada Vukovara 37, 10000 Zagreb</item>
      <item>ADRIA WINCH d.o.o. za proizvodnju, projektiranje, promet i usluge, OIB 95307107404, Mostine 11 B, 21000 Split</item>
      <item>BRODOMERKUR trgovina i usluge, dioničko društvo, OIB 33956120458, Poljička Cesta 35, 21000 Split</item>
      <item>ERSTE CARD CLUB društvo s ograničenom odgovornošću za financijsko posredovanje i usluge, OIB 85941596441, Praška 5, 10000 Zagreb zastupanog po punomoćniku Odvjetničko društvo Leko i partneri društvo s ograničenom odgovornošću</item>
      <item>CROATIA osiguranje d.d., OIB 26187994862, Miramarska 22, 10000 Zagreb</item>
      <item>NAPREDNE TEHNOLOGIJE SIES d.o.o. za projektiranje, izvođenje radova i tehničke djelatnosti, OIB 68188349196, Karlovačka cesta 55, 47280 Ozalj zastupanog po punomoćniku ROŽMAN &amp; OREDIĆ odvjetničko društvo</item>
      <item>HEP-Operator distribucijskog sustava d.o.o. za distribuciju i opskrbu električne energije, OIB 46830600751, Ulica grada Vukovara 37, 10000 Zagreb</item>
      <item>Petar Vukšić, OIB 77665338459, Krušvar 133, 21232 Krušvar</item>
      <item>Agencija za osiguranje radničkih potraživanja u slučaju stečaja poslodavca, OIB 04323472109, Frankopanska 11, 10000 Zagreb</item>
    </izvorni_sadrzaj>
    <derivirana_varijabla naziv="DomainObject.Predmet.StrankaListFormatedWithAdressOIB_1">
      <item>MELCON d.o.o. za projektiranje i izvođenje završnih radova u građevinarstvu, ispitivanje elektroinstalacija i rasvjete u steč, OIB 79326486732, Ulica don Frane Bulića 205, 21210 Solin</item>
      <item>ASFALT AB društvo s ograničenom odgovornošću za graditeljstvo, OIB 80601028296, Ispod Osoja 31, 21210 Blaca</item>
      <item>Maja Beram, OIB 41767350629, Cesta Dr.franje Tuđmana 1049, 21217 Kaštel Štafilić</item>
      <item>Zoran Botić, OIB 65324028331, Put Žabic 5, 21217 Kaštel Novi</item>
      <item>Mate Bučević, OIB 63838914822, Mosećka 10, 21000 Split zastupanog po punomoćniku Ante Vujčić</item>
      <item>Denis Čovo, OIB 84286187829, Karakašica 126, 21230 Karakašica</item>
      <item>Denis Erceg, OIB 23198287125, Sv. Spasa 7d, 21000 Split</item>
      <item>Iva Erceg, OIB 01597022458, Sućidar 21, 21000 Split</item>
      <item>Kerim Hadžić, OIB 54845943480, Plitvička 4, 21000 Split</item>
      <item>Smilja Jurić, OIB 16384274597, Matoševa Ulica 98, 21210 Solin</item>
      <item>Tomislav Knajdl, OIB 48185823472, Gajeva 30a, 21217 Kaštel Stari zastupanog po punomoćniku Ante Vujčić</item>
      <item>Bruno Kokan, OIB 00347191088, Vrlička 15, 21000 Split</item>
      <item>Ratko Kostić, OIB 15873756059, Dubrovačka 49, 21000 Split</item>
      <item>Ivan Kustura, OIB 02255702625, Stupi 4, 21214 Kaštel Lukšić</item>
      <item>Josip Liović, OIB 59973062201, Brnaze 189, 21230 Brnaze</item>
      <item>Frane Malenica, OIB 37237734331, Ramska 23, 21000 Split</item>
      <item>Nedžad Maličević, OIB 96111280506, Ulica Don Frane Bulića 207, 21210 Solin</item>
      <item>Ante Mandić, OIB 71225723422, Rimski Put 39, 21212 Kaštel Sućurac</item>
      <item>Denis Mešin, OIB 65144986978, Sućidar 14, 21000 Split</item>
      <item>Joško Mešin, OIB 89459935337, Sućidar 14, 21000 Split</item>
      <item>Velimir Plazonić, OIB 74843779372, Garjak 36, 21236 Garjak zastupanog po punomoćniku Ante Vujčić</item>
      <item>Ivan Pletikosić, OIB 40815328079, Hrvace 116, 21233 Hrvace</item>
      <item>Josip Radić, OIB 75003226629, Bilice Ii 30, 21000 Split</item>
      <item>Isabella Sekovski, OIB 41898949907, Benkovačka 5, 21000 Split</item>
      <item>Boško Stojić, OIB 39548148148, Donji Bitelić 3, 21233 Donji Bitelić</item>
      <item>Branislav Subotić, OIB 17118186926, Gajeva 20, 21000 Split</item>
      <item>Ivan Šiljić, OIB 33027395680, Vojnić Sinjski 95, 21240 Vojnić Sinjski zastupanog po punomoćniku Ante Vujčić</item>
      <item>Dujo Vujević, OIB 80528173996, Ulica Petra Kružića 15a, 21210 Solin</item>
      <item>Ministarstvo financija RH, OIB 18683136487, Katančićeva 5, 10000 Zagreb</item>
      <item>ČISTOĆA društvo s ograničenom odgovornošću za obavljanje komunalnih djelatnosti održavanja čistoće i odlaganja komunaln, OIB 38812451417, Put Plokita 81, 21000 Split</item>
      <item>TIM KABEL, društvo s ograničenom odgovornošću za trgovinu, OIB 69927324836, Savska cesta 103, 10360 Sesvete</item>
      <item>Josip Ajduković, OIB 83592073499, Put Kuka 5, 21230 Sinj</item>
      <item>SCHRACK TECHNIK d.o.o. za promet elektrotehničkih uređaja, OIB 36365310424, Zavrtnica 17, 10000 Zagreb zastupanog po punomoćniku Boran Bušurelo</item>
      <item>PRIVREDNA BANKA ZAGREB - DIONIČKO DRUŠTVO, OIB 02535697732, Radnička cesta 50, 10000 Zagreb zastupanog po punomoćniku Zoran Puljiz</item>
      <item>Hrvatski Telekom d.d., OIB 81793146560, Roberta Frangeša Mihanovića 9, 10000 Zagreb</item>
      <item>ČULIĆ ELEKTRO CENTAR, društvo s ograničenom odgovornošću za trgovinu, export-import, proizvodnju i usluge, OIB 96434662616, Hektorovićeva 31, 21210 Solin</item>
      <item>BASIC d.o.o. za trgovinu i usluge, OIB 52072753291, Bjelovarska Ulica 1, 21000 Split</item>
      <item>IZODAL društvo s ograničenom odgovornošću za završne radove u građevinarstvu, OIB 07085868781, F. Tuđmana 9, 21212 Kaštel Sućurac zastupanog po punomoćniku ZOU DRAŽEN VUKOVIĆ I SAŠA LALIĆ</item>
      <item>ELEKTROTEHNA d.o.o. za trgovinu i proizvodnju, OIB 50081287867, Dračevac 2 D, 21000 Split zastupanog po punomoćniku Ivo Staničić</item>
      <item>HEP - Opskrba d.o.o. za opskrbu potrošača električnom, toplinskom energijom i plinom, OIB 63073332379, Ulica grada Vukovara 37, 10000 Zagreb</item>
      <item>ADRIA WINCH d.o.o. za proizvodnju, projektiranje, promet i usluge, OIB 95307107404, Mostine 11 B, 21000 Split</item>
      <item>BRODOMERKUR trgovina i usluge, dioničko društvo, OIB 33956120458, Poljička Cesta 35, 21000 Split</item>
      <item>ERSTE CARD CLUB društvo s ograničenom odgovornošću za financijsko posredovanje i usluge, OIB 85941596441, Praška 5, 10000 Zagreb zastupanog po punomoćniku Odvjetničko društvo Leko i partneri društvo s ograničenom odgovornošću</item>
      <item>CROATIA osiguranje d.d., OIB 26187994862, Miramarska 22, 10000 Zagreb</item>
      <item>NAPREDNE TEHNOLOGIJE SIES d.o.o. za projektiranje, izvođenje radova i tehničke djelatnosti, OIB 68188349196, Karlovačka cesta 55, 47280 Ozalj zastupanog po punomoćniku ROŽMAN &amp; OREDIĆ odvjetničko društvo</item>
      <item>HEP-Operator distribucijskog sustava d.o.o. za distribuciju i opskrbu električne energije, OIB 46830600751, Ulica grada Vukovara 37, 10000 Zagreb</item>
      <item>Petar Vukšić, OIB 77665338459, Krušvar 133, 21232 Krušvar</item>
      <item>Agencija za osiguranje radničkih potraživanja u slučaju stečaja poslodavca, OIB 04323472109, Frankopanska 11, 10000 Zagreb</item>
    </derivirana_varijabla>
  </DomainObject.Predmet.StrankaListFormatedWithAdressOIB>
  <DomainObject.Predmet.StrankaListNazivFormated>
    <izvorni_sadrzaj>
      <item>MELCON d.o.o. za projektiranje i izvođenje završnih radova u građevinarstvu, ispitivanje elektroinstalacija i rasvjete u steč</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HEP-Operator distribucijskog sustava d.o.o. za distribuciju i opskrbu električne energije</item>
      <item>Petar Vukšić</item>
      <item>Agencija za osiguranje radničkih potraživanja u slučaju stečaja poslodavca</item>
    </izvorni_sadrzaj>
    <derivirana_varijabla naziv="DomainObject.Predmet.StrankaListNazivFormated_1">
      <item>MELCON d.o.o. za projektiranje i izvođenje završnih radova u građevinarstvu, ispitivanje elektroinstalacija i rasvjete u steč</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HEP-Operator distribucijskog sustava d.o.o. za distribuciju i opskrbu električne energije</item>
      <item>Petar Vukšić</item>
      <item>Agencija za osiguranje radničkih potraživanja u slučaju stečaja poslodavca</item>
    </derivirana_varijabla>
  </DomainObject.Predmet.StrankaListNazivFormated>
  <DomainObject.Predmet.StrankaListNazivFormatedOIB>
    <izvorni_sadrzaj>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item>
      <item>Denis Čovo, OIB 84286187829</item>
      <item>Denis Erceg, OIB 23198287125</item>
      <item>Iva Erceg, OIB 01597022458</item>
      <item>Kerim Hadžić, OIB 54845943480</item>
      <item>Smilja Jurić, OIB 16384274597</item>
      <item>Tomislav Knajdl, OIB 48185823472</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item>
      <item>Ivan Pletikosić, OIB 40815328079</item>
      <item>Josip Radić, OIB 75003226629</item>
      <item>Isabella Sekovski, OIB 41898949907</item>
      <item>Boško Stojić, OIB 39548148148</item>
      <item>Branislav Subotić, OIB 17118186926</item>
      <item>Ivan Šiljić, OIB 33027395680</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item>
      <item>PRIVREDNA BANKA ZAGREB - DIONIČKO DRUŠTVO, OIB 02535697732</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item>
      <item>ELEKTROTEHNA d.o.o. za trgovinu i proizvodnju, OIB 50081287867</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item>
      <item>CROATIA osiguranje d.d., OIB 26187994862</item>
      <item>NAPREDNE TEHNOLOGIJE SIES d.o.o. za projektiranje, izvođenje radova i tehničke djelatnosti, OIB 68188349196</item>
      <item>HEP-Operator distribucijskog sustava d.o.o. za distribuciju i opskrbu električne energije, OIB 46830600751</item>
      <item>Petar Vukšić, OIB 77665338459</item>
      <item>Agencija za osiguranje radničkih potraživanja u slučaju stečaja poslodavca, OIB 04323472109</item>
    </izvorni_sadrzaj>
    <derivirana_varijabla naziv="DomainObject.Predmet.StrankaListNazivFormatedOIB_1">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item>
      <item>Denis Čovo, OIB 84286187829</item>
      <item>Denis Erceg, OIB 23198287125</item>
      <item>Iva Erceg, OIB 01597022458</item>
      <item>Kerim Hadžić, OIB 54845943480</item>
      <item>Smilja Jurić, OIB 16384274597</item>
      <item>Tomislav Knajdl, OIB 48185823472</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item>
      <item>Ivan Pletikosić, OIB 40815328079</item>
      <item>Josip Radić, OIB 75003226629</item>
      <item>Isabella Sekovski, OIB 41898949907</item>
      <item>Boško Stojić, OIB 39548148148</item>
      <item>Branislav Subotić, OIB 17118186926</item>
      <item>Ivan Šiljić, OIB 33027395680</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item>
      <item>PRIVREDNA BANKA ZAGREB - DIONIČKO DRUŠTVO, OIB 02535697732</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item>
      <item>ELEKTROTEHNA d.o.o. za trgovinu i proizvodnju, OIB 50081287867</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item>
      <item>CROATIA osiguranje d.d., OIB 26187994862</item>
      <item>NAPREDNE TEHNOLOGIJE SIES d.o.o. za projektiranje, izvođenje radova i tehničke djelatnosti, OIB 68188349196</item>
      <item>HEP-Operator distribucijskog sustava d.o.o. za distribuciju i opskrbu električne energije, OIB 46830600751</item>
      <item>Petar Vukšić, OIB 77665338459</item>
      <item>Agencija za osiguranje radničkih potraživanja u slučaju stečaja poslodavca, OIB 04323472109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Joško Mešin</item>
      <item>Denis Mešin</item>
      <item>Boran Bušurelo punomoćnik sudionika u postupku SCHRACK TECHNIK d.o.o. za promet elektrotehničkih uređaja</item>
      <item>Zoran Puljiz punomoćnik sudionika u postupku PRIVREDNA BANKA ZAGREB - DIONIČKO DRUŠTVO</item>
      <item>ZOU DRAŽEN VUKOVIĆ I SAŠA LALIĆ punomoćnik sudionika u postupku IZODAL društvo s ograničenom odgovornošću za završne radove u građevinarstvu</item>
      <item>ROŽMAN &amp; OREDIĆ odvjetničko društvo punomoćnik sudionika u postupku NAPREDNE TEHNOLOGIJE SIES d.o.o. za projektiranje, izvođenje radova i tehničke djelatnosti</item>
      <item>Odvjetničko društvo Leko i partneri društvo s ograničenom odgovornošću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izvorni_sadrzaj>
    <derivirana_varijabla naziv="DomainObject.Predmet.OstaliListFormated_1">
      <item>Joško Mešin</item>
      <item>Denis Mešin</item>
      <item>Boran Bušurelo punomoćnik sudionika u postupku SCHRACK TECHNIK d.o.o. za promet elektrotehničkih uređaja</item>
      <item>Zoran Puljiz punomoćnik sudionika u postupku PRIVREDNA BANKA ZAGREB - DIONIČKO DRUŠTVO</item>
      <item>ZOU DRAŽEN VUKOVIĆ I SAŠA LALIĆ punomoćnik sudionika u postupku IZODAL društvo s ograničenom odgovornošću za završne radove u građevinarstvu</item>
      <item>ROŽMAN &amp; OREDIĆ odvjetničko društvo punomoćnik sudionika u postupku NAPREDNE TEHNOLOGIJE SIES d.o.o. za projektiranje, izvođenje radova i tehničke djelatnosti</item>
      <item>Odvjetničko društvo Leko i partneri društvo s ograničenom odgovornošću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derivirana_varijabla>
  </DomainObject.Predmet.OstaliListFormated>
  <DomainObject.Predmet.OstaliListFormatedOIB>
    <izvorni_sadrzaj>
      <item>Joško Mešin, OIB 89459935337</item>
      <item>Denis Mešin, OIB 65144986978</item>
      <item>Boran Bušurelo punomoćnik sudionika u postupku SCHRACK TECHNIK d.o.o. za promet elektrotehničkih uređaja</item>
      <item>Zoran Puljiz, OIB 58345109800 punomoćnik sudionika u postupku PRIVREDNA BANKA ZAGREB - DIONIČKO DRUŠTVO</item>
      <item>ZOU DRAŽEN VUKOVIĆ I SAŠA LALIĆ punomoćnik sudionika u postupku IZODAL društvo s ograničenom odgovornošću za završne radove u građevinarstvu</item>
      <item>ROŽMAN &amp; OREDIĆ odvjetničko društvo, OIB 48155177580 punomoćnik sudionika u postupku NAPREDNE TEHNOLOGIJE SIES d.o.o. za projektiranje, izvođenje radova i tehničke djelatnosti</item>
      <item>Odvjetničko društvo Leko i partneri društvo s ograničenom odgovornošću, OIB 35913314365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izvorni_sadrzaj>
    <derivirana_varijabla naziv="DomainObject.Predmet.OstaliListFormatedOIB_1">
      <item>Joško Mešin, OIB 89459935337</item>
      <item>Denis Mešin, OIB 65144986978</item>
      <item>Boran Bušurelo punomoćnik sudionika u postupku SCHRACK TECHNIK d.o.o. za promet elektrotehničkih uređaja</item>
      <item>Zoran Puljiz, OIB 58345109800 punomoćnik sudionika u postupku PRIVREDNA BANKA ZAGREB - DIONIČKO DRUŠTVO</item>
      <item>ZOU DRAŽEN VUKOVIĆ I SAŠA LALIĆ punomoćnik sudionika u postupku IZODAL društvo s ograničenom odgovornošću za završne radove u građevinarstvu</item>
      <item>ROŽMAN &amp; OREDIĆ odvjetničko društvo, OIB 48155177580 punomoćnik sudionika u postupku NAPREDNE TEHNOLOGIJE SIES d.o.o. za projektiranje, izvođenje radova i tehničke djelatnosti</item>
      <item>Odvjetničko društvo Leko i partneri društvo s ograničenom odgovornošću, OIB 35913314365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derivirana_varijabla>
  </DomainObject.Predmet.OstaliListFormatedOIB>
  <DomainObject.Predmet.OstaliListFormatedWithAdress>
    <izvorni_sadrzaj>
      <item>Joško Mešin, Sućidar 14, 21000 Split</item>
      <item>Denis Mešin, Sućidar 14, 21000 Split</item>
      <item>Boran Bušurelo, Ilica 13, 10000 Zagreb punomoćnik sudionika u postupku SCHRACK TECHNIK d.o.o. za promet elektrotehničkih uređaja</item>
      <item>Zoran Puljiz,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ROŽMAN &amp; OREDIĆ odvjetničko društvo, Dr.V.Mačeka 1, 47000 Karlovac punomoćnik sudionika u postupku NAPREDNE TEHNOLOGIJE SIES d.o.o. za projektiranje, izvođenje radova i tehničke djelatnosti</item>
      <item>Odvjetničko društvo Leko i partneri društvo s ograničenom odgovornošću,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izvorni_sadrzaj>
    <derivirana_varijabla naziv="DomainObject.Predmet.OstaliListFormatedWithAdress_1">
      <item>Joško Mešin, Sućidar 14, 21000 Split</item>
      <item>Denis Mešin, Sućidar 14, 21000 Split</item>
      <item>Boran Bušurelo, Ilica 13, 10000 Zagreb punomoćnik sudionika u postupku SCHRACK TECHNIK d.o.o. za promet elektrotehničkih uređaja</item>
      <item>Zoran Puljiz,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ROŽMAN &amp; OREDIĆ odvjetničko društvo, Dr.V.Mačeka 1, 47000 Karlovac punomoćnik sudionika u postupku NAPREDNE TEHNOLOGIJE SIES d.o.o. za projektiranje, izvođenje radova i tehničke djelatnosti</item>
      <item>Odvjetničko društvo Leko i partneri društvo s ograničenom odgovornošću,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derivirana_varijabla>
  </DomainObject.Predmet.OstaliListFormatedWithAdress>
  <DomainObject.Predmet.OstaliListFormatedWithAdressOIB>
    <izvorni_sadrzaj>
      <item>Joško Mešin, OIB 89459935337, Sućidar 14, 21000 Split</item>
      <item>Denis Mešin, OIB 65144986978, Sućidar 14, 21000 Split</item>
      <item>Boran Bušurelo, Ilica 13, 10000 Zagreb punomoćnik sudionika u postupku SCHRACK TECHNIK d.o.o. za promet elektrotehničkih uređaja</item>
      <item>Zoran Puljiz, OIB 58345109800,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ROŽMAN &amp; OREDIĆ odvjetničko društvo, OIB 48155177580, Dr.V.Mačeka 1, 47000 Karlovac punomoćnik sudionika u postupku NAPREDNE TEHNOLOGIJE SIES d.o.o. za projektiranje, izvođenje radova i tehničke djelatnosti</item>
      <item>Odvjetničko društvo Leko i partneri društvo s ograničenom odgovornošću, OIB 35913314365,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izvorni_sadrzaj>
    <derivirana_varijabla naziv="DomainObject.Predmet.OstaliListFormatedWithAdressOIB_1">
      <item>Joško Mešin, OIB 89459935337, Sućidar 14, 21000 Split</item>
      <item>Denis Mešin, OIB 65144986978, Sućidar 14, 21000 Split</item>
      <item>Boran Bušurelo, Ilica 13, 10000 Zagreb punomoćnik sudionika u postupku SCHRACK TECHNIK d.o.o. za promet elektrotehničkih uređaja</item>
      <item>Zoran Puljiz, OIB 58345109800,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ROŽMAN &amp; OREDIĆ odvjetničko društvo, OIB 48155177580, Dr.V.Mačeka 1, 47000 Karlovac punomoćnik sudionika u postupku NAPREDNE TEHNOLOGIJE SIES d.o.o. za projektiranje, izvođenje radova i tehničke djelatnosti</item>
      <item>Odvjetničko društvo Leko i partneri društvo s ograničenom odgovornošću, OIB 35913314365,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derivirana_varijabla>
  </DomainObject.Predmet.OstaliListFormatedWithAdressOIB>
  <DomainObject.Predmet.OstaliListNazivFormated>
    <izvorni_sadrzaj>
      <item>Joško Mešin</item>
      <item>Denis Mešin</item>
      <item>Boran Bušurelo</item>
      <item>Zoran Puljiz</item>
      <item>ZOU DRAŽEN VUKOVIĆ I SAŠA LALIĆ</item>
      <item>ROŽMAN &amp; OREDIĆ odvjetničko društvo</item>
      <item>Odvjetničko društvo Leko i partneri društvo s ograničenom odgovornošću</item>
      <item>Ivo Staničić</item>
      <item>Ante Vujčić</item>
    </izvorni_sadrzaj>
    <derivirana_varijabla naziv="DomainObject.Predmet.OstaliListNazivFormated_1">
      <item>Joško Mešin</item>
      <item>Denis Mešin</item>
      <item>Boran Bušurelo</item>
      <item>Zoran Puljiz</item>
      <item>ZOU DRAŽEN VUKOVIĆ I SAŠA LALIĆ</item>
      <item>ROŽMAN &amp; OREDIĆ odvjetničko društvo</item>
      <item>Odvjetničko društvo Leko i partneri društvo s ograničenom odgovornošću</item>
      <item>Ivo Staničić</item>
      <item>Ante Vujčić</item>
    </derivirana_varijabla>
  </DomainObject.Predmet.OstaliListNazivFormated>
  <DomainObject.Predmet.OstaliListNazivFormatedOIB>
    <izvorni_sadrzaj>
      <item>Joško Mešin, OIB 89459935337</item>
      <item>Denis Mešin, OIB 65144986978</item>
      <item>Boran Bušurelo</item>
      <item>Zoran Puljiz, OIB 58345109800</item>
      <item>ZOU DRAŽEN VUKOVIĆ I SAŠA LALIĆ</item>
      <item>ROŽMAN &amp; OREDIĆ odvjetničko društvo, OIB 48155177580</item>
      <item>Odvjetničko društvo Leko i partneri društvo s ograničenom odgovornošću, OIB 35913314365</item>
      <item>Ivo Staničić</item>
      <item>Ante Vujčić</item>
    </izvorni_sadrzaj>
    <derivirana_varijabla naziv="DomainObject.Predmet.OstaliListNazivFormatedOIB_1">
      <item>Joško Mešin, OIB 89459935337</item>
      <item>Denis Mešin, OIB 65144986978</item>
      <item>Boran Bušurelo</item>
      <item>Zoran Puljiz, OIB 58345109800</item>
      <item>ZOU DRAŽEN VUKOVIĆ I SAŠA LALIĆ</item>
      <item>ROŽMAN &amp; OREDIĆ odvjetničko društvo, OIB 48155177580</item>
      <item>Odvjetničko društvo Leko i partneri društvo s ograničenom odgovornošću, OIB 35913314365</item>
      <item>Ivo Staničić</item>
      <item>Ante Vujčić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2019.</izvorni_sadrzaj>
    <derivirana_varijabla naziv="DomainObject.Datum_1">29. siječnja 2019.</derivirana_varijabla>
  </DomainObject.Datum>
  <DomainObject.PoslovniBrojDokumenta>
    <izvorni_sadrzaj/>
    <derivirana_varijabla naziv="DomainObject.PoslovniBrojDokumenta_1"/>
  </DomainObject.PoslovniBrojDokumenta>
  <DomainObject.Predmet.StrankaIDrugi>
    <izvorni_sadrzaj>MELCON d.o.o. za projektiranje i izvođenje završnih radova u građevinarstvu, ispitivanje elektroinstalacija i rasvjete u steč i dr.</izvorni_sadrzaj>
    <derivirana_varijabla naziv="DomainObject.Predmet.StrankaIDrugi_1">MELCON d.o.o. za projektiranje i izvođenje završnih radova u građevinarstvu, ispitivanje elektroinstalacija i rasvjete u steč i dr.</derivirana_varijabla>
  </DomainObject.Predmet.StrankaIDrugi>
  <DomainObject.Predmet.ProtustrankaIDrugi>
    <izvorni_sadrzaj/>
    <derivirana_varijabla naziv="DomainObject.Predmet.ProtustrankaIDrugi_1"/>
  </DomainObject.Predmet.ProtustrankaIDrugi>
  <DomainObject.Predmet.StrankaIDrugiAdressOIB>
    <izvorni_sadrzaj>MELCON d.o.o. za projektiranje i izvođenje završnih radova u građevinarstvu, ispitivanje elektroinstalacija i rasvjete u steč, OIB 79326486732, Ulica don Frane Bulića 205, 21210 Solin i dr.</izvorni_sadrzaj>
    <derivirana_varijabla naziv="DomainObject.Predmet.StrankaIDrugiAdressOIB_1">MELCON d.o.o. za projektiranje i izvođenje završnih radova u građevinarstvu, ispitivanje elektroinstalacija i rasvjete u steč, OIB 79326486732, Ulica don Frane Bulića 205, 21210 Solin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MELCON d.o.o. za projektiranje i izvođenje završnih radova u građevinarstvu, ispitivanje elektroinstalacija i rasvjete u steč</item>
      <item>Joško Mešin</item>
      <item>Denis Mešin</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Boran Bušurelo</item>
      <item>Zoran Puljiz</item>
      <item>ZOU DRAŽEN VUKOVIĆ I SAŠA LALIĆ</item>
      <item>HEP-Operator distribucijskog sustava d.o.o. za distribuciju i opskrbu električne energije</item>
      <item>ROŽMAN &amp; OREDIĆ odvjetničko društvo</item>
      <item>Odvjetničko društvo Leko i partneri društvo s ograničenom odgovornošću</item>
      <item>Ivo Staničić</item>
      <item>Petar Vukšić</item>
      <item>Ante Vujčić</item>
      <item>Agencija za osiguranje radničkih potraživanja u slučaju stečaja poslodavca</item>
    </izvorni_sadrzaj>
    <derivirana_varijabla naziv="DomainObject.Predmet.SudioniciListNaziv_1">
      <item>MELCON d.o.o. za projektiranje i izvođenje završnih radova u građevinarstvu, ispitivanje elektroinstalacija i rasvjete u steč</item>
      <item>Joško Mešin</item>
      <item>Denis Mešin</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Boran Bušurelo</item>
      <item>Zoran Puljiz</item>
      <item>ZOU DRAŽEN VUKOVIĆ I SAŠA LALIĆ</item>
      <item>HEP-Operator distribucijskog sustava d.o.o. za distribuciju i opskrbu električne energije</item>
      <item>ROŽMAN &amp; OREDIĆ odvjetničko društvo</item>
      <item>Odvjetničko društvo Leko i partneri društvo s ograničenom odgovornošću</item>
      <item>Ivo Staničić</item>
      <item>Petar Vukšić</item>
      <item>Ante Vujčić</item>
      <item>Agencija za osiguranje radničkih potraživanja u slučaju stečaja poslodavca</item>
    </derivirana_varijabla>
  </DomainObject.Predmet.SudioniciListNaziv>
  <DomainObject.Predmet.SudioniciListAdressOIB>
    <izvorni_sadrzaj>
      <item>MELCON d.o.o. za projektiranje i izvođenje završnih radova u građevinarstvu, ispitivanje elektroinstalacija i rasvjete u steč, OIB 79326486732, Ulica don Frane Bulića 205,21210 Solin</item>
      <item>Joško Mešin, OIB 89459935337, Sućidar 14,21000 Split</item>
      <item>Denis Mešin, OIB 65144986978, Sućidar 14,21000 Split</item>
      <item>ASFALT AB društvo s ograničenom odgovornošću za graditeljstvo, OIB 80601028296, Ispod Osoja 31,21210 Blaca</item>
      <item>Maja Beram, OIB 41767350629, Cesta Dr.franje Tuđmana 1049,21217 Kaštel Štafilić</item>
      <item>Zoran Botić, OIB 65324028331, Put Žabic 5,21217 Kaštel Novi</item>
      <item>Mate Bučević, OIB 63838914822, Mosećka 10,21000 Split</item>
      <item>Denis Čovo, OIB 84286187829, Karakašica 126,21230 Karakašica</item>
      <item>Denis Erceg, OIB 23198287125, Sv. Spasa 7d,21000 Split</item>
      <item>Iva Erceg, OIB 01597022458, Sućidar 21,21000 Split</item>
      <item>Kerim Hadžić, OIB 54845943480, Plitvička 4,21000 Split</item>
      <item>Smilja Jurić, OIB 16384274597, Matoševa Ulica 98,21210 Solin</item>
      <item>Tomislav Knajdl, OIB 48185823472, Gajeva 30a,21217 Kaštel Stari</item>
      <item>Bruno Kokan, OIB 00347191088, Vrlička 15,21000 Split</item>
      <item>Ratko Kostić, OIB 15873756059, Dubrovačka 49,21000 Split</item>
      <item>Ivan Kustura, OIB 02255702625, Stupi 4,21214 Kaštel Lukšić</item>
      <item>Josip Liović, OIB 59973062201, Brnaze 189,21230 Brnaze</item>
      <item>Frane Malenica, OIB 37237734331, Ramska 23,21000 Split</item>
      <item>Nedžad Maličević, OIB 96111280506, Ulica Don Frane Bulića 207,21210 Solin</item>
      <item>Ante Mandić, OIB 71225723422, Rimski Put 39,21212 Kaštel Sućurac</item>
      <item>Denis Mešin, OIB 65144986978, Sućidar 14,21000 Split</item>
      <item>Joško Mešin, OIB 89459935337, Sućidar 14,21000 Split</item>
      <item>Velimir Plazonić, OIB 74843779372, Garjak 36,21236 Garjak</item>
      <item>Ivan Pletikosić, OIB 40815328079, Hrvace 116,21233 Hrvace</item>
      <item>Josip Radić, OIB 75003226629, Bilice Ii 30,21000 Split</item>
      <item>Isabella Sekovski, OIB 41898949907, Benkovačka 5,21000 Split</item>
      <item>Boško Stojić, OIB 39548148148, Donji Bitelić 3,21233 Donji Bitelić</item>
      <item>Branislav Subotić, OIB 17118186926, Gajeva 20,21000 Split</item>
      <item>Ivan Šiljić, OIB 33027395680, Vojnić Sinjski 95,21240 Vojnić Sinjski</item>
      <item>Dujo Vujević, OIB 80528173996, Ulica Petra Kružića 15a,21210 Solin</item>
      <item>Ministarstvo financija RH, OIB 18683136487, Katančićeva 5,10000 Zagreb</item>
      <item>ČISTOĆA društvo s ograničenom odgovornošću za obavljanje komunalnih djelatnosti održavanja čistoće i odlaganja komunaln, OIB 38812451417, Put Plokita 81,21000 Split</item>
      <item>TIM KABEL, društvo s ograničenom odgovornošću za trgovinu, OIB 69927324836, Savska cesta 103,10360 Sesvete</item>
      <item>Josip Ajduković, OIB 83592073499, Put Kuka 5,21230 Sinj</item>
      <item>SCHRACK TECHNIK d.o.o. za promet elektrotehničkih uređaja, OIB 36365310424, Zavrtnica 17,10000 Zagreb</item>
      <item>PRIVREDNA BANKA ZAGREB - DIONIČKO DRUŠTVO, OIB 02535697732, Radnička cesta 50,10000 Zagreb</item>
      <item>Hrvatski Telekom d.d., OIB 81793146560, Roberta Frangeša Mihanovića 9,10000 Zagreb</item>
      <item>ČULIĆ ELEKTRO CENTAR, društvo s ograničenom odgovornošću za trgovinu, export-import, proizvodnju i usluge, OIB 96434662616, Hektorovićeva 31,21210 Solin</item>
      <item>BASIC d.o.o. za trgovinu i usluge, OIB 52072753291, Bjelovarska Ulica 1,21000 Split</item>
      <item>IZODAL društvo s ograničenom odgovornošću za završne radove u građevinarstvu, OIB 07085868781, F. Tuđmana 9,21212 Kaštel Sućurac</item>
      <item>ELEKTROTEHNA d.o.o. za trgovinu i proizvodnju, OIB 50081287867, Dračevac 2 D,21000 Split</item>
      <item>HEP - Opskrba d.o.o. za opskrbu potrošača električnom, toplinskom energijom i plinom, OIB 63073332379, Ulica grada Vukovara 37,10000 Zagreb</item>
      <item>ADRIA WINCH d.o.o. za proizvodnju, projektiranje, promet i usluge, OIB 95307107404, Mostine 11 B,21000 Split</item>
      <item>BRODOMERKUR trgovina i usluge, dioničko društvo, OIB 33956120458, Poljička Cesta 35,21000 Split</item>
      <item>ERSTE CARD CLUB društvo s ograničenom odgovornošću za financijsko posredovanje i usluge, OIB 85941596441, Praška 5,10000 Zagreb</item>
      <item>CROATIA osiguranje d.d., OIB 26187994862, Miramarska 22,10000 Zagreb</item>
      <item>NAPREDNE TEHNOLOGIJE SIES d.o.o. za projektiranje, izvođenje radova i tehničke djelatnosti, OIB 68188349196, Karlovačka cesta 55,47280 Ozalj</item>
      <item>Boran Bušurelo, Ilica 13,10000 Zagreb</item>
      <item>Zoran Puljiz, OIB 58345109800, Grahorova 24,10000 Zagreb</item>
      <item>ZOU DRAŽEN VUKOVIĆ I SAŠA LALIĆ, Hrvatske mornarice 1D,21000 Split</item>
      <item>HEP-Operator distribucijskog sustava d.o.o. za distribuciju i opskrbu električne energije, OIB 46830600751, Ulica grada Vukovara 37,10000 Zagreb</item>
      <item>ROŽMAN &amp; OREDIĆ odvjetničko društvo, OIB 48155177580, Dr.V.Mačeka 1,47000 Karlovac</item>
      <item>Odvjetničko društvo Leko i partneri društvo s ograničenom odgovornošću, OIB 35913314365, Domagojeva 18,10000 Zagreb</item>
      <item>Ivo Staničić, Ivana Gundulića 26 A/II,21000 Split</item>
      <item>Petar Vukšić, OIB 77665338459, Krušvar 133,21232 Krušvar</item>
      <item>Ante Vujčić, Trg hrvatske bratske zajednice 2b/II,21000 Split</item>
      <item>Agencija za osiguranje radničkih potraživanja u slučaju stečaja poslodavca, OIB 04323472109, Frankopanska 11,10000 Zagreb</item>
    </izvorni_sadrzaj>
    <derivirana_varijabla naziv="DomainObject.Predmet.SudioniciListAdressOIB_1">
      <item>MELCON d.o.o. za projektiranje i izvođenje završnih radova u građevinarstvu, ispitivanje elektroinstalacija i rasvjete u steč, OIB 79326486732, Ulica don Frane Bulića 205,21210 Solin</item>
      <item>Joško Mešin, OIB 89459935337, Sućidar 14,21000 Split</item>
      <item>Denis Mešin, OIB 65144986978, Sućidar 14,21000 Split</item>
      <item>ASFALT AB društvo s ograničenom odgovornošću za graditeljstvo, OIB 80601028296, Ispod Osoja 31,21210 Blaca</item>
      <item>Maja Beram, OIB 41767350629, Cesta Dr.franje Tuđmana 1049,21217 Kaštel Štafilić</item>
      <item>Zoran Botić, OIB 65324028331, Put Žabic 5,21217 Kaštel Novi</item>
      <item>Mate Bučević, OIB 63838914822, Mosećka 10,21000 Split</item>
      <item>Denis Čovo, OIB 84286187829, Karakašica 126,21230 Karakašica</item>
      <item>Denis Erceg, OIB 23198287125, Sv. Spasa 7d,21000 Split</item>
      <item>Iva Erceg, OIB 01597022458, Sućidar 21,21000 Split</item>
      <item>Kerim Hadžić, OIB 54845943480, Plitvička 4,21000 Split</item>
      <item>Smilja Jurić, OIB 16384274597, Matoševa Ulica 98,21210 Solin</item>
      <item>Tomislav Knajdl, OIB 48185823472, Gajeva 30a,21217 Kaštel Stari</item>
      <item>Bruno Kokan, OIB 00347191088, Vrlička 15,21000 Split</item>
      <item>Ratko Kostić, OIB 15873756059, Dubrovačka 49,21000 Split</item>
      <item>Ivan Kustura, OIB 02255702625, Stupi 4,21214 Kaštel Lukšić</item>
      <item>Josip Liović, OIB 59973062201, Brnaze 189,21230 Brnaze</item>
      <item>Frane Malenica, OIB 37237734331, Ramska 23,21000 Split</item>
      <item>Nedžad Maličević, OIB 96111280506, Ulica Don Frane Bulića 207,21210 Solin</item>
      <item>Ante Mandić, OIB 71225723422, Rimski Put 39,21212 Kaštel Sućurac</item>
      <item>Denis Mešin, OIB 65144986978, Sućidar 14,21000 Split</item>
      <item>Joško Mešin, OIB 89459935337, Sućidar 14,21000 Split</item>
      <item>Velimir Plazonić, OIB 74843779372, Garjak 36,21236 Garjak</item>
      <item>Ivan Pletikosić, OIB 40815328079, Hrvace 116,21233 Hrvace</item>
      <item>Josip Radić, OIB 75003226629, Bilice Ii 30,21000 Split</item>
      <item>Isabella Sekovski, OIB 41898949907, Benkovačka 5,21000 Split</item>
      <item>Boško Stojić, OIB 39548148148, Donji Bitelić 3,21233 Donji Bitelić</item>
      <item>Branislav Subotić, OIB 17118186926, Gajeva 20,21000 Split</item>
      <item>Ivan Šiljić, OIB 33027395680, Vojnić Sinjski 95,21240 Vojnić Sinjski</item>
      <item>Dujo Vujević, OIB 80528173996, Ulica Petra Kružića 15a,21210 Solin</item>
      <item>Ministarstvo financija RH, OIB 18683136487, Katančićeva 5,10000 Zagreb</item>
      <item>ČISTOĆA društvo s ograničenom odgovornošću za obavljanje komunalnih djelatnosti održavanja čistoće i odlaganja komunaln, OIB 38812451417, Put Plokita 81,21000 Split</item>
      <item>TIM KABEL, društvo s ograničenom odgovornošću za trgovinu, OIB 69927324836, Savska cesta 103,10360 Sesvete</item>
      <item>Josip Ajduković, OIB 83592073499, Put Kuka 5,21230 Sinj</item>
      <item>SCHRACK TECHNIK d.o.o. za promet elektrotehničkih uređaja, OIB 36365310424, Zavrtnica 17,10000 Zagreb</item>
      <item>PRIVREDNA BANKA ZAGREB - DIONIČKO DRUŠTVO, OIB 02535697732, Radnička cesta 50,10000 Zagreb</item>
      <item>Hrvatski Telekom d.d., OIB 81793146560, Roberta Frangeša Mihanovića 9,10000 Zagreb</item>
      <item>ČULIĆ ELEKTRO CENTAR, društvo s ograničenom odgovornošću za trgovinu, export-import, proizvodnju i usluge, OIB 96434662616, Hektorovićeva 31,21210 Solin</item>
      <item>BASIC d.o.o. za trgovinu i usluge, OIB 52072753291, Bjelovarska Ulica 1,21000 Split</item>
      <item>IZODAL društvo s ograničenom odgovornošću za završne radove u građevinarstvu, OIB 07085868781, F. Tuđmana 9,21212 Kaštel Sućurac</item>
      <item>ELEKTROTEHNA d.o.o. za trgovinu i proizvodnju, OIB 50081287867, Dračevac 2 D,21000 Split</item>
      <item>HEP - Opskrba d.o.o. za opskrbu potrošača električnom, toplinskom energijom i plinom, OIB 63073332379, Ulica grada Vukovara 37,10000 Zagreb</item>
      <item>ADRIA WINCH d.o.o. za proizvodnju, projektiranje, promet i usluge, OIB 95307107404, Mostine 11 B,21000 Split</item>
      <item>BRODOMERKUR trgovina i usluge, dioničko društvo, OIB 33956120458, Poljička Cesta 35,21000 Split</item>
      <item>ERSTE CARD CLUB društvo s ograničenom odgovornošću za financijsko posredovanje i usluge, OIB 85941596441, Praška 5,10000 Zagreb</item>
      <item>CROATIA osiguranje d.d., OIB 26187994862, Miramarska 22,10000 Zagreb</item>
      <item>NAPREDNE TEHNOLOGIJE SIES d.o.o. za projektiranje, izvođenje radova i tehničke djelatnosti, OIB 68188349196, Karlovačka cesta 55,47280 Ozalj</item>
      <item>Boran Bušurelo, Ilica 13,10000 Zagreb</item>
      <item>Zoran Puljiz, OIB 58345109800, Grahorova 24,10000 Zagreb</item>
      <item>ZOU DRAŽEN VUKOVIĆ I SAŠA LALIĆ, Hrvatske mornarice 1D,21000 Split</item>
      <item>HEP-Operator distribucijskog sustava d.o.o. za distribuciju i opskrbu električne energije, OIB 46830600751, Ulica grada Vukovara 37,10000 Zagreb</item>
      <item>ROŽMAN &amp; OREDIĆ odvjetničko društvo, OIB 48155177580, Dr.V.Mačeka 1,47000 Karlovac</item>
      <item>Odvjetničko društvo Leko i partneri društvo s ograničenom odgovornošću, OIB 35913314365, Domagojeva 18,10000 Zagreb</item>
      <item>Ivo Staničić, Ivana Gundulića 26 A/II,21000 Split</item>
      <item>Petar Vukšić, OIB 77665338459, Krušvar 133,21232 Krušvar</item>
      <item>Ante Vujčić, Trg hrvatske bratske zajednice 2b/II,21000 Split</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79326486732</item>
      <item>, OIB 89459935337</item>
      <item>, OIB 65144986978</item>
      <item>, OIB 80601028296</item>
      <item>, OIB 41767350629</item>
      <item>, OIB 65324028331</item>
      <item>, OIB 63838914822</item>
      <item>, OIB 84286187829</item>
      <item>, OIB 23198287125</item>
      <item>, OIB 01597022458</item>
      <item>, OIB 54845943480</item>
      <item>, OIB 16384274597</item>
      <item>, OIB 48185823472</item>
      <item>, OIB 00347191088</item>
      <item>, OIB 15873756059</item>
      <item>, OIB 02255702625</item>
      <item>, OIB 59973062201</item>
      <item>, OIB 37237734331</item>
      <item>, OIB 96111280506</item>
      <item>, OIB 71225723422</item>
      <item>, OIB 65144986978</item>
      <item>, OIB 89459935337</item>
      <item>, OIB 74843779372</item>
      <item>, OIB 40815328079</item>
      <item>, OIB 75003226629</item>
      <item>, OIB 41898949907</item>
      <item>, OIB 39548148148</item>
      <item>, OIB 17118186926</item>
      <item>, OIB 33027395680</item>
      <item>, OIB 80528173996</item>
      <item>, OIB 18683136487</item>
      <item>, OIB 38812451417</item>
      <item>, OIB 69927324836</item>
      <item>, OIB 83592073499</item>
      <item>, OIB 36365310424</item>
      <item>, OIB 02535697732</item>
      <item>, OIB 81793146560</item>
      <item>, OIB 96434662616</item>
      <item>, OIB 52072753291</item>
      <item>, OIB 07085868781</item>
      <item>, OIB 50081287867</item>
      <item>, OIB 63073332379</item>
      <item>, OIB 95307107404</item>
      <item>, OIB 33956120458</item>
      <item>, OIB 85941596441</item>
      <item>, OIB 26187994862</item>
      <item>, OIB 68188349196</item>
      <item>, OIB null</item>
      <item>, OIB 58345109800</item>
      <item>, OIB null</item>
      <item>, OIB 46830600751</item>
      <item>, OIB 48155177580</item>
      <item>, OIB 35913314365</item>
      <item>, OIB null</item>
      <item>, OIB 77665338459</item>
      <item>, OIB null</item>
      <item>, OIB 04323472109</item>
    </izvorni_sadrzaj>
    <derivirana_varijabla naziv="DomainObject.Predmet.SudioniciListNazivOIB_1">
      <item>, OIB 79326486732</item>
      <item>, OIB 89459935337</item>
      <item>, OIB 65144986978</item>
      <item>, OIB 80601028296</item>
      <item>, OIB 41767350629</item>
      <item>, OIB 65324028331</item>
      <item>, OIB 63838914822</item>
      <item>, OIB 84286187829</item>
      <item>, OIB 23198287125</item>
      <item>, OIB 01597022458</item>
      <item>, OIB 54845943480</item>
      <item>, OIB 16384274597</item>
      <item>, OIB 48185823472</item>
      <item>, OIB 00347191088</item>
      <item>, OIB 15873756059</item>
      <item>, OIB 02255702625</item>
      <item>, OIB 59973062201</item>
      <item>, OIB 37237734331</item>
      <item>, OIB 96111280506</item>
      <item>, OIB 71225723422</item>
      <item>, OIB 65144986978</item>
      <item>, OIB 89459935337</item>
      <item>, OIB 74843779372</item>
      <item>, OIB 40815328079</item>
      <item>, OIB 75003226629</item>
      <item>, OIB 41898949907</item>
      <item>, OIB 39548148148</item>
      <item>, OIB 17118186926</item>
      <item>, OIB 33027395680</item>
      <item>, OIB 80528173996</item>
      <item>, OIB 18683136487</item>
      <item>, OIB 38812451417</item>
      <item>, OIB 69927324836</item>
      <item>, OIB 83592073499</item>
      <item>, OIB 36365310424</item>
      <item>, OIB 02535697732</item>
      <item>, OIB 81793146560</item>
      <item>, OIB 96434662616</item>
      <item>, OIB 52072753291</item>
      <item>, OIB 07085868781</item>
      <item>, OIB 50081287867</item>
      <item>, OIB 63073332379</item>
      <item>, OIB 95307107404</item>
      <item>, OIB 33956120458</item>
      <item>, OIB 85941596441</item>
      <item>, OIB 26187994862</item>
      <item>, OIB 68188349196</item>
      <item>, OIB null</item>
      <item>, OIB 58345109800</item>
      <item>, OIB null</item>
      <item>, OIB 46830600751</item>
      <item>, OIB 48155177580</item>
      <item>, OIB 35913314365</item>
      <item>, OIB null</item>
      <item>, OIB 77665338459</item>
      <item>, OIB null</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travnja 2018.</izvorni_sadrzaj>
    <derivirana_varijabla naziv="DomainObject.Predmet.DatumZadnjeOdrzaneSudskeRadnje_1">26. travnja 2018.</derivirana_varijabla>
  </DomainObject.Predmet.DatumZadnjeOdrzaneSudskeRadnje>
  <DomainObject.PredzadnjaOdlukaIzPredmeta.DatumDonosenjaOdluke>
    <izvorni_sadrzaj>29. siječnja 2019.</izvorni_sadrzaj>
    <derivirana_varijabla naziv="DomainObject.PredzadnjaOdlukaIzPredmeta.DatumDonosenjaOdluke_1">29. siječnja 2019.</derivirana_varijabla>
  </DomainObject.PredzadnjaOdlukaIzPredmeta.DatumDonosenjaOdluke>
  <DomainObject.PredzadnjaOdlukaIzPredmeta.Oznaka>
    <izvorni_sadrzaj>St-1260/2016-140</izvorni_sadrzaj>
    <derivirana_varijabla naziv="DomainObject.PredzadnjaOdlukaIzPredmeta.Oznaka_1">St-1260/2016-140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36809E-7836-4813-BB1C-16AC1C4DB3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350</properties:Words>
  <properties:Characters>2179</properties:Characters>
  <properties:Lines>62</properties:Lines>
  <properties:Paragraphs>24</properties:Paragraphs>
  <properties:TotalTime>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2018-09-27T05:33:00Z</dcterms:created>
  <dc:creator>Katarina Mikulić</dc:creator>
  <cp:lastModifiedBy>Katarina Mikulić</cp:lastModifiedBy>
  <cp:lastPrinted>2019-01-29T11:59:00Z</cp:lastPrinted>
  <dcterms:modified xmlns:xsi="http://www.w3.org/2001/XMLSchema-instance" xsi:type="dcterms:W3CDTF">2019-01-29T11:59:00Z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O POVRATU JAMČEVINA.docx)</vt:lpwstr>
  </prop:property>
  <prop:property name="CC_coloring" pid="4" fmtid="{D5CDD505-2E9C-101B-9397-08002B2CF9AE}">
    <vt:bool>false</vt:bool>
  </prop:property>
  <prop:property name="BrojStranica" pid="5" fmtid="{D5CDD505-2E9C-101B-9397-08002B2CF9AE}">
    <vt:i4>2</vt:i4>
  </prop:property>
</prop:Properties>
</file>