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de6a" w14:paraId="709de6a" w:rsidRDefault="00D856D2" w:rsidP="002B3828" w:rsidR="001C37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>Zagreb, Amruševa 2/II</w:t>
      </w:r>
    </w:p>
    <w:p w:rsidRDefault="002B3828" w:rsidP="00BE4660" w:rsidR="002B3828">
      <w:r>
        <w:t xml:space="preserve">                                                                                                 </w:t>
      </w:r>
      <w:r>
        <w:tab/>
      </w:r>
      <w:r>
        <w:tab/>
        <w:t>1 St</w:t>
      </w:r>
      <w:r w:rsidR="00C64FF6">
        <w:t xml:space="preserve"> </w:t>
      </w:r>
      <w:r w:rsidR="00D83708">
        <w:t xml:space="preserve">- </w:t>
      </w:r>
      <w:r w:rsidR="00B9251B">
        <w:t>2</w:t>
      </w:r>
      <w:r w:rsidR="005B101D">
        <w:t>63</w:t>
      </w:r>
      <w:r w:rsidR="00945EE2">
        <w:t>/201</w:t>
      </w:r>
      <w:r w:rsidR="005B101D">
        <w:t>1</w:t>
      </w:r>
    </w:p>
    <w:p w:rsidRDefault="00D963AD" w:rsidP="002B3828" w:rsidR="00D963AD">
      <w:pPr>
        <w:jc w:val="center"/>
      </w:pPr>
    </w:p>
    <w:p w:rsidRDefault="001C3743" w:rsidP="002B3828" w:rsidR="00C64FF6">
      <w:pPr>
        <w:jc w:val="center"/>
      </w:pPr>
      <w:r>
        <w:t>R  J  E  Š  E  NJ  E</w:t>
      </w:r>
    </w:p>
    <w:p w:rsidRDefault="001C3743" w:rsidP="002B3828" w:rsidR="001C3743">
      <w:pPr>
        <w:jc w:val="center"/>
      </w:pPr>
    </w:p>
    <w:p w:rsidRDefault="00C828EE" w:rsidP="00D963AD" w:rsidR="00C828EE">
      <w:pPr>
        <w:ind w:firstLine="708"/>
        <w:jc w:val="both"/>
      </w:pPr>
      <w:r w:rsidRPr="000E6E83">
        <w:rPr>
          <w:lang w:val="en-GB"/>
        </w:rPr>
        <w:t xml:space="preserve">TRGOVAČKI SUD U ZAGREBU po sucu Nini Radiću, kao stečajnom sucu u stečajnom postupku nad dužnikom </w:t>
      </w:r>
      <w:r w:rsidR="004B0C95">
        <w:t>ALODIS ART</w:t>
      </w:r>
      <w:r w:rsidR="00B9251B">
        <w:t xml:space="preserve"> d.o.o. u stečaju Zagreb, </w:t>
      </w:r>
      <w:r w:rsidR="004B0C95">
        <w:t>Gračanska cesta 93</w:t>
      </w:r>
      <w:r w:rsidR="00B9251B">
        <w:t>, MBS:080</w:t>
      </w:r>
      <w:r w:rsidR="004B0C95">
        <w:t>618248, OIB:15548080791</w:t>
      </w:r>
      <w:r>
        <w:t xml:space="preserve">, </w:t>
      </w:r>
      <w:r w:rsidR="004B0C95">
        <w:t>17</w:t>
      </w:r>
      <w:r w:rsidR="00BF45D7">
        <w:t>. svibnja 2017</w:t>
      </w:r>
      <w:r w:rsidR="00D83708">
        <w:t>. godine</w:t>
      </w:r>
    </w:p>
    <w:p w:rsidRDefault="00D963AD" w:rsidP="002B3828" w:rsidR="00D963AD">
      <w:pPr>
        <w:jc w:val="both"/>
      </w:pPr>
    </w:p>
    <w:p w:rsidRDefault="001C3743" w:rsidP="008B5F75" w:rsidR="00C828EE" w:rsidRPr="008B5F75">
      <w:pPr>
        <w:jc w:val="center"/>
      </w:pPr>
      <w:r>
        <w:t xml:space="preserve">r  i  j  e  š  i  o  </w:t>
      </w:r>
      <w:r w:rsidR="002B3828">
        <w:t xml:space="preserve">      j  e</w:t>
      </w:r>
      <w:r w:rsidR="00033A83">
        <w:rPr>
          <w:b/>
        </w:rPr>
        <w:t xml:space="preserve">      </w:t>
      </w:r>
    </w:p>
    <w:p w:rsidRDefault="00582D72" w:rsidP="00582D72" w:rsidR="00582D72" w:rsidRPr="005B31DB">
      <w:pPr>
        <w:jc w:val="both"/>
        <w:rPr>
          <w:b/>
        </w:rPr>
      </w:pPr>
    </w:p>
    <w:p w:rsidRDefault="00582D72" w:rsidP="004B0C95" w:rsidR="004B0C95">
      <w:pPr>
        <w:ind w:firstLine="360"/>
        <w:jc w:val="both"/>
      </w:pPr>
      <w:r>
        <w:t xml:space="preserve">Nalaže se zemljišnoknjižnom odjelu Općinskog suda u </w:t>
      </w:r>
      <w:r w:rsidR="004B0C95">
        <w:t xml:space="preserve">Puli, </w:t>
      </w:r>
      <w:r w:rsidR="00441655">
        <w:t>Z</w:t>
      </w:r>
      <w:r w:rsidR="004B0C95">
        <w:t>emljišnoknjižni odjel Poreč</w:t>
      </w:r>
      <w:r w:rsidR="00441655">
        <w:t>-Parenzo,</w:t>
      </w:r>
      <w:r>
        <w:t xml:space="preserve"> provesti upis brisanja </w:t>
      </w:r>
      <w:r w:rsidR="00D10B0C">
        <w:t>zabilježb</w:t>
      </w:r>
      <w:r w:rsidR="004B0C95">
        <w:t xml:space="preserve">i u zk.ul. 886, k.o. Baderna, k.č.br. 711/1 pašnjak u površini od 1773 m2, k.č.br. 711/2 šuma u površini od 37602 m2, k.č.br. 873 šuma u površini 967 m2, i to:  - Z-5613/11 – zabilježba otvaranja stečajnog postupka nad dužnikom </w:t>
      </w:r>
    </w:p>
    <w:p w:rsidRDefault="004B0C95" w:rsidP="004B0C95" w:rsidR="004B0C95">
      <w:pPr>
        <w:pStyle w:val="Odlomakpopisa"/>
        <w:numPr>
          <w:ilvl w:val="0"/>
          <w:numId w:val="11"/>
        </w:numPr>
        <w:jc w:val="both"/>
      </w:pPr>
      <w:r>
        <w:t>Z-1249/13 – zabilježba rješenja o prodaji nekretnine</w:t>
      </w:r>
    </w:p>
    <w:p w:rsidRDefault="004B0C95" w:rsidP="004B0C95" w:rsidR="00582D72" w:rsidRPr="00823791">
      <w:pPr>
        <w:pStyle w:val="Odlomakpopisa"/>
        <w:numPr>
          <w:ilvl w:val="0"/>
          <w:numId w:val="11"/>
        </w:numPr>
        <w:jc w:val="both"/>
      </w:pPr>
      <w:r>
        <w:t xml:space="preserve">Z-4862/13 – zabilježba rješenja o prodaji nekretnine, </w:t>
      </w:r>
      <w:r w:rsidR="00582D72">
        <w:t xml:space="preserve">po pravomoćnosti ovog rješenja. </w:t>
      </w:r>
    </w:p>
    <w:p w:rsidRDefault="00582D72" w:rsidP="008B5F75" w:rsidR="00582D72">
      <w:pPr>
        <w:rPr>
          <w:b/>
        </w:rPr>
      </w:pPr>
    </w:p>
    <w:p w:rsidRDefault="00582D72" w:rsidP="00BF45D7" w:rsidR="00582D72" w:rsidRPr="00A949F7">
      <w:pPr>
        <w:ind w:hanging="360" w:left="360"/>
        <w:jc w:val="center"/>
      </w:pPr>
      <w:r w:rsidRPr="00A949F7">
        <w:t>O  b  r  a  z  l  o  ž  e  nj  e</w:t>
      </w:r>
    </w:p>
    <w:p w:rsidRDefault="00582D72" w:rsidP="00582D72" w:rsidR="00582D72">
      <w:pPr>
        <w:jc w:val="both"/>
        <w:rPr>
          <w:b/>
        </w:rPr>
      </w:pPr>
    </w:p>
    <w:p w:rsidRDefault="00C47ECB" w:rsidP="00C47ECB" w:rsidR="00C47ECB">
      <w:pPr>
        <w:ind w:firstLine="360"/>
        <w:jc w:val="both"/>
      </w:pPr>
      <w:r>
        <w:t xml:space="preserve">Na sudskoj dražbi održanoj 3. </w:t>
      </w:r>
      <w:r w:rsidR="004F0BA0">
        <w:t>listopad</w:t>
      </w:r>
      <w:r>
        <w:t>a 2013., prodana je nekretnina upisana</w:t>
      </w:r>
      <w:r w:rsidR="004F0BA0">
        <w:t xml:space="preserve"> u zemljišne knjige Općinskog suda u Puli, Zemljišnoknjižni odjel Poreč-Parenzo,</w:t>
      </w:r>
      <w:r>
        <w:t xml:space="preserve"> u</w:t>
      </w:r>
      <w:r w:rsidRPr="00C47ECB">
        <w:t xml:space="preserve"> </w:t>
      </w:r>
      <w:r>
        <w:t xml:space="preserve">zk.ul. 886, k.o. Baderna, </w:t>
      </w:r>
      <w:r w:rsidR="004F0BA0">
        <w:t xml:space="preserve">i to </w:t>
      </w:r>
      <w:r>
        <w:t>k.č.br. 711/1 pašnjak u površini od 1773 m2, k.č.br. 711/2 šuma u površini od 37602 m2, k.č.br. 873 šuma u površini 967 m2,</w:t>
      </w:r>
      <w:r w:rsidR="004F0BA0">
        <w:t xml:space="preserve"> kupcu</w:t>
      </w:r>
      <w:r w:rsidRPr="00823791">
        <w:t xml:space="preserve"> </w:t>
      </w:r>
      <w:r>
        <w:t>ALPE-ADRIA POSLOVODSTVO d.o.o. iz Zagreba, Slavonska avenija 6a, OIB:99488126785</w:t>
      </w:r>
      <w:r w:rsidRPr="00823791">
        <w:t>.</w:t>
      </w:r>
      <w:r>
        <w:t xml:space="preserve"> </w:t>
      </w:r>
    </w:p>
    <w:p w:rsidRDefault="00C47ECB" w:rsidP="00C47ECB" w:rsidR="00C47ECB" w:rsidRPr="008B5F75">
      <w:pPr>
        <w:ind w:firstLine="360"/>
        <w:jc w:val="both"/>
        <w:rPr>
          <w:b/>
        </w:rPr>
      </w:pPr>
      <w:r>
        <w:t xml:space="preserve">Radi brisanja zabilježbi na listu B, i to zabilježbi otvaranja ovog stečajnog postupka i prodaje predmetne nekretnine, riješeno je kao u  izreci. </w:t>
      </w:r>
    </w:p>
    <w:p w:rsidRDefault="008B5F75" w:rsidP="00582D72" w:rsidR="008B5F75">
      <w:pPr>
        <w:jc w:val="center"/>
      </w:pPr>
    </w:p>
    <w:p w:rsidRDefault="00582D72" w:rsidP="00582D72" w:rsidR="00582D72">
      <w:pPr>
        <w:jc w:val="center"/>
      </w:pPr>
      <w:r>
        <w:t xml:space="preserve">U Zagrebu, </w:t>
      </w:r>
      <w:r w:rsidR="00C47ECB">
        <w:t>17</w:t>
      </w:r>
      <w:r w:rsidR="00BF45D7">
        <w:t>. svibnja 2017</w:t>
      </w:r>
      <w:r>
        <w:t xml:space="preserve">. </w:t>
      </w:r>
    </w:p>
    <w:p w:rsidRDefault="00582D72" w:rsidP="00582D72" w:rsidR="00582D72">
      <w:r>
        <w:t xml:space="preserve">                                                                                                        </w:t>
      </w:r>
    </w:p>
    <w:p w:rsidRDefault="00582D72" w:rsidP="00582D72" w:rsidR="00582D72">
      <w:pPr>
        <w:ind w:firstLine="708" w:left="4956"/>
      </w:pPr>
      <w:r>
        <w:t xml:space="preserve">           STEČAJNI SUDAC:</w:t>
      </w:r>
    </w:p>
    <w:p w:rsidRDefault="00582D72" w:rsidP="00582D72" w:rsidR="00582D72">
      <w:r>
        <w:t xml:space="preserve">                                                                                    </w:t>
      </w:r>
      <w:r w:rsidR="00616F71">
        <w:t xml:space="preserve">                     NINO RADIĆ </w:t>
      </w:r>
      <w:r>
        <w:t xml:space="preserve"> </w:t>
      </w:r>
      <w:r w:rsidR="00A3215B">
        <w:t xml:space="preserve"> v.r. </w:t>
      </w:r>
    </w:p>
    <w:p w:rsidRDefault="00A949F7" w:rsidP="00582D72" w:rsidR="00A949F7"/>
    <w:p w:rsidRDefault="00582D72" w:rsidP="00582D72" w:rsidR="00582D72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82D72" w:rsidP="00582D72" w:rsidR="00582D7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03653" w:rsidP="001C3743" w:rsidR="00703653"/>
    <w:p w:rsidRDefault="00703653" w:rsidP="001C3743" w:rsidR="001C3743" w:rsidRPr="008B5F75">
      <w:pPr>
        <w:rPr>
          <w:sz w:val="22"/>
          <w:szCs w:val="22"/>
        </w:rPr>
      </w:pPr>
      <w:r>
        <w:tab/>
      </w:r>
      <w:r>
        <w:tab/>
      </w:r>
      <w:r>
        <w:tab/>
        <w:t xml:space="preserve">                                                  Za točnost otpravka:Tatjana Slaviček </w:t>
      </w:r>
      <w:r w:rsidR="00582D72">
        <w:t xml:space="preserve">     </w:t>
      </w:r>
      <w:r w:rsidR="001C3743">
        <w:t xml:space="preserve">    </w:t>
      </w:r>
      <w:r w:rsidR="001C3743">
        <w:tab/>
      </w:r>
      <w:r w:rsidR="001C3743">
        <w:tab/>
      </w:r>
      <w:r w:rsidR="001C3743">
        <w:tab/>
      </w:r>
      <w:r w:rsidR="001C3743">
        <w:tab/>
        <w:t xml:space="preserve">    </w:t>
      </w:r>
      <w:r w:rsidR="001C3743">
        <w:tab/>
      </w:r>
      <w:r w:rsidR="001C3743">
        <w:tab/>
      </w:r>
      <w:r w:rsidR="001C3743">
        <w:tab/>
      </w:r>
      <w:r w:rsidR="001C3743">
        <w:tab/>
        <w:t xml:space="preserve">          </w:t>
      </w:r>
    </w:p>
    <w:sectPr w:rsidSect="00C47ECB" w:rsidR="001C3743" w:rsidRPr="008B5F75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B66CF"/>
    <w:multiLevelType w:val="hybridMultilevel"/>
    <w:tmpl w:val="FCB8E932"/>
    <w:lvl w:tplc="EAC6417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809B1"/>
    <w:rsid w:val="00085E04"/>
    <w:rsid w:val="000B3959"/>
    <w:rsid w:val="000D52A0"/>
    <w:rsid w:val="00100BFE"/>
    <w:rsid w:val="001161AC"/>
    <w:rsid w:val="001371A7"/>
    <w:rsid w:val="0016353C"/>
    <w:rsid w:val="0017125E"/>
    <w:rsid w:val="001751D6"/>
    <w:rsid w:val="00185E63"/>
    <w:rsid w:val="00197DE9"/>
    <w:rsid w:val="001C3743"/>
    <w:rsid w:val="001C4B2C"/>
    <w:rsid w:val="001D060A"/>
    <w:rsid w:val="002033AE"/>
    <w:rsid w:val="00235E8E"/>
    <w:rsid w:val="00277060"/>
    <w:rsid w:val="002B3828"/>
    <w:rsid w:val="002D682D"/>
    <w:rsid w:val="00327AE7"/>
    <w:rsid w:val="003337F0"/>
    <w:rsid w:val="00346C24"/>
    <w:rsid w:val="003751C8"/>
    <w:rsid w:val="0039078A"/>
    <w:rsid w:val="003A5451"/>
    <w:rsid w:val="003B39C9"/>
    <w:rsid w:val="003D7BF1"/>
    <w:rsid w:val="004054EC"/>
    <w:rsid w:val="00427303"/>
    <w:rsid w:val="00433CF3"/>
    <w:rsid w:val="00441655"/>
    <w:rsid w:val="00466C92"/>
    <w:rsid w:val="004678B9"/>
    <w:rsid w:val="004B0C95"/>
    <w:rsid w:val="004C2BBC"/>
    <w:rsid w:val="004D751A"/>
    <w:rsid w:val="004E0C54"/>
    <w:rsid w:val="004F0BA0"/>
    <w:rsid w:val="005113C1"/>
    <w:rsid w:val="0054246D"/>
    <w:rsid w:val="005549B6"/>
    <w:rsid w:val="00582D72"/>
    <w:rsid w:val="005A35CA"/>
    <w:rsid w:val="005B101D"/>
    <w:rsid w:val="005D1C17"/>
    <w:rsid w:val="005D647C"/>
    <w:rsid w:val="006023FF"/>
    <w:rsid w:val="00612B89"/>
    <w:rsid w:val="00612DC4"/>
    <w:rsid w:val="00616F71"/>
    <w:rsid w:val="00620C8D"/>
    <w:rsid w:val="00633D8E"/>
    <w:rsid w:val="00636142"/>
    <w:rsid w:val="00636EA7"/>
    <w:rsid w:val="006474FF"/>
    <w:rsid w:val="006609B6"/>
    <w:rsid w:val="006B17C4"/>
    <w:rsid w:val="006D733E"/>
    <w:rsid w:val="00703653"/>
    <w:rsid w:val="00710507"/>
    <w:rsid w:val="00726A2E"/>
    <w:rsid w:val="00735803"/>
    <w:rsid w:val="0073710C"/>
    <w:rsid w:val="00755595"/>
    <w:rsid w:val="00773416"/>
    <w:rsid w:val="007B6ABA"/>
    <w:rsid w:val="007D24E3"/>
    <w:rsid w:val="007E0E89"/>
    <w:rsid w:val="008350DE"/>
    <w:rsid w:val="00844AC3"/>
    <w:rsid w:val="0085414B"/>
    <w:rsid w:val="008976D0"/>
    <w:rsid w:val="008A0A57"/>
    <w:rsid w:val="008B5F75"/>
    <w:rsid w:val="008C5DA2"/>
    <w:rsid w:val="008E15D0"/>
    <w:rsid w:val="008F06FD"/>
    <w:rsid w:val="00927BAA"/>
    <w:rsid w:val="00930368"/>
    <w:rsid w:val="00930D28"/>
    <w:rsid w:val="0093781C"/>
    <w:rsid w:val="0094213D"/>
    <w:rsid w:val="009435D9"/>
    <w:rsid w:val="00944343"/>
    <w:rsid w:val="00945EE2"/>
    <w:rsid w:val="00972A91"/>
    <w:rsid w:val="0099169F"/>
    <w:rsid w:val="009D4B36"/>
    <w:rsid w:val="009E5D9D"/>
    <w:rsid w:val="009F231A"/>
    <w:rsid w:val="009F25A0"/>
    <w:rsid w:val="00A2424A"/>
    <w:rsid w:val="00A30303"/>
    <w:rsid w:val="00A3215B"/>
    <w:rsid w:val="00A70DA0"/>
    <w:rsid w:val="00A90012"/>
    <w:rsid w:val="00A949F7"/>
    <w:rsid w:val="00AA112A"/>
    <w:rsid w:val="00AA35CD"/>
    <w:rsid w:val="00AB4BB4"/>
    <w:rsid w:val="00AC330E"/>
    <w:rsid w:val="00B0121C"/>
    <w:rsid w:val="00B41AF5"/>
    <w:rsid w:val="00B46960"/>
    <w:rsid w:val="00B73627"/>
    <w:rsid w:val="00B9251B"/>
    <w:rsid w:val="00B97D46"/>
    <w:rsid w:val="00BA4B5B"/>
    <w:rsid w:val="00BE4660"/>
    <w:rsid w:val="00BF45D7"/>
    <w:rsid w:val="00C1340A"/>
    <w:rsid w:val="00C26923"/>
    <w:rsid w:val="00C2729C"/>
    <w:rsid w:val="00C452E0"/>
    <w:rsid w:val="00C47ECB"/>
    <w:rsid w:val="00C64FF6"/>
    <w:rsid w:val="00C65844"/>
    <w:rsid w:val="00C66D84"/>
    <w:rsid w:val="00C755B0"/>
    <w:rsid w:val="00C828EE"/>
    <w:rsid w:val="00D10B0C"/>
    <w:rsid w:val="00D13642"/>
    <w:rsid w:val="00D208E4"/>
    <w:rsid w:val="00D32D80"/>
    <w:rsid w:val="00D6747C"/>
    <w:rsid w:val="00D83708"/>
    <w:rsid w:val="00D84ED7"/>
    <w:rsid w:val="00D856D2"/>
    <w:rsid w:val="00D963AD"/>
    <w:rsid w:val="00E00E25"/>
    <w:rsid w:val="00E12CFB"/>
    <w:rsid w:val="00E266C1"/>
    <w:rsid w:val="00E63076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B4E3E"/>
    <w:rsid w:val="00FD428C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06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St-263/2011-91</izvorni_sadrzaj>
    <derivirana_varijabla naziv="DomainObject.Oznaka_1">St-263/2011-91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2011.</izvorni_sadrzaj>
    <derivirana_varijabla naziv="DomainObject.Predmet.DatumOsnivanja_1">16.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2014.</izvorni_sadrzaj>
    <derivirana_varijabla naziv="DomainObject.Predmet.DatumRjesavanja_1">7.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St-263/2011</izvorni_sadrzaj>
    <derivirana_varijabla naziv="DomainObject.Predmet.OznakaBroj_1">St-263/2011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ALODIS ART d.o.o. zastupanog po punomoćniku IGOR SVILAR</izvorni_sadrzaj>
    <derivirana_varijabla naziv="DomainObject.Predmet.ProtustrankaFormated_1">  ALODIS ART d.o.o. zastupanog po punomoćniku IGOR SVILAR</derivirana_varijabla>
  </DomainObject.Predmet.ProtustrankaFormated>
  <DomainObject.Predmet.ProtustrankaFormatedOIB>
    <izvorni_sadrzaj>  ALODIS ART d.o.o., OIB 15548080791 zastupanog po punomoćniku IGOR SVILAR</izvorni_sadrzaj>
    <derivirana_varijabla naziv="DomainObject.Predmet.ProtustrankaFormatedOIB_1">  ALODIS ART d.o.o., OIB 15548080791 zastupanog po punomoćniku IGOR SVILAR</derivirana_varijabla>
  </DomainObject.Predmet.ProtustrankaFormatedOIB>
  <DomainObject.Predmet.ProtustrankaFormatedWithAdress>
    <izvorni_sadrzaj> ALODIS ART d.o.o., GRAČANSKA CESTA 93, 10000 Zagreb zastupanog po punomoćniku IGOR SVILAR</izvorni_sadrzaj>
    <derivirana_varijabla naziv="DomainObject.Predmet.ProtustrankaFormatedWithAdress_1"> ALODIS ART d.o.o., GRAČANSKA CESTA 93, 10000 Zagreb zastupanog po punomoćniku IGOR SVILAR</derivirana_varijabla>
  </DomainObject.Predmet.ProtustrankaFormatedWithAdress>
  <DomainObject.Predmet.ProtustrankaFormatedWithAdressOIB>
    <izvorni_sadrzaj> ALODIS ART d.o.o., OIB 15548080791, GRAČANSKA CESTA 93, 10000 Zagreb zastupanog po punomoćniku IGOR SVILAR</izvorni_sadrzaj>
    <derivirana_varijabla naziv="DomainObject.Predmet.ProtustrankaFormatedWithAdressOIB_1"> ALODIS ART d.o.o., OIB 15548080791, GRAČANSKA CESTA 93, 10000 Zagreb zastupanog po punomoćniku IGOR SVILAR</derivirana_varijabla>
  </DomainObject.Predmet.ProtustrankaFormatedWithAdressOIB>
  <DomainObject.Predmet.ProtustrankaWithAdress>
    <izvorni_sadrzaj>ALODIS ART d.o.o. GRAČANSKA CESTA 93, 10000 Zagreb</izvorni_sadrzaj>
    <derivirana_varijabla naziv="DomainObject.Predmet.ProtustrankaWithAdress_1">ALODIS ART d.o.o. GRAČANSKA CESTA 93, 10000 Zagreb</derivirana_varijabla>
  </DomainObject.Predmet.ProtustrankaWithAdress>
  <DomainObject.Predmet.ProtustrankaWithAdressOIB>
    <izvorni_sadrzaj>ALODIS ART d.o.o., OIB 15548080791, GRAČANSKA CESTA 93, 10000 Zagreb</izvorni_sadrzaj>
    <derivirana_varijabla naziv="DomainObject.Predmet.ProtustrankaWithAdressOIB_1">ALODIS ART d.o.o., OIB 15548080791, GRAČANSKA CESTA 93, 10000 Zagreb</derivirana_varijabla>
  </DomainObject.Predmet.ProtustrankaWithAdressOIB>
  <DomainObject.Predmet.ProtustrankaNazivFormated>
    <izvorni_sadrzaj>ALODIS ART d.o.o.</izvorni_sadrzaj>
    <derivirana_varijabla naziv="DomainObject.Predmet.ProtustrankaNazivFormated_1">ALODIS ART d.o.o.</derivirana_varijabla>
  </DomainObject.Predmet.ProtustrankaNazivFormated>
  <DomainObject.Predmet.ProtustrankaNazivFormatedOIB>
    <izvorni_sadrzaj>ALODIS ART d.o.o., OIB 15548080791</izvorni_sadrzaj>
    <derivirana_varijabla naziv="DomainObject.Predmet.ProtustrankaNazivFormatedOIB_1">ALODIS ART d.o.o., OIB 15548080791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ALODIS ART d.o.o.</izvorni_sadrzaj>
    <derivirana_varijabla naziv="DomainObject.Predmet.StrankaFormated_1">  ALODIS ART d.o.o.</derivirana_varijabla>
  </DomainObject.Predmet.StrankaFormated>
  <DomainObject.Predmet.StrankaFormatedOIB>
    <izvorni_sadrzaj>  ALODIS ART d.o.o., OIB 15548080791</izvorni_sadrzaj>
    <derivirana_varijabla naziv="DomainObject.Predmet.StrankaFormatedOIB_1">  ALODIS ART d.o.o., OIB 15548080791</derivirana_varijabla>
  </DomainObject.Predmet.StrankaFormatedOIB>
  <DomainObject.Predmet.StrankaFormatedWithAdress>
    <izvorni_sadrzaj> ALODIS ART d.o.o., Korčulanska cesta 93, 10000 Zagreb</izvorni_sadrzaj>
    <derivirana_varijabla naziv="DomainObject.Predmet.StrankaFormatedWithAdress_1"> ALODIS ART d.o.o., Korčulanska cesta 93, 10000 Zagreb</derivirana_varijabla>
  </DomainObject.Predmet.StrankaFormatedWithAdress>
  <DomainObject.Predmet.StrankaFormatedWithAdressOIB>
    <izvorni_sadrzaj> ALODIS ART d.o.o., OIB 15548080791, Korčulanska cesta 93, 10000 Zagreb</izvorni_sadrzaj>
    <derivirana_varijabla naziv="DomainObject.Predmet.StrankaFormatedWithAdressOIB_1"> ALODIS ART d.o.o., OIB 15548080791, Korčulanska cesta 93, 10000 Zagreb</derivirana_varijabla>
  </DomainObject.Predmet.StrankaFormatedWithAdressOIB>
  <DomainObject.Predmet.StrankaWithAdress>
    <izvorni_sadrzaj>ALODIS ART d.o.o. Korčulanska cesta 93,10000 Zagreb</izvorni_sadrzaj>
    <derivirana_varijabla naziv="DomainObject.Predmet.StrankaWithAdress_1">ALODIS ART d.o.o. Korčulanska cesta 93,10000 Zagreb</derivirana_varijabla>
  </DomainObject.Predmet.StrankaWithAdress>
  <DomainObject.Predmet.StrankaWithAdressOIB>
    <izvorni_sadrzaj>ALODIS ART d.o.o., OIB 15548080791, Korčulanska cesta 93,10000 Zagreb</izvorni_sadrzaj>
    <derivirana_varijabla naziv="DomainObject.Predmet.StrankaWithAdressOIB_1">ALODIS ART d.o.o., OIB 15548080791, Korčulanska cesta 93,10000 Zagreb</derivirana_varijabla>
  </DomainObject.Predmet.StrankaWithAdressOIB>
  <DomainObject.Predmet.StrankaNazivFormated>
    <izvorni_sadrzaj>ALODIS ART d.o.o.</izvorni_sadrzaj>
    <derivirana_varijabla naziv="DomainObject.Predmet.StrankaNazivFormated_1">ALODIS ART d.o.o.</derivirana_varijabla>
  </DomainObject.Predmet.StrankaNazivFormated>
  <DomainObject.Predmet.StrankaNazivFormatedOIB>
    <izvorni_sadrzaj>ALODIS ART d.o.o., OIB 15548080791</izvorni_sadrzaj>
    <derivirana_varijabla naziv="DomainObject.Predmet.StrankaNazivFormatedOIB_1">ALODIS ART d.o.o., OIB 15548080791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- N. Radić</izvorni_sadrzaj>
    <derivirana_varijabla naziv="DomainObject.Predmet.TrenutnaLokacijaSpisa.Naziv_1">1.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ALODIS ART d.o.o.</item>
    </izvorni_sadrzaj>
    <derivirana_varijabla naziv="DomainObject.Predmet.StrankaListFormated_1">
      <item>ALODIS ART d.o.o.</item>
    </derivirana_varijabla>
  </DomainObject.Predmet.StrankaListFormated>
  <DomainObject.Predmet.StrankaListFormatedOIB>
    <izvorni_sadrzaj>
      <item>ALODIS ART d.o.o., OIB 15548080791</item>
    </izvorni_sadrzaj>
    <derivirana_varijabla naziv="DomainObject.Predmet.StrankaListFormatedOIB_1">
      <item>ALODIS ART d.o.o., OIB 15548080791</item>
    </derivirana_varijabla>
  </DomainObject.Predmet.StrankaListFormatedOIB>
  <DomainObject.Predmet.StrankaListFormatedWithAdress>
    <izvorni_sadrzaj>
      <item>ALODIS ART d.o.o., Korčulanska cesta 93, 10000 Zagreb</item>
    </izvorni_sadrzaj>
    <derivirana_varijabla naziv="DomainObject.Predmet.StrankaListFormatedWithAdress_1">
      <item>ALODIS ART d.o.o., Korčulanska cesta 93, 10000 Zagreb</item>
    </derivirana_varijabla>
  </DomainObject.Predmet.StrankaListFormatedWithAdress>
  <DomainObject.Predmet.StrankaListFormatedWithAdressOIB>
    <izvorni_sadrzaj>
      <item>ALODIS ART d.o.o., OIB 15548080791, Korčulanska cesta 93, 10000 Zagreb</item>
    </izvorni_sadrzaj>
    <derivirana_varijabla naziv="DomainObject.Predmet.StrankaListFormatedWithAdressOIB_1">
      <item>ALODIS ART d.o.o., OIB 15548080791, Korčulanska cesta 93, 10000 Zagreb</item>
    </derivirana_varijabla>
  </DomainObject.Predmet.StrankaListFormatedWithAdressOIB>
  <DomainObject.Predmet.StrankaListNazivFormated>
    <izvorni_sadrzaj>
      <item>ALODIS ART d.o.o.</item>
    </izvorni_sadrzaj>
    <derivirana_varijabla naziv="DomainObject.Predmet.StrankaListNazivFormated_1">
      <item>ALODIS ART d.o.o.</item>
    </derivirana_varijabla>
  </DomainObject.Predmet.StrankaListNazivFormated>
  <DomainObject.Predmet.StrankaListNazivFormatedOIB>
    <izvorni_sadrzaj>
      <item>ALODIS ART d.o.o., OIB 15548080791</item>
    </izvorni_sadrzaj>
    <derivirana_varijabla naziv="DomainObject.Predmet.StrankaListNazivFormatedOIB_1">
      <item>ALODIS ART d.o.o., OIB 15548080791</item>
    </derivirana_varijabla>
  </DomainObject.Predmet.StrankaListNazivFormatedOIB>
  <DomainObject.Predmet.ProtuStrankaListFormated>
    <izvorni_sadrzaj>
      <item>ALODIS ART d.o.o. zastupanog po punomoćniku IGOR SVILAR</item>
    </izvorni_sadrzaj>
    <derivirana_varijabla naziv="DomainObject.Predmet.ProtuStrankaListFormated_1">
      <item>ALODIS ART d.o.o. zastupanog po punomoćniku IGOR SVILAR</item>
    </derivirana_varijabla>
  </DomainObject.Predmet.ProtuStrankaListFormated>
  <DomainObject.Predmet.ProtuStrankaListFormatedOIB>
    <izvorni_sadrzaj>
      <item>ALODIS ART d.o.o., OIB 15548080791 zastupanog po punomoćniku IGOR SVILAR</item>
    </izvorni_sadrzaj>
    <derivirana_varijabla naziv="DomainObject.Predmet.ProtuStrankaListFormatedOIB_1">
      <item>ALODIS ART d.o.o., OIB 15548080791 zastupanog po punomoćniku IGOR SVILAR</item>
    </derivirana_varijabla>
  </DomainObject.Predmet.ProtuStrankaListFormatedOIB>
  <DomainObject.Predmet.ProtuStrankaListFormatedWithAdress>
    <izvorni_sadrzaj>
      <item>ALODIS ART d.o.o., GRAČANSKA CESTA 93, 10000 Zagreb zastupanog po punomoćniku IGOR SVILAR</item>
    </izvorni_sadrzaj>
    <derivirana_varijabla naziv="DomainObject.Predmet.ProtuStrankaListFormatedWithAdress_1">
      <item>ALODIS ART d.o.o., GRAČANSKA CESTA 93, 10000 Zagreb zastupanog po punomoćniku IGOR SVILAR</item>
    </derivirana_varijabla>
  </DomainObject.Predmet.ProtuStrankaListFormatedWithAdress>
  <DomainObject.Predmet.ProtuStrankaListFormatedWithAdressOIB>
    <izvorni_sadrzaj>
      <item>ALODIS ART d.o.o., OIB 15548080791, GRAČANSKA CESTA 93, 10000 Zagreb zastupanog po punomoćniku IGOR SVILAR</item>
    </izvorni_sadrzaj>
    <derivirana_varijabla naziv="DomainObject.Predmet.ProtuStrankaListFormatedWithAdressOIB_1">
      <item>ALODIS ART d.o.o., OIB 15548080791, GRAČANSKA CESTA 93, 10000 Zagreb zastupanog po punomoćniku IGOR SVILAR</item>
    </derivirana_varijabla>
  </DomainObject.Predmet.ProtuStrankaListFormatedWithAdressOIB>
  <DomainObject.Predmet.ProtuStrankaListNazivFormated>
    <izvorni_sadrzaj>
      <item>ALODIS ART d.o.o.</item>
    </izvorni_sadrzaj>
    <derivirana_varijabla naziv="DomainObject.Predmet.ProtuStrankaListNazivFormated_1">
      <item>ALODIS ART d.o.o.</item>
    </derivirana_varijabla>
  </DomainObject.Predmet.ProtuStrankaListNazivFormated>
  <DomainObject.Predmet.ProtuStrankaListNazivFormatedOIB>
    <izvorni_sadrzaj>
      <item>ALODIS ART d.o.o., OIB 15548080791</item>
    </izvorni_sadrzaj>
    <derivirana_varijabla naziv="DomainObject.Predmet.ProtuStrankaListNazivFormatedOIB_1">
      <item>ALODIS ART d.o.o., OIB 15548080791</item>
    </derivirana_varijabla>
  </DomainObject.Predmet.ProtuStrankaListNazivFormatedOIB>
  <DomainObject.Predmet.OstaliListFormated>
    <izvorni_sadrzaj>
      <item>IGOR SVILAR punomoćnik sudionika u postupku ALODIS ART d.o.o.</item>
      <item>Božidar Hižman</item>
    </izvorni_sadrzaj>
    <derivirana_varijabla naziv="DomainObject.Predmet.OstaliListFormated_1">
      <item>IGOR SVILAR punomoćnik sudionika u postupku ALODIS ART d.o.o.</item>
      <item>Božidar Hižman</item>
    </derivirana_varijabla>
  </DomainObject.Predmet.OstaliListFormated>
  <DomainObject.Predmet.OstaliListFormatedOIB>
    <izvorni_sadrzaj>
      <item>IGOR SVILAR, OIB 55678665212 punomoćnik sudionika u postupku ALODIS ART d.o.o.</item>
      <item>Božidar Hižman, OIB 90478276304</item>
    </izvorni_sadrzaj>
    <derivirana_varijabla naziv="DomainObject.Predmet.OstaliListFormatedOIB_1">
      <item>IGOR SVILAR, OIB 55678665212 punomoćnik sudionika u postupku ALODIS ART d.o.o.</item>
      <item>Božidar Hižman, OIB 90478276304</item>
    </derivirana_varijabla>
  </DomainObject.Predmet.OstaliListFormatedOIB>
  <DomainObject.Predmet.OstaliListFormatedWithAdress>
    <izvorni_sadrzaj>
      <item>IGOR SVILAR, GREDIČKA 23, 10000 Zagreb punomoćnik sudionika u postupku ALODIS ART d.o.o.</item>
      <item>Božidar Hižman, Z. Rogoza 1, 10000 Zagreb</item>
    </izvorni_sadrzaj>
    <derivirana_varijabla naziv="DomainObject.Predmet.OstaliListFormatedWithAdress_1">
      <item>IGOR SVILAR, GREDIČKA 23, 10000 Zagreb punomoćnik sudionika u postupku ALODIS ART d.o.o.</item>
      <item>Božidar Hižman, Z. Rogoza 1, 10000 Zagreb</item>
    </derivirana_varijabla>
  </DomainObject.Predmet.OstaliListFormatedWithAdress>
  <DomainObject.Predmet.OstaliListFormatedWithAdressOIB>
    <izvorni_sadrzaj>
      <item>IGOR SVILAR, OIB 55678665212, GREDIČKA 23, 10000 Zagreb punomoćnik sudionika u postupku ALODIS ART d.o.o.</item>
      <item>Božidar Hižman, OIB 90478276304, Z. Rogoza 1, 10000 Zagreb</item>
    </izvorni_sadrzaj>
    <derivirana_varijabla naziv="DomainObject.Predmet.OstaliListFormatedWithAdressOIB_1">
      <item>IGOR SVILAR, OIB 55678665212, GREDIČKA 23, 10000 Zagreb punomoćnik sudionika u postupku ALODIS ART d.o.o.</item>
      <item>Božidar Hižman, OIB 90478276304, Z. Rogoza 1, 10000 Zagreb</item>
    </derivirana_varijabla>
  </DomainObject.Predmet.OstaliListFormatedWithAdressOIB>
  <DomainObject.Predmet.OstaliListNazivFormated>
    <izvorni_sadrzaj>
      <item>IGOR SVILAR</item>
      <item>Božidar Hižman</item>
    </izvorni_sadrzaj>
    <derivirana_varijabla naziv="DomainObject.Predmet.OstaliListNazivFormated_1">
      <item>IGOR SVILAR</item>
      <item>Božidar Hižman</item>
    </derivirana_varijabla>
  </DomainObject.Predmet.OstaliListNazivFormated>
  <DomainObject.Predmet.OstaliListNazivFormatedOIB>
    <izvorni_sadrzaj>
      <item>IGOR SVILAR, OIB 55678665212</item>
      <item>Božidar Hižman, OIB 90478276304</item>
    </izvorni_sadrzaj>
    <derivirana_varijabla naziv="DomainObject.Predmet.OstaliListNazivFormatedOIB_1">
      <item>IGOR SVILAR, OIB 55678665212</item>
      <item>Božidar Hižman, OIB 90478276304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St-263/2011-91</izvorni_sadrzaj>
    <derivirana_varijabla naziv="DomainObject.PoslovniBrojDokumenta_1">St-263/2011-91</derivirana_varijabla>
  </DomainObject.PoslovniBrojDokumenta>
  <DomainObject.Predmet.StrankaIDrugi>
    <izvorni_sadrzaj>ALODIS ART d.o.o.</izvorni_sadrzaj>
    <derivirana_varijabla naziv="DomainObject.Predmet.StrankaIDrugi_1">ALODIS ART d.o.o.</derivirana_varijabla>
  </DomainObject.Predmet.StrankaIDrugi>
  <DomainObject.Predmet.ProtustrankaIDrugi>
    <izvorni_sadrzaj>ALODIS ART d.o.o.</izvorni_sadrzaj>
    <derivirana_varijabla naziv="DomainObject.Predmet.ProtustrankaIDrugi_1">ALODIS ART d.o.o.</derivirana_varijabla>
  </DomainObject.Predmet.ProtustrankaIDrugi>
  <DomainObject.Predmet.StrankaIDrugiAdressOIB>
    <izvorni_sadrzaj>ALODIS ART d.o.o., OIB 15548080791, Korčulanska cesta 93, 10000 Zagreb</izvorni_sadrzaj>
    <derivirana_varijabla naziv="DomainObject.Predmet.StrankaIDrugiAdressOIB_1">ALODIS ART d.o.o., OIB 15548080791, Korčulanska cesta 93, 10000 Zagreb</derivirana_varijabla>
  </DomainObject.Predmet.StrankaIDrugiAdressOIB>
  <DomainObject.Predmet.ProtustrankaIDrugiAdressOIB>
    <izvorni_sadrzaj>ALODIS ART d.o.o., OIB 15548080791, GRAČANSKA CESTA 93, 10000 Zagreb</izvorni_sadrzaj>
    <derivirana_varijabla naziv="DomainObject.Predmet.ProtustrankaIDrugiAdressOIB_1">ALODIS ART d.o.o., OIB 15548080791, GRAČANSKA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2014.</izvorni_sadrzaj>
    <derivirana_varijabla naziv="DomainObject.Predmet.OdlukaRjesenje.DatumDonosenjaOdluke_1">6. svibnja 2014.</derivirana_varijabla>
  </DomainObject.Predmet.OdlukaRjesenje.DatumDonosenjaOdluke>
  <DomainObject.Predmet.OdlukaRjesenje.DatumPravomocnosti>
    <izvorni_sadrzaj>21. lipnja 2014.</izvorni_sadrzaj>
    <derivirana_varijabla naziv="DomainObject.Predmet.OdlukaRjesenje.DatumPravomocnosti_1">21. lipnja 2014.</derivirana_varijabla>
  </DomainObject.Predmet.OdlukaRjesenje.DatumPravomocnosti>
  <DomainObject.Predmet.OdlukaRjesenje.Oznaka>
    <izvorni_sadrzaj>St-263/2011-83</izvorni_sadrzaj>
    <derivirana_varijabla naziv="DomainObject.Predmet.OdlukaRjesenje.Oznaka_1">St-263/2011-83</derivirana_varijabla>
  </DomainObject.Predmet.OdlukaRjesenje.Oznaka>
  <DomainObject.Predmet.SudioniciListNaziv>
    <izvorni_sadrzaj>
      <item>IGOR SVILAR</item>
      <item>ALODIS ART d.o.o.</item>
      <item>Božidar Hižman</item>
      <item>ALODIS ART d.o.o.</item>
    </izvorni_sadrzaj>
    <derivirana_varijabla naziv="DomainObject.Predmet.SudioniciListNaziv_1">
      <item>IGOR SVILAR</item>
      <item>ALODIS ART d.o.o.</item>
      <item>Božidar Hižman</item>
      <item>ALODIS ART d.o.o.</item>
    </derivirana_varijabla>
  </DomainObject.Predmet.SudioniciListNaziv>
  <DomainObject.Predmet.SudioniciListAdressOIB>
    <izvorni_sadrzaj>
      <item>IGOR SVILAR, OIB 55678665212, GREDIČKA 23,10000 Zagreb</item>
      <item>ALODIS ART d.o.o., OIB 15548080791, GRAČANSKA CESTA 93,10000 Zagreb</item>
      <item>Božidar Hižman, OIB 90478276304, Z. Rogoza 1,10000 Zagreb</item>
      <item>ALODIS ART d.o.o., OIB 15548080791, Korčulanska cesta 93,10000 Zagreb</item>
    </izvorni_sadrzaj>
    <derivirana_varijabla naziv="DomainObject.Predmet.SudioniciListAdressOIB_1">
      <item>IGOR SVILAR, OIB 55678665212, GREDIČKA 23,10000 Zagreb</item>
      <item>ALODIS ART d.o.o., OIB 15548080791, GRAČANSKA CESTA 93,10000 Zagreb</item>
      <item>Božidar Hižman, OIB 90478276304, Z. Rogoza 1,10000 Zagreb</item>
      <item>ALODIS ART d.o.o., OIB 15548080791, Korčulanska cesta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55678665212</item>
      <item>, OIB 15548080791</item>
      <item>, OIB 90478276304</item>
      <item>, OIB 15548080791</item>
    </izvorni_sadrzaj>
    <derivirana_varijabla naziv="DomainObject.Predmet.SudioniciListNazivOIB_1">
      <item>, OIB 55678665212</item>
      <item>, OIB 15548080791</item>
      <item>, OIB 90478276304</item>
      <item>, OIB 15548080791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98E23-A44C-4F77-83E6-BB228C33E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1444</properties:Characters>
  <properties:Lines>43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2017-05-17T12:23:00Z</dcterms:created>
  <dc:creator>nradic</dc:creator>
  <cp:lastModifiedBy>Tatjana Slaviček</cp:lastModifiedBy>
  <cp:lastPrinted>2017-05-22T11:10:00Z</cp:lastPrinted>
  <dcterms:modified xmlns:xsi="http://www.w3.org/2001/XMLSchema-instance" xsi:type="dcterms:W3CDTF">2017-05-22T11:20:00Z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St-263/2011-91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