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6ad7" w14:paraId="c796ad7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</w:t>
      </w:r>
      <w:r w:rsidR="00FE2DD0">
        <w:rPr>
          <w:b/>
          <w:sz w:val="22"/>
          <w:szCs w:val="22"/>
        </w:rPr>
        <w:t>413</w:t>
      </w:r>
      <w:r w:rsidR="004E2A1F">
        <w:rPr>
          <w:b/>
          <w:sz w:val="22"/>
          <w:szCs w:val="22"/>
        </w:rPr>
        <w:t>/2015-</w:t>
      </w:r>
      <w:r w:rsidR="00FE2DD0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DF0529">
        <w:rPr>
          <w:b/>
        </w:rPr>
        <w:t>MANEO</w:t>
      </w:r>
      <w:r w:rsidR="002733BE">
        <w:rPr>
          <w:b/>
        </w:rPr>
        <w:t xml:space="preserve"> d.o.o.</w:t>
      </w:r>
      <w:r w:rsidR="002733BE">
        <w:t xml:space="preserve">, </w:t>
      </w:r>
      <w:r w:rsidR="00FE2DD0">
        <w:t>Mlini</w:t>
      </w:r>
      <w:r w:rsidR="0001106E">
        <w:t xml:space="preserve">, </w:t>
      </w:r>
      <w:r w:rsidR="00FE2DD0">
        <w:t>Put za Zavrelje 7</w:t>
      </w:r>
      <w:r w:rsidR="003C31ED">
        <w:t>,</w:t>
      </w:r>
      <w:r w:rsidR="00AC519C">
        <w:t xml:space="preserve"> </w:t>
      </w:r>
      <w:r>
        <w:t xml:space="preserve">OIB: </w:t>
      </w:r>
      <w:r w:rsidR="00FE2DD0">
        <w:t>54372114439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FE2DD0" w:rsidRPr="00FE2DD0">
        <w:rPr>
          <w:b/>
        </w:rPr>
        <w:t xml:space="preserve"> </w:t>
      </w:r>
      <w:r w:rsidR="00FE2DD0">
        <w:rPr>
          <w:b/>
        </w:rPr>
        <w:t>MANEO d.o.o.</w:t>
      </w:r>
      <w:r w:rsidR="00FE2DD0">
        <w:t>, Mlini, Put za Zavrelje 7, OIB: 54372114439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FE2DD0">
        <w:rPr>
          <w:sz w:val="22"/>
          <w:szCs w:val="22"/>
        </w:rPr>
        <w:t>23.239,04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00496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00496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1106E"/>
    <w:rsid w:val="00030D6E"/>
    <w:rsid w:val="00166031"/>
    <w:rsid w:val="001F0678"/>
    <w:rsid w:val="002733BE"/>
    <w:rsid w:val="003C31ED"/>
    <w:rsid w:val="00447F0F"/>
    <w:rsid w:val="004E2A1F"/>
    <w:rsid w:val="00656F92"/>
    <w:rsid w:val="00674A8E"/>
    <w:rsid w:val="007C71CF"/>
    <w:rsid w:val="007D1F61"/>
    <w:rsid w:val="008B1FE5"/>
    <w:rsid w:val="009641F0"/>
    <w:rsid w:val="00A1036C"/>
    <w:rsid w:val="00A30159"/>
    <w:rsid w:val="00AC519C"/>
    <w:rsid w:val="00DF0529"/>
    <w:rsid w:val="00FA1EDD"/>
    <w:rsid w:val="00FE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15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15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1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15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15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15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1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15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St-2413/2015</izvorni_sadrzaj>
    <derivirana_varijabla naziv="DomainObject.Predmet.OznakaBroj_1">St-2413/2015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MANEO d.o.o. za savjetovanje i promicanje turizma</izvorni_sadrzaj>
    <derivirana_varijabla naziv="DomainObject.Predmet.ProtustrankaFormated_1">  MANEO d.o.o. za savjetovanje i promicanje turizma</derivirana_varijabla>
  </DomainObject.Predmet.ProtustrankaFormated>
  <DomainObject.Predmet.ProtustrankaFormatedOIB>
    <izvorni_sadrzaj>  MANEO d.o.o. za savjetovanje i promicanje turizma, OIB 54372114439</izvorni_sadrzaj>
    <derivirana_varijabla naziv="DomainObject.Predmet.ProtustrankaFormatedOIB_1">  MANEO d.o.o. za savjetovanje i promicanje turizma, OIB 54372114439</derivirana_varijabla>
  </DomainObject.Predmet.ProtustrankaFormatedOIB>
  <DomainObject.Predmet.ProtustrankaFormatedWithAdress>
    <izvorni_sadrzaj> MANEO d.o.o. za savjetovanje i promicanje turizma, Put za Zavrelje 7, 20207 Mlini</izvorni_sadrzaj>
    <derivirana_varijabla naziv="DomainObject.Predmet.ProtustrankaFormatedWithAdress_1"> MANEO d.o.o. za savjetovanje i promicanje turizma, Put za Zavrelje 7, 20207 Mlini</derivirana_varijabla>
  </DomainObject.Predmet.ProtustrankaFormatedWithAdress>
  <DomainObject.Predmet.ProtustrankaFormatedWithAdressOIB>
    <izvorni_sadrzaj> MANEO d.o.o. za savjetovanje i promicanje turizma, OIB 54372114439, Put za Zavrelje 7, 20207 Mlini</izvorni_sadrzaj>
    <derivirana_varijabla naziv="DomainObject.Predmet.ProtustrankaFormatedWithAdressOIB_1"> MANEO d.o.o. za savjetovanje i promicanje turizma, OIB 54372114439, Put za Zavrelje 7, 20207 Mlini</derivirana_varijabla>
  </DomainObject.Predmet.ProtustrankaFormatedWithAdressOIB>
  <DomainObject.Predmet.ProtustrankaWithAdress>
    <izvorni_sadrzaj>MANEO d.o.o. za savjetovanje i promicanje turizma Put za Zavrelje 7, 20207 Mlini</izvorni_sadrzaj>
    <derivirana_varijabla naziv="DomainObject.Predmet.ProtustrankaWithAdress_1">MANEO d.o.o. za savjetovanje i promicanje turizma Put za Zavrelje 7, 20207 Mlini</derivirana_varijabla>
  </DomainObject.Predmet.ProtustrankaWithAdress>
  <DomainObject.Predmet.ProtustrankaWithAdressOIB>
    <izvorni_sadrzaj>MANEO d.o.o. za savjetovanje i promicanje turizma, OIB 54372114439, Put za Zavrelje 7, 20207 Mlini</izvorni_sadrzaj>
    <derivirana_varijabla naziv="DomainObject.Predmet.ProtustrankaWithAdressOIB_1">MANEO d.o.o. za savjetovanje i promicanje turizma, OIB 54372114439, Put za Zavrelje 7, 20207 Mlini</derivirana_varijabla>
  </DomainObject.Predmet.ProtustrankaWithAdressOIB>
  <DomainObject.Predmet.ProtustrankaNazivFormated>
    <izvorni_sadrzaj>MANEO d.o.o. za savjetovanje i promicanje turizma</izvorni_sadrzaj>
    <derivirana_varijabla naziv="DomainObject.Predmet.ProtustrankaNazivFormated_1">MANEO d.o.o. za savjetovanje i promicanje turizma</derivirana_varijabla>
  </DomainObject.Predmet.ProtustrankaNazivFormated>
  <DomainObject.Predmet.ProtustrankaNazivFormatedOIB>
    <izvorni_sadrzaj>MANEO d.o.o. za savjetovanje i promicanje turizma, OIB 54372114439</izvorni_sadrzaj>
    <derivirana_varijabla naziv="DomainObject.Predmet.ProtustrankaNazivFormatedOIB_1">MANEO d.o.o. za savjetovanje i promicanje turizma, OIB 54372114439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23239.04</izvorni_sadrzaj>
    <derivirana_varijabla naziv="DomainObject.Predmet.TrenutnaVrijednost_1">23239.04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MANEO d.o.o. za savjetovanje i promicanje turizma</item>
    </izvorni_sadrzaj>
    <derivirana_varijabla naziv="DomainObject.Predmet.ProtuStrankaListFormated_1">
      <item>MANEO d.o.o. za savjetovanje i promicanje turizma</item>
    </derivirana_varijabla>
  </DomainObject.Predmet.ProtuStrankaListFormated>
  <DomainObject.Predmet.ProtuStrankaListFormatedOIB>
    <izvorni_sadrzaj>
      <item>MANEO d.o.o. za savjetovanje i promicanje turizma, OIB 54372114439</item>
    </izvorni_sadrzaj>
    <derivirana_varijabla naziv="DomainObject.Predmet.ProtuStrankaListFormatedOIB_1">
      <item>MANEO d.o.o. za savjetovanje i promicanje turizma, OIB 54372114439</item>
    </derivirana_varijabla>
  </DomainObject.Predmet.ProtuStrankaListFormatedOIB>
  <DomainObject.Predmet.ProtuStrankaListFormatedWithAdress>
    <izvorni_sadrzaj>
      <item>MANEO d.o.o. za savjetovanje i promicanje turizma, Put za Zavrelje 7, 20207 Mlini</item>
    </izvorni_sadrzaj>
    <derivirana_varijabla naziv="DomainObject.Predmet.ProtuStrankaListFormatedWithAdress_1">
      <item>MANEO d.o.o. za savjetovanje i promicanje turizma, Put za Zavrelje 7, 20207 Mlini</item>
    </derivirana_varijabla>
  </DomainObject.Predmet.ProtuStrankaListFormatedWithAdress>
  <DomainObject.Predmet.ProtuStrankaListFormatedWithAdressOIB>
    <izvorni_sadrzaj>
      <item>MANEO d.o.o. za savjetovanje i promicanje turizma, OIB 54372114439, Put za Zavrelje 7, 20207 Mlini</item>
    </izvorni_sadrzaj>
    <derivirana_varijabla naziv="DomainObject.Predmet.ProtuStrankaListFormatedWithAdressOIB_1">
      <item>MANEO d.o.o. za savjetovanje i promicanje turizma, OIB 54372114439, Put za Zavrelje 7, 20207 Mlini</item>
    </derivirana_varijabla>
  </DomainObject.Predmet.ProtuStrankaListFormatedWithAdressOIB>
  <DomainObject.Predmet.ProtuStrankaListNazivFormated>
    <izvorni_sadrzaj>
      <item>MANEO d.o.o. za savjetovanje i promicanje turizma</item>
    </izvorni_sadrzaj>
    <derivirana_varijabla naziv="DomainObject.Predmet.ProtuStrankaListNazivFormated_1">
      <item>MANEO d.o.o. za savjetovanje i promicanje turizma</item>
    </derivirana_varijabla>
  </DomainObject.Predmet.ProtuStrankaListNazivFormated>
  <DomainObject.Predmet.ProtuStrankaListNazivFormatedOIB>
    <izvorni_sadrzaj>
      <item>MANEO d.o.o. za savjetovanje i promicanje turizma, OIB 54372114439</item>
    </izvorni_sadrzaj>
    <derivirana_varijabla naziv="DomainObject.Predmet.ProtuStrankaListNazivFormatedOIB_1">
      <item>MANEO d.o.o. za savjetovanje i promicanje turizma, OIB 54372114439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MANEO d.o.o. za savjetovanje i promicanje turizma</izvorni_sadrzaj>
    <derivirana_varijabla naziv="DomainObject.Predmet.ProtustrankaIDrugi_1">MANEO d.o.o. za savjetovanje i promicanje turizma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MANEO d.o.o. za savjetovanje i promicanje turizma, OIB 54372114439, Put za Zavrelje 7, 20207 Mlini</izvorni_sadrzaj>
    <derivirana_varijabla naziv="DomainObject.Predmet.ProtustrankaIDrugiAdressOIB_1">MANEO d.o.o. za savjetovanje i promicanje turizma, OIB 54372114439, Put za Zavrelje 7,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MANEO d.o.o. za savjetovanje i promicanje turizma</item>
    </izvorni_sadrzaj>
    <derivirana_varijabla naziv="DomainObject.Predmet.SudioniciListNaziv_1">
      <item>FINA, RC Split, Podružnica Dubrovnik</item>
      <item>MANEO d.o.o. za savjetovanje i promicanje turizma</item>
    </derivirana_varijabla>
  </DomainObject.Predmet.SudioniciListNaziv>
  <DomainObject.Predmet.SudioniciListAdressOIB>
    <izvorni_sadrzaj>
      <item>FINA, RC Split, Podružnica Dubrovnik, OIB 85821130368, Vukovarska 2,20000 Dubrovnik</item>
      <item>MANEO d.o.o. za savjetovanje i promicanje turizma, OIB 54372114439, Put za Zavrelje 7,20207 Mlini</item>
    </izvorni_sadrzaj>
    <derivirana_varijabla naziv="DomainObject.Predmet.SudioniciListAdressOIB_1">
      <item>FINA, RC Split, Podružnica Dubrovnik, OIB 85821130368, Vukovarska 2,20000 Dubrovnik</item>
      <item>MANEO d.o.o. za savjetovanje i promicanje turizma, OIB 54372114439, Put za Zavrelje 7,20207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54372114439</item>
    </izvorni_sadrzaj>
    <derivirana_varijabla naziv="DomainObject.Predmet.SudioniciListNazivOIB_1">
      <item>, OIB 85821130368</item>
      <item>, OIB 54372114439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1608</properties:Characters>
  <properties:Lines>49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2015-12-23T13:51:00Z</dcterms:created>
  <dc:creator>Mirjana Mihović</dc:creator>
  <cp:lastModifiedBy>Mara Marčinko</cp:lastModifiedBy>
  <cp:lastPrinted>2015-12-28T09:20:00Z</cp:lastPrinted>
  <dcterms:modified xmlns:xsi="http://www.w3.org/2001/XMLSchema-instance" xsi:type="dcterms:W3CDTF">2015-12-28T09:21:00Z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