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a3c5" w14:paraId="b21a3c5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BF75F0">
        <w:t>5</w:t>
      </w:r>
      <w:r w:rsidR="00B20228">
        <w:t>0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B20228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8A2843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E-193, </w:t>
      </w:r>
      <w:r w:rsidRPr="00103A86">
        <w:t>PARKIRNO MJESTO</w:t>
      </w:r>
      <w:r>
        <w:t xml:space="preserve"> - P 86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6593C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B20228">
        <w:rPr>
          <w:b/>
          <w:u w:val="single"/>
        </w:rPr>
        <w:t>0</w:t>
      </w:r>
      <w:r w:rsidR="008A2843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B20228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EB198E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EB198E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20228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198E"/>
    <w:rsid w:val="00EB3505"/>
    <w:rsid w:val="00ED2B2D"/>
    <w:rsid w:val="00ED4CA0"/>
    <w:rsid w:val="00F053F4"/>
    <w:rsid w:val="00F1024E"/>
    <w:rsid w:val="00F336E7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1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St-5/2018-148</izvorni_sadrzaj>
    <derivirana_varijabla naziv="DomainObject.PredzadnjaOdlukaIzPredmeta.Oznaka_1">St-5/2018-148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2019-01-02T13:42:00Z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(1st-5-18-155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