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9a7d" w14:paraId="85d9a7d" w:rsidRDefault="00952304" w:rsidP="001940FB" w:rsidR="0095230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52304" w:rsidR="001065A0" w:rsidRPr="00952304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C507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71B3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52304" w:rsidP="00AA6BCF" w:rsidR="0095230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52304" w:rsidP="00952304" w:rsidR="009523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52304" w:rsidP="00952304" w:rsidR="009523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52304" w:rsidP="00AA6BCF" w:rsidR="0095230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5230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5230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06DCA">
        <w:rPr>
          <w:rFonts w:cs="Calibri" w:eastAsia="Arial Unicode MS" w:hAnsi="Calibri" w:ascii="Calibri"/>
          <w:kern w:val="1"/>
          <w:lang w:eastAsia="ar-SA" w:val="hr-HR"/>
        </w:rPr>
        <w:t>DAVOR B</w:t>
      </w:r>
      <w:r w:rsidR="00B37D88">
        <w:rPr>
          <w:rFonts w:cs="Calibri" w:eastAsia="Arial Unicode MS" w:hAnsi="Calibri" w:ascii="Calibri"/>
          <w:kern w:val="1"/>
          <w:lang w:eastAsia="ar-SA" w:val="hr-HR"/>
        </w:rPr>
        <w:t>URIĆ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52304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37D88">
        <w:rPr>
          <w:rFonts w:cs="Calibri" w:hAnsi="Calibri" w:ascii="Calibri"/>
        </w:rPr>
        <w:t>34.200,18</w:t>
      </w:r>
      <w:r w:rsidR="00B06DCA" w:rsidRPr="00B06DC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37D88" w:rsidRPr="00B37D88">
        <w:rPr>
          <w:rFonts w:cs="Calibri" w:hAnsi="Calibri" w:ascii="Calibri"/>
        </w:rPr>
        <w:t>31.200,18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37D88">
        <w:rPr>
          <w:rFonts w:cs="Calibri" w:hAnsi="Calibri" w:ascii="Calibri"/>
        </w:rPr>
        <w:t>3.000</w:t>
      </w:r>
      <w:r w:rsidR="00B06DCA" w:rsidRPr="00B06DCA">
        <w:rPr>
          <w:rFonts w:cs="Calibri" w:hAnsi="Calibri" w:ascii="Calibri"/>
        </w:rPr>
        <w:t>,00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5230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5230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52304" w:rsidRPr="0095230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5230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37D88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27816" w:rsidP="00B06DCA" w:rsidR="00E27816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7D88">
              <w:rPr>
                <w:rFonts w:cs="Calibri" w:hAnsi="Calibri" w:ascii="Calibri"/>
              </w:rPr>
              <w:t>DAVOR BURIĆ</w:t>
            </w:r>
            <w:r>
              <w:rPr>
                <w:rFonts w:cs="Calibri"/>
              </w:rPr>
              <w:t xml:space="preserve">, </w:t>
            </w:r>
            <w:r w:rsidRPr="00B37D88">
              <w:rPr>
                <w:rFonts w:cs="Calibri"/>
              </w:rPr>
              <w:t xml:space="preserve"> </w:t>
            </w:r>
            <w:r w:rsidRPr="00B37D88">
              <w:rPr>
                <w:rFonts w:cs="Calibri" w:hAnsi="Calibri" w:ascii="Calibri"/>
              </w:rPr>
              <w:t>Kliški put 22, Solin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B37D88">
              <w:rPr>
                <w:rFonts w:cs="Calibri" w:hAnsi="Calibri" w:ascii="Calibri"/>
              </w:rPr>
              <w:t>69060318158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37D8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7D8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7D88">
              <w:rPr>
                <w:rFonts w:cs="Calibri" w:hAnsi="Calibri" w:ascii="Calibri"/>
              </w:rPr>
              <w:t>34.200,00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7D88">
              <w:rPr>
                <w:rFonts w:cs="Calibri" w:hAnsi="Calibri" w:ascii="Calibri"/>
              </w:rPr>
              <w:t>31.200,18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7D88">
              <w:rPr>
                <w:rFonts w:cs="Calibri" w:hAnsi="Calibri" w:ascii="Calibri"/>
              </w:rPr>
              <w:t>3.000,00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F078F" w:rsidP="002F078F" w:rsidR="002F078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24016" w:rsidP="002F078F" w:rsidR="002F078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78F" w:rsidP="002F078F" w:rsidR="002F078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F078F" w:rsidP="002F078F" w:rsidR="002F078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F078F" w:rsidP="002F078F" w:rsidR="002F078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F078F" w:rsidP="002F078F" w:rsidR="002F078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F078F" w:rsidP="002F078F" w:rsidR="002F078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6C3" w:rsidR="006506C3">
      <w:pPr>
        <w:spacing w:after="0"/>
      </w:pPr>
      <w:r>
        <w:separator/>
      </w:r>
    </w:p>
  </w:endnote>
  <w:endnote w:id="0" w:type="continuationSeparator">
    <w:p w:rsidRDefault="006506C3" w:rsidR="006506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1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6C3" w:rsidR="006506C3">
      <w:pPr>
        <w:spacing w:after="0"/>
      </w:pPr>
      <w:r>
        <w:separator/>
      </w:r>
    </w:p>
  </w:footnote>
  <w:footnote w:id="0" w:type="continuationSeparator">
    <w:p w:rsidRDefault="006506C3" w:rsidR="006506C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E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78F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41E2"/>
    <w:rsid w:val="0048690C"/>
    <w:rsid w:val="00492DFC"/>
    <w:rsid w:val="00497107"/>
    <w:rsid w:val="004A214F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23CA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507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6C3"/>
    <w:rsid w:val="00650E7D"/>
    <w:rsid w:val="006579E3"/>
    <w:rsid w:val="0066254F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4016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38BE"/>
    <w:rsid w:val="009449E9"/>
    <w:rsid w:val="0094620F"/>
    <w:rsid w:val="00946C4E"/>
    <w:rsid w:val="0095008D"/>
    <w:rsid w:val="00950BE6"/>
    <w:rsid w:val="009517FB"/>
    <w:rsid w:val="00951DEB"/>
    <w:rsid w:val="00952108"/>
    <w:rsid w:val="00952304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71B3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11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7816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3244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4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1E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1E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1E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1E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4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1E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1E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1E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1E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58152-2452-4922-906D-0E858E29A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1431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St-651/2017-72 / Podnesak - Podnesak (-72.docx)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