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8810" w14:paraId="1678810" w:rsidRDefault="004C68F5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St-627/11-139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E P U B L I K A   H R V A T S K A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 xml:space="preserve">Trgovački sud u Rijeci, po stečajnom sucu Danieli Korlević, u stečajnom postupku nad dužnikom </w:t>
      </w:r>
      <w:r w:rsidR="00A81D59" w:rsidRPr="00343405">
        <w:rPr>
          <w:rFonts w:cs="Times New Roman" w:hAnsi="Times New Roman" w:ascii="Times New Roman"/>
          <w:b/>
          <w:sz w:val="24"/>
        </w:rPr>
        <w:t>HOTEL MIRAMARE d.o.o. u stečaju CRIKVENICA, Ulica Bana Jelačića 2,</w:t>
      </w:r>
      <w:r w:rsidR="00A81D59">
        <w:rPr>
          <w:rFonts w:cs="Times New Roman" w:hAnsi="Times New Roman" w:ascii="Times New Roman"/>
          <w:sz w:val="24"/>
        </w:rPr>
        <w:t xml:space="preserve"> </w:t>
      </w:r>
      <w:r w:rsidR="00A81D59" w:rsidRPr="00343405">
        <w:rPr>
          <w:rFonts w:cs="Times New Roman" w:hAnsi="Times New Roman" w:ascii="Times New Roman"/>
          <w:b/>
          <w:sz w:val="24"/>
        </w:rPr>
        <w:t>OIB 14398490265</w:t>
      </w:r>
      <w:r w:rsidRPr="00E1017F">
        <w:rPr>
          <w:rFonts w:cs="Times New Roman" w:hAnsi="Times New Roman" w:ascii="Times New Roman"/>
          <w:sz w:val="24"/>
        </w:rPr>
        <w:t xml:space="preserve">, odlučujući o prijedlogu stečajnog upravitelja za unovčenje nekretnine, dana </w:t>
      </w:r>
      <w:r w:rsidR="00A81D59">
        <w:rPr>
          <w:rFonts w:cs="Times New Roman" w:hAnsi="Times New Roman" w:ascii="Times New Roman"/>
          <w:sz w:val="24"/>
        </w:rPr>
        <w:t>09. rujna</w:t>
      </w:r>
      <w:r w:rsidRPr="00E1017F">
        <w:rPr>
          <w:rFonts w:cs="Times New Roman" w:hAnsi="Times New Roman" w:ascii="Times New Roman"/>
          <w:sz w:val="24"/>
        </w:rPr>
        <w:t xml:space="preserve"> 2016.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119FB" w:rsidR="00E1017F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 u stečajnom postupku nekretnine stečajnog dužnika upisane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0B5707">
        <w:rPr>
          <w:rFonts w:cs="Times New Roman" w:hAnsi="Times New Roman" w:ascii="Times New Roman"/>
          <w:sz w:val="24"/>
        </w:rPr>
        <w:t xml:space="preserve">Rijeci, </w:t>
      </w:r>
      <w:proofErr w:type="spellStart"/>
      <w:r w:rsidR="000B5707">
        <w:rPr>
          <w:rFonts w:cs="Times New Roman" w:hAnsi="Times New Roman" w:ascii="Times New Roman"/>
          <w:sz w:val="24"/>
        </w:rPr>
        <w:t>z.k</w:t>
      </w:r>
      <w:proofErr w:type="spellEnd"/>
      <w:r w:rsidR="000B5707">
        <w:rPr>
          <w:rFonts w:cs="Times New Roman" w:hAnsi="Times New Roman" w:ascii="Times New Roman"/>
          <w:sz w:val="24"/>
        </w:rPr>
        <w:t xml:space="preserve">. odjel Crikvenica </w:t>
      </w:r>
      <w:proofErr w:type="spellStart"/>
      <w:r w:rsidR="000B5707">
        <w:rPr>
          <w:rFonts w:cs="Times New Roman" w:hAnsi="Times New Roman" w:ascii="Times New Roman"/>
          <w:sz w:val="24"/>
        </w:rPr>
        <w:t>k.č</w:t>
      </w:r>
      <w:proofErr w:type="spellEnd"/>
      <w:r w:rsidR="000B5707">
        <w:rPr>
          <w:rFonts w:cs="Times New Roman" w:hAnsi="Times New Roman" w:ascii="Times New Roman"/>
          <w:sz w:val="24"/>
        </w:rPr>
        <w:t xml:space="preserve">. br. 886/1 hotel, tri zgrade i dvor, ukupne površine 1237čhv, upisane u </w:t>
      </w:r>
      <w:proofErr w:type="spellStart"/>
      <w:r w:rsidR="000B5707">
        <w:rPr>
          <w:rFonts w:cs="Times New Roman" w:hAnsi="Times New Roman" w:ascii="Times New Roman"/>
          <w:sz w:val="24"/>
        </w:rPr>
        <w:t>zk</w:t>
      </w:r>
      <w:proofErr w:type="spellEnd"/>
      <w:r w:rsidR="000B5707">
        <w:rPr>
          <w:rFonts w:cs="Times New Roman" w:hAnsi="Times New Roman" w:ascii="Times New Roman"/>
          <w:sz w:val="24"/>
        </w:rPr>
        <w:t>. ul. 4162 k.o. Crikvenica.</w:t>
      </w: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4119FB" w:rsidP="004119FB" w:rsidR="004119FB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 xml:space="preserve">Određuje se upis zabilježbe rješenja o prodaji nekretnine stečajnog dužnika opisane u točki I. izreke rješenja u zemljišnim knjigama Općinskog suda u </w:t>
      </w:r>
      <w:r w:rsidR="000B5707">
        <w:rPr>
          <w:rFonts w:cs="Times New Roman" w:hAnsi="Times New Roman" w:ascii="Times New Roman"/>
          <w:sz w:val="24"/>
        </w:rPr>
        <w:t xml:space="preserve">Rijeci, </w:t>
      </w:r>
      <w:proofErr w:type="spellStart"/>
      <w:r w:rsidR="000B5707">
        <w:rPr>
          <w:rFonts w:cs="Times New Roman" w:hAnsi="Times New Roman" w:ascii="Times New Roman"/>
          <w:sz w:val="24"/>
        </w:rPr>
        <w:t>z.k</w:t>
      </w:r>
      <w:proofErr w:type="spellEnd"/>
      <w:r w:rsidR="000B5707">
        <w:rPr>
          <w:rFonts w:cs="Times New Roman" w:hAnsi="Times New Roman" w:ascii="Times New Roman"/>
          <w:sz w:val="24"/>
        </w:rPr>
        <w:t xml:space="preserve">. odjel Crikvenica, u </w:t>
      </w:r>
      <w:proofErr w:type="spellStart"/>
      <w:r w:rsidR="000B5707">
        <w:rPr>
          <w:rFonts w:cs="Times New Roman" w:hAnsi="Times New Roman" w:ascii="Times New Roman"/>
          <w:sz w:val="24"/>
        </w:rPr>
        <w:t>zk</w:t>
      </w:r>
      <w:proofErr w:type="spellEnd"/>
      <w:r w:rsidR="000B5707">
        <w:rPr>
          <w:rFonts w:cs="Times New Roman" w:hAnsi="Times New Roman" w:ascii="Times New Roman"/>
          <w:sz w:val="24"/>
        </w:rPr>
        <w:t>. ul. 4162 k.o. Crikvenica</w:t>
      </w:r>
      <w:r w:rsidRPr="00E1017F">
        <w:rPr>
          <w:rFonts w:cs="Times New Roman" w:hAnsi="Times New Roman" w:ascii="Times New Roman"/>
          <w:sz w:val="24"/>
        </w:rPr>
        <w:t xml:space="preserve">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0B5707">
        <w:rPr>
          <w:rFonts w:cs="Times New Roman" w:hAnsi="Times New Roman" w:ascii="Times New Roman"/>
          <w:sz w:val="24"/>
        </w:rPr>
        <w:t>627/11</w:t>
      </w:r>
      <w:r w:rsidR="0006199A">
        <w:rPr>
          <w:rFonts w:cs="Times New Roman" w:hAnsi="Times New Roman" w:ascii="Times New Roman"/>
          <w:sz w:val="24"/>
        </w:rPr>
        <w:t>-33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06199A">
        <w:rPr>
          <w:rFonts w:cs="Times New Roman" w:hAnsi="Times New Roman" w:ascii="Times New Roman"/>
          <w:sz w:val="24"/>
        </w:rPr>
        <w:t xml:space="preserve"> 19. prosinca 2011</w:t>
      </w:r>
      <w:r w:rsidRPr="00E1017F">
        <w:rPr>
          <w:rFonts w:cs="Times New Roman" w:hAnsi="Times New Roman" w:ascii="Times New Roman"/>
          <w:sz w:val="24"/>
        </w:rPr>
        <w:t xml:space="preserve">.g. nad dužnikom je otvoren 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čini nekretnina</w:t>
      </w:r>
      <w:r w:rsidRPr="00E1017F">
        <w:rPr>
          <w:rFonts w:cs="Times New Roman" w:hAnsi="Times New Roman" w:ascii="Times New Roman"/>
          <w:sz w:val="24"/>
        </w:rPr>
        <w:t xml:space="preserve"> koje su predmet ove prodaje.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nekretnini</w:t>
      </w:r>
      <w:r w:rsidRPr="00E1017F">
        <w:rPr>
          <w:rFonts w:cs="Times New Roman" w:hAnsi="Times New Roman" w:ascii="Times New Roman"/>
          <w:sz w:val="24"/>
        </w:rPr>
        <w:t xml:space="preserve"> stečajnog dužnika opisan</w:t>
      </w:r>
      <w:r w:rsidR="0006199A">
        <w:rPr>
          <w:rFonts w:cs="Times New Roman" w:hAnsi="Times New Roman" w:ascii="Times New Roman"/>
          <w:sz w:val="24"/>
        </w:rPr>
        <w:t>oj</w:t>
      </w:r>
      <w:r w:rsidRPr="00E1017F">
        <w:rPr>
          <w:rFonts w:cs="Times New Roman" w:hAnsi="Times New Roman" w:ascii="Times New Roman"/>
          <w:sz w:val="24"/>
        </w:rPr>
        <w:t xml:space="preserve"> u </w:t>
      </w:r>
      <w:r w:rsidR="00AD64A3">
        <w:rPr>
          <w:rFonts w:cs="Times New Roman" w:hAnsi="Times New Roman" w:ascii="Times New Roman"/>
          <w:sz w:val="24"/>
        </w:rPr>
        <w:t xml:space="preserve">točki I. izreke rješenja postoje </w:t>
      </w:r>
      <w:proofErr w:type="spellStart"/>
      <w:r w:rsidR="00AD64A3">
        <w:rPr>
          <w:rFonts w:cs="Times New Roman" w:hAnsi="Times New Roman" w:ascii="Times New Roman"/>
          <w:sz w:val="24"/>
        </w:rPr>
        <w:t>razlučna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prava</w:t>
      </w:r>
      <w:r w:rsidRPr="00E1017F">
        <w:rPr>
          <w:rFonts w:cs="Times New Roman" w:hAnsi="Times New Roman" w:ascii="Times New Roman"/>
          <w:sz w:val="24"/>
        </w:rPr>
        <w:t xml:space="preserve"> u korist treć</w:t>
      </w:r>
      <w:r w:rsidR="0006199A">
        <w:rPr>
          <w:rFonts w:cs="Times New Roman" w:hAnsi="Times New Roman" w:ascii="Times New Roman"/>
          <w:sz w:val="24"/>
        </w:rPr>
        <w:t>ih osoba Hypo Alpe-</w:t>
      </w:r>
      <w:proofErr w:type="spellStart"/>
      <w:r w:rsidR="0006199A">
        <w:rPr>
          <w:rFonts w:cs="Times New Roman" w:hAnsi="Times New Roman" w:ascii="Times New Roman"/>
          <w:sz w:val="24"/>
        </w:rPr>
        <w:t>Adria</w:t>
      </w:r>
      <w:proofErr w:type="spellEnd"/>
      <w:r w:rsidR="0006199A">
        <w:rPr>
          <w:rFonts w:cs="Times New Roman" w:hAnsi="Times New Roman" w:ascii="Times New Roman"/>
          <w:sz w:val="24"/>
        </w:rPr>
        <w:t xml:space="preserve"> Bank </w:t>
      </w:r>
      <w:proofErr w:type="spellStart"/>
      <w:r w:rsidR="0006199A">
        <w:rPr>
          <w:rFonts w:cs="Times New Roman" w:hAnsi="Times New Roman" w:ascii="Times New Roman"/>
          <w:sz w:val="24"/>
        </w:rPr>
        <w:t>International</w:t>
      </w:r>
      <w:proofErr w:type="spellEnd"/>
      <w:r w:rsidR="0006199A">
        <w:rPr>
          <w:rFonts w:cs="Times New Roman" w:hAnsi="Times New Roman" w:ascii="Times New Roman"/>
          <w:sz w:val="24"/>
        </w:rPr>
        <w:t xml:space="preserve"> AG, </w:t>
      </w:r>
      <w:proofErr w:type="spellStart"/>
      <w:r w:rsidR="0006199A">
        <w:rPr>
          <w:rFonts w:cs="Times New Roman" w:hAnsi="Times New Roman" w:ascii="Times New Roman"/>
          <w:sz w:val="24"/>
        </w:rPr>
        <w:t>Klagenfurt</w:t>
      </w:r>
      <w:proofErr w:type="spellEnd"/>
      <w:r w:rsidR="0006199A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06199A">
        <w:rPr>
          <w:rFonts w:cs="Times New Roman" w:hAnsi="Times New Roman" w:ascii="Times New Roman"/>
          <w:sz w:val="24"/>
        </w:rPr>
        <w:t>Alpen</w:t>
      </w:r>
      <w:proofErr w:type="spellEnd"/>
      <w:r w:rsidR="0006199A">
        <w:rPr>
          <w:rFonts w:cs="Times New Roman" w:hAnsi="Times New Roman" w:ascii="Times New Roman"/>
          <w:sz w:val="24"/>
        </w:rPr>
        <w:t xml:space="preserve"> – </w:t>
      </w:r>
      <w:proofErr w:type="spellStart"/>
      <w:r w:rsidR="0006199A">
        <w:rPr>
          <w:rFonts w:cs="Times New Roman" w:hAnsi="Times New Roman" w:ascii="Times New Roman"/>
          <w:sz w:val="24"/>
        </w:rPr>
        <w:t>Adria</w:t>
      </w:r>
      <w:proofErr w:type="spellEnd"/>
      <w:r w:rsidR="0006199A">
        <w:rPr>
          <w:rFonts w:cs="Times New Roman" w:hAnsi="Times New Roman" w:ascii="Times New Roman"/>
          <w:sz w:val="24"/>
        </w:rPr>
        <w:t>-</w:t>
      </w:r>
      <w:proofErr w:type="spellStart"/>
      <w:r w:rsidR="0006199A">
        <w:rPr>
          <w:rFonts w:cs="Times New Roman" w:hAnsi="Times New Roman" w:ascii="Times New Roman"/>
          <w:sz w:val="24"/>
        </w:rPr>
        <w:t>Platz</w:t>
      </w:r>
      <w:proofErr w:type="spellEnd"/>
      <w:r w:rsidR="0006199A">
        <w:rPr>
          <w:rFonts w:cs="Times New Roman" w:hAnsi="Times New Roman" w:ascii="Times New Roman"/>
          <w:sz w:val="24"/>
        </w:rPr>
        <w:t xml:space="preserve"> 1, Republika Austrija, Grada Crikvenice i Republike Hrvatske, Ministarstva financija.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06199A">
        <w:rPr>
          <w:rFonts w:cs="Times New Roman" w:hAnsi="Times New Roman" w:ascii="Times New Roman"/>
          <w:sz w:val="24"/>
        </w:rPr>
        <w:t>1. rujna 2016</w:t>
      </w:r>
      <w:r w:rsidRPr="00E1017F">
        <w:rPr>
          <w:rFonts w:cs="Times New Roman" w:hAnsi="Times New Roman" w:ascii="Times New Roman"/>
          <w:sz w:val="24"/>
        </w:rPr>
        <w:t>. godine</w:t>
      </w:r>
      <w:r w:rsidR="0006199A">
        <w:rPr>
          <w:rFonts w:cs="Times New Roman" w:hAnsi="Times New Roman" w:ascii="Times New Roman"/>
          <w:sz w:val="24"/>
        </w:rPr>
        <w:t>, nakon što su se stekli uvjeti za prodaju u stečajnom postupku</w:t>
      </w:r>
      <w:r w:rsidRPr="00E1017F">
        <w:rPr>
          <w:rFonts w:cs="Times New Roman" w:hAnsi="Times New Roman" w:ascii="Times New Roman"/>
          <w:sz w:val="24"/>
        </w:rPr>
        <w:t xml:space="preserve"> p</w:t>
      </w:r>
      <w:r w:rsidR="0006199A">
        <w:rPr>
          <w:rFonts w:cs="Times New Roman" w:hAnsi="Times New Roman" w:ascii="Times New Roman"/>
          <w:sz w:val="24"/>
        </w:rPr>
        <w:t>odnio prijedlog da se nekretnina</w:t>
      </w:r>
      <w:r w:rsidRPr="00E1017F">
        <w:rPr>
          <w:rFonts w:cs="Times New Roman" w:hAnsi="Times New Roman" w:ascii="Times New Roman"/>
          <w:sz w:val="24"/>
        </w:rPr>
        <w:t xml:space="preserve"> stečajnog dužnika op</w:t>
      </w:r>
      <w:r w:rsidR="0006199A">
        <w:rPr>
          <w:rFonts w:cs="Times New Roman" w:hAnsi="Times New Roman" w:ascii="Times New Roman"/>
          <w:sz w:val="24"/>
        </w:rPr>
        <w:t>isana</w:t>
      </w:r>
      <w:r w:rsidRPr="00E1017F">
        <w:rPr>
          <w:rFonts w:cs="Times New Roman" w:hAnsi="Times New Roman" w:ascii="Times New Roman"/>
          <w:sz w:val="24"/>
        </w:rPr>
        <w:t xml:space="preserve"> u točki I. </w:t>
      </w:r>
      <w:r w:rsidR="0006199A">
        <w:rPr>
          <w:rFonts w:cs="Times New Roman" w:hAnsi="Times New Roman" w:ascii="Times New Roman"/>
          <w:sz w:val="24"/>
        </w:rPr>
        <w:t xml:space="preserve">izreke rješenja na kojoj postoje </w:t>
      </w:r>
      <w:proofErr w:type="spellStart"/>
      <w:r w:rsidR="0006199A">
        <w:rPr>
          <w:rFonts w:cs="Times New Roman" w:hAnsi="Times New Roman" w:ascii="Times New Roman"/>
          <w:sz w:val="24"/>
        </w:rPr>
        <w:t>razlučna</w:t>
      </w:r>
      <w:proofErr w:type="spellEnd"/>
      <w:r w:rsidR="0006199A">
        <w:rPr>
          <w:rFonts w:cs="Times New Roman" w:hAnsi="Times New Roman" w:ascii="Times New Roman"/>
          <w:sz w:val="24"/>
        </w:rPr>
        <w:t xml:space="preserve"> prava u korist trećih </w:t>
      </w:r>
      <w:r w:rsidRPr="00E1017F">
        <w:rPr>
          <w:rFonts w:cs="Times New Roman" w:hAnsi="Times New Roman" w:ascii="Times New Roman"/>
          <w:sz w:val="24"/>
        </w:rPr>
        <w:t>osob</w:t>
      </w:r>
      <w:r w:rsidR="0006199A">
        <w:rPr>
          <w:rFonts w:cs="Times New Roman" w:hAnsi="Times New Roman" w:ascii="Times New Roman"/>
          <w:sz w:val="24"/>
        </w:rPr>
        <w:t>a unovči</w:t>
      </w:r>
      <w:r w:rsidRPr="00E1017F">
        <w:rPr>
          <w:rFonts w:cs="Times New Roman" w:hAnsi="Times New Roman" w:ascii="Times New Roman"/>
          <w:sz w:val="24"/>
        </w:rPr>
        <w:t xml:space="preserve"> u stečajnom postupku uz odgovarajuću primjenu pravila o ovrsi na nekretnini sukladno čl.247. st.1. u vezi s čl.441. st.2. Stečajnog zakona (NN 71/15, dalje: SZ).</w:t>
      </w:r>
    </w:p>
    <w:p w:rsidRDefault="00E1017F" w:rsidP="00E1017F" w:rsidR="0006199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</w:p>
    <w:p w:rsidRDefault="0006199A" w:rsidP="00E1017F" w:rsidR="0006199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4119FB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Rijeci, 09. rujna</w:t>
      </w:r>
      <w:r w:rsidR="00E1017F" w:rsidRPr="00E1017F">
        <w:rPr>
          <w:rFonts w:cs="Times New Roman" w:hAnsi="Times New Roman" w:ascii="Times New Roman"/>
          <w:sz w:val="24"/>
        </w:rPr>
        <w:t xml:space="preserve"> 2016.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Stečajni sudac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</w:t>
      </w:r>
      <w:r w:rsidRPr="00E1017F">
        <w:rPr>
          <w:rFonts w:cs="Times New Roman" w:hAnsi="Times New Roman" w:ascii="Times New Roman"/>
          <w:sz w:val="24"/>
        </w:rPr>
        <w:tab/>
        <w:t xml:space="preserve">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            </w:t>
      </w:r>
      <w:r w:rsidRPr="00E1017F">
        <w:rPr>
          <w:rFonts w:cs="Times New Roman" w:hAnsi="Times New Roman" w:ascii="Times New Roman"/>
          <w:sz w:val="24"/>
        </w:rPr>
        <w:tab/>
        <w:t xml:space="preserve">                                Daniela Korlević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imaju stečajni upravitelj i </w:t>
      </w:r>
      <w:proofErr w:type="spellStart"/>
      <w:r w:rsidRPr="00E1017F">
        <w:rPr>
          <w:rFonts w:cs="Times New Roman" w:hAnsi="Times New Roman" w:ascii="Times New Roman"/>
          <w:sz w:val="24"/>
        </w:rPr>
        <w:t>razlučni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vjerovnici roku od osam dana od dana primitka istog (čl.247. st.2. SZ-a). Žalba se podnosi putem ovog suda u dva istovjetna primjerka, a o žalbi odlučuje Visoki trgovački sud Republike Hrvatske.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stečajnom</w:t>
      </w:r>
      <w:r w:rsidR="0006199A">
        <w:rPr>
          <w:rFonts w:cs="Times New Roman" w:hAnsi="Times New Roman" w:ascii="Times New Roman"/>
          <w:sz w:val="20"/>
        </w:rPr>
        <w:t xml:space="preserve">  upravitelju Blaženka Prpić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</w:t>
      </w:r>
      <w:proofErr w:type="spellStart"/>
      <w:r>
        <w:rPr>
          <w:rFonts w:cs="Times New Roman" w:hAnsi="Times New Roman" w:ascii="Times New Roman"/>
          <w:sz w:val="20"/>
        </w:rPr>
        <w:t>z.k</w:t>
      </w:r>
      <w:proofErr w:type="spellEnd"/>
      <w:r>
        <w:rPr>
          <w:rFonts w:cs="Times New Roman" w:hAnsi="Times New Roman" w:ascii="Times New Roman"/>
          <w:sz w:val="20"/>
        </w:rPr>
        <w:t>. odjel Crikvenica, Općinskog suda u Rijeci</w:t>
      </w:r>
      <w:r w:rsidR="00E1017F" w:rsidRPr="006F5B7E">
        <w:rPr>
          <w:rFonts w:cs="Times New Roman" w:hAnsi="Times New Roman" w:ascii="Times New Roman"/>
          <w:sz w:val="20"/>
        </w:rPr>
        <w:t xml:space="preserve"> radi zabilježbe prodaje u stečajnom postupku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razlučnim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vjerovnicima:</w:t>
      </w:r>
    </w:p>
    <w:p w:rsidRDefault="00E1017F" w:rsidP="00E1017F" w:rsidR="0006199A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ab/>
      </w:r>
      <w:r w:rsidR="0006199A">
        <w:rPr>
          <w:rFonts w:cs="Times New Roman" w:hAnsi="Times New Roman" w:ascii="Times New Roman"/>
          <w:sz w:val="20"/>
        </w:rPr>
        <w:t xml:space="preserve">    </w:t>
      </w:r>
      <w:r w:rsidRPr="006F5B7E">
        <w:rPr>
          <w:rFonts w:cs="Times New Roman" w:hAnsi="Times New Roman" w:ascii="Times New Roman"/>
          <w:sz w:val="20"/>
        </w:rPr>
        <w:t xml:space="preserve">-  </w:t>
      </w:r>
      <w:r w:rsidR="0006199A" w:rsidRPr="0006199A">
        <w:rPr>
          <w:rFonts w:cs="Times New Roman" w:hAnsi="Times New Roman" w:ascii="Times New Roman"/>
          <w:sz w:val="20"/>
        </w:rPr>
        <w:t>Hypo Alpe-</w:t>
      </w:r>
      <w:proofErr w:type="spellStart"/>
      <w:r w:rsidR="0006199A" w:rsidRPr="0006199A">
        <w:rPr>
          <w:rFonts w:cs="Times New Roman" w:hAnsi="Times New Roman" w:ascii="Times New Roman"/>
          <w:sz w:val="20"/>
        </w:rPr>
        <w:t>Adria</w:t>
      </w:r>
      <w:proofErr w:type="spellEnd"/>
      <w:r w:rsidR="0006199A" w:rsidRPr="0006199A">
        <w:rPr>
          <w:rFonts w:cs="Times New Roman" w:hAnsi="Times New Roman" w:ascii="Times New Roman"/>
          <w:sz w:val="20"/>
        </w:rPr>
        <w:t xml:space="preserve"> Bank </w:t>
      </w:r>
      <w:proofErr w:type="spellStart"/>
      <w:r w:rsidR="0006199A" w:rsidRPr="0006199A">
        <w:rPr>
          <w:rFonts w:cs="Times New Roman" w:hAnsi="Times New Roman" w:ascii="Times New Roman"/>
          <w:sz w:val="20"/>
        </w:rPr>
        <w:t>International</w:t>
      </w:r>
      <w:proofErr w:type="spellEnd"/>
      <w:r w:rsidR="0006199A" w:rsidRPr="0006199A">
        <w:rPr>
          <w:rFonts w:cs="Times New Roman" w:hAnsi="Times New Roman" w:ascii="Times New Roman"/>
          <w:sz w:val="20"/>
        </w:rPr>
        <w:t xml:space="preserve"> AG, </w:t>
      </w:r>
      <w:proofErr w:type="spellStart"/>
      <w:r w:rsidR="0006199A" w:rsidRPr="0006199A">
        <w:rPr>
          <w:rFonts w:cs="Times New Roman" w:hAnsi="Times New Roman" w:ascii="Times New Roman"/>
          <w:sz w:val="20"/>
        </w:rPr>
        <w:t>Klagenfurt</w:t>
      </w:r>
      <w:proofErr w:type="spellEnd"/>
      <w:r w:rsidR="0006199A" w:rsidRPr="0006199A">
        <w:rPr>
          <w:rFonts w:cs="Times New Roman" w:hAnsi="Times New Roman" w:ascii="Times New Roman"/>
          <w:sz w:val="20"/>
        </w:rPr>
        <w:t xml:space="preserve">, </w:t>
      </w:r>
      <w:proofErr w:type="spellStart"/>
      <w:r w:rsidR="0006199A" w:rsidRPr="0006199A">
        <w:rPr>
          <w:rFonts w:cs="Times New Roman" w:hAnsi="Times New Roman" w:ascii="Times New Roman"/>
          <w:sz w:val="20"/>
        </w:rPr>
        <w:t>Alpen</w:t>
      </w:r>
      <w:proofErr w:type="spellEnd"/>
      <w:r w:rsidR="0006199A" w:rsidRPr="0006199A">
        <w:rPr>
          <w:rFonts w:cs="Times New Roman" w:hAnsi="Times New Roman" w:ascii="Times New Roman"/>
          <w:sz w:val="20"/>
        </w:rPr>
        <w:t xml:space="preserve"> – </w:t>
      </w:r>
      <w:proofErr w:type="spellStart"/>
      <w:r w:rsidR="0006199A" w:rsidRPr="0006199A">
        <w:rPr>
          <w:rFonts w:cs="Times New Roman" w:hAnsi="Times New Roman" w:ascii="Times New Roman"/>
          <w:sz w:val="20"/>
        </w:rPr>
        <w:t>Adria</w:t>
      </w:r>
      <w:proofErr w:type="spellEnd"/>
      <w:r w:rsidR="0006199A" w:rsidRPr="0006199A">
        <w:rPr>
          <w:rFonts w:cs="Times New Roman" w:hAnsi="Times New Roman" w:ascii="Times New Roman"/>
          <w:sz w:val="20"/>
        </w:rPr>
        <w:t>-</w:t>
      </w:r>
      <w:proofErr w:type="spellStart"/>
      <w:r w:rsidR="0006199A" w:rsidRPr="0006199A">
        <w:rPr>
          <w:rFonts w:cs="Times New Roman" w:hAnsi="Times New Roman" w:ascii="Times New Roman"/>
          <w:sz w:val="20"/>
        </w:rPr>
        <w:t>Platz</w:t>
      </w:r>
      <w:proofErr w:type="spellEnd"/>
      <w:r w:rsidR="0006199A" w:rsidRPr="0006199A">
        <w:rPr>
          <w:rFonts w:cs="Times New Roman" w:hAnsi="Times New Roman" w:ascii="Times New Roman"/>
          <w:sz w:val="20"/>
        </w:rPr>
        <w:t xml:space="preserve"> 1, Republika Austrija, </w:t>
      </w:r>
      <w:r w:rsidR="0006199A">
        <w:rPr>
          <w:rFonts w:cs="Times New Roman" w:hAnsi="Times New Roman" w:ascii="Times New Roman"/>
          <w:sz w:val="20"/>
        </w:rPr>
        <w:t xml:space="preserve">po pun. </w:t>
      </w:r>
      <w:proofErr w:type="spellStart"/>
      <w:r w:rsidR="0006199A">
        <w:rPr>
          <w:rFonts w:cs="Times New Roman" w:hAnsi="Times New Roman" w:ascii="Times New Roman"/>
          <w:sz w:val="20"/>
        </w:rPr>
        <w:t>Odvj</w:t>
      </w:r>
      <w:proofErr w:type="spellEnd"/>
      <w:r w:rsidR="0006199A">
        <w:rPr>
          <w:rFonts w:cs="Times New Roman" w:hAnsi="Times New Roman" w:ascii="Times New Roman"/>
          <w:sz w:val="20"/>
        </w:rPr>
        <w:t xml:space="preserve">. društvo Penezić, Petak i Kožul </w:t>
      </w:r>
      <w:proofErr w:type="spellStart"/>
      <w:r w:rsidR="0006199A">
        <w:rPr>
          <w:rFonts w:cs="Times New Roman" w:hAnsi="Times New Roman" w:ascii="Times New Roman"/>
          <w:sz w:val="20"/>
        </w:rPr>
        <w:t>do.o</w:t>
      </w:r>
      <w:proofErr w:type="spellEnd"/>
      <w:r w:rsidR="0006199A">
        <w:rPr>
          <w:rFonts w:cs="Times New Roman" w:hAnsi="Times New Roman" w:ascii="Times New Roman"/>
          <w:sz w:val="20"/>
        </w:rPr>
        <w:t xml:space="preserve">. Zagreb, </w:t>
      </w:r>
      <w:proofErr w:type="spellStart"/>
      <w:r w:rsidR="0006199A">
        <w:rPr>
          <w:rFonts w:cs="Times New Roman" w:hAnsi="Times New Roman" w:ascii="Times New Roman"/>
          <w:sz w:val="20"/>
        </w:rPr>
        <w:t>Bužanova</w:t>
      </w:r>
      <w:proofErr w:type="spellEnd"/>
      <w:r w:rsidR="0006199A">
        <w:rPr>
          <w:rFonts w:cs="Times New Roman" w:hAnsi="Times New Roman" w:ascii="Times New Roman"/>
          <w:sz w:val="20"/>
        </w:rPr>
        <w:t xml:space="preserve"> 4</w:t>
      </w:r>
    </w:p>
    <w:p w:rsidRDefault="0006199A" w:rsidP="00E1017F" w:rsidR="0006199A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  <w:t xml:space="preserve">    -  Grad Crikvenica</w:t>
      </w:r>
      <w:r w:rsidRPr="0006199A">
        <w:rPr>
          <w:rFonts w:cs="Times New Roman" w:hAnsi="Times New Roman" w:ascii="Times New Roman"/>
          <w:sz w:val="20"/>
        </w:rPr>
        <w:t xml:space="preserve"> i </w:t>
      </w:r>
    </w:p>
    <w:p w:rsidRDefault="0006199A" w:rsidP="00E1017F" w:rsidR="00E1017F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  <w:t xml:space="preserve">    -  Republika </w:t>
      </w:r>
      <w:r w:rsidRPr="0006199A">
        <w:rPr>
          <w:rFonts w:cs="Times New Roman" w:hAnsi="Times New Roman" w:ascii="Times New Roman"/>
          <w:sz w:val="20"/>
        </w:rPr>
        <w:t>Hr</w:t>
      </w:r>
      <w:r>
        <w:rPr>
          <w:rFonts w:cs="Times New Roman" w:hAnsi="Times New Roman" w:ascii="Times New Roman"/>
          <w:sz w:val="20"/>
        </w:rPr>
        <w:t>vatska , Ministarstva financija, po ŽDO Rijeka</w:t>
      </w:r>
    </w:p>
    <w:p w:rsidRDefault="00B56C9F" w:rsidP="00E1017F" w:rsidR="00B56C9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  <w:t xml:space="preserve">    - u kal. 30.9.2016.g.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U Rijeci, 09.09</w:t>
      </w:r>
      <w:r w:rsidR="00E1017F" w:rsidRPr="006F5B7E">
        <w:rPr>
          <w:rFonts w:cs="Times New Roman" w:hAnsi="Times New Roman" w:ascii="Times New Roman"/>
          <w:sz w:val="20"/>
        </w:rPr>
        <w:t>.2016.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Stečajni sudac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40A6"/>
    <w:rsid w:val="001470FC"/>
    <w:rsid w:val="00164E05"/>
    <w:rsid w:val="00177D1E"/>
    <w:rsid w:val="001B684F"/>
    <w:rsid w:val="00213C8A"/>
    <w:rsid w:val="0022273C"/>
    <w:rsid w:val="00293F32"/>
    <w:rsid w:val="002C13A5"/>
    <w:rsid w:val="002F5ED1"/>
    <w:rsid w:val="00326FE5"/>
    <w:rsid w:val="00330DF9"/>
    <w:rsid w:val="00343405"/>
    <w:rsid w:val="00396328"/>
    <w:rsid w:val="003E0856"/>
    <w:rsid w:val="003E0AD3"/>
    <w:rsid w:val="003F509E"/>
    <w:rsid w:val="004119FB"/>
    <w:rsid w:val="004236EA"/>
    <w:rsid w:val="004A0DED"/>
    <w:rsid w:val="004C1670"/>
    <w:rsid w:val="004C2F2E"/>
    <w:rsid w:val="004C68F5"/>
    <w:rsid w:val="00532FDB"/>
    <w:rsid w:val="005373EA"/>
    <w:rsid w:val="00546D21"/>
    <w:rsid w:val="00553236"/>
    <w:rsid w:val="005B0652"/>
    <w:rsid w:val="005E35A4"/>
    <w:rsid w:val="005E7787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16"/>
    <w:rsid w:val="007B48FE"/>
    <w:rsid w:val="008956B9"/>
    <w:rsid w:val="008B688D"/>
    <w:rsid w:val="0090337A"/>
    <w:rsid w:val="00911D49"/>
    <w:rsid w:val="00916EE9"/>
    <w:rsid w:val="009465FB"/>
    <w:rsid w:val="009806A5"/>
    <w:rsid w:val="009877AE"/>
    <w:rsid w:val="0099638F"/>
    <w:rsid w:val="009B1BDA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F54"/>
    <w:rsid w:val="00BC0020"/>
    <w:rsid w:val="00BE34C8"/>
    <w:rsid w:val="00C23EE8"/>
    <w:rsid w:val="00C3695C"/>
    <w:rsid w:val="00C50C5A"/>
    <w:rsid w:val="00C7643C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1017F"/>
    <w:rsid w:val="00E21312"/>
    <w:rsid w:val="00E327AE"/>
    <w:rsid w:val="00E46B5B"/>
    <w:rsid w:val="00E67506"/>
    <w:rsid w:val="00E83EDC"/>
    <w:rsid w:val="00E943C3"/>
    <w:rsid w:val="00EB7CC3"/>
    <w:rsid w:val="00EF34E7"/>
    <w:rsid w:val="00EF76EB"/>
    <w:rsid w:val="00EF7714"/>
    <w:rsid w:val="00F00057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B48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8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81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8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8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B48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8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81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8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8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2011.</izvorni_sadrzaj>
    <derivirana_varijabla naziv="DomainObject.Predmet.DatumOsnivanja_1">15.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St-627/2011</izvorni_sadrzaj>
    <derivirana_varijabla naziv="DomainObject.Predmet.OznakaBroj_1">St-627/2011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MIRAMARE d.o.o.  Crikvenica</izvorni_sadrzaj>
    <derivirana_varijabla naziv="DomainObject.Predmet.ProtustrankaFormated_1">  HOTEL MIRAMARE d.o.o.  Crikvenica</derivirana_varijabla>
  </DomainObject.Predmet.ProtustrankaFormated>
  <DomainObject.Predmet.ProtustrankaFormatedOIB>
    <izvorni_sadrzaj>  HOTEL MIRAMARE d.o.o.  Crikvenica, OIB 14398490265</izvorni_sadrzaj>
    <derivirana_varijabla naziv="DomainObject.Predmet.ProtustrankaFormatedOIB_1">  HOTEL MIRAMARE d.o.o.  Crikvenica, OIB 14398490265</derivirana_varijabla>
  </DomainObject.Predmet.ProtustrankaFormatedOIB>
  <DomainObject.Predmet.ProtustrankaFormatedWithAdress>
    <izvorni_sadrzaj> HOTEL MIRAMARE d.o.o.  Crikvenica, Ulica Bana Jelačića 2, 51  260 Crikvenica</izvorni_sadrzaj>
    <derivirana_varijabla naziv="DomainObject.Predmet.ProtustrankaFormatedWithAdress_1"> HOTEL MIRAMARE d.o.o.  Crikvenica, Ulica Bana Jelačića 2, 51  260 Crikvenica</derivirana_varijabla>
  </DomainObject.Predmet.ProtustrankaFormatedWithAdress>
  <DomainObject.Predmet.ProtustrankaFormatedWithAdressOIB>
    <izvorni_sadrzaj> HOTEL MIRAMARE d.o.o.  Crikvenica, OIB 14398490265, Ulica Bana Jelačića 2, 51  260 Crikvenica</izvorni_sadrzaj>
    <derivirana_varijabla naziv="DomainObject.Predmet.ProtustrankaFormatedWithAdressOIB_1"> HOTEL MIRAMARE d.o.o.  Crikvenica, OIB 14398490265, Ulica Bana Jelačića 2, 51  260 Crikvenica</derivirana_varijabla>
  </DomainObject.Predmet.ProtustrankaFormatedWithAdressOIB>
  <DomainObject.Predmet.ProtustrankaWithAdress>
    <izvorni_sadrzaj>HOTEL MIRAMARE d.o.o.  Crikvenica Ulica Bana Jelačića 2, 51  260 Crikvenica</izvorni_sadrzaj>
    <derivirana_varijabla naziv="DomainObject.Predmet.ProtustrankaWithAdress_1">HOTEL MIRAMARE d.o.o.  Crikvenica Ulica Bana Jelačića 2, 51  260 Crikvenica</derivirana_varijabla>
  </DomainObject.Predmet.ProtustrankaWithAdress>
  <DomainObject.Predmet.ProtustrankaWithAdressOIB>
    <izvorni_sadrzaj>HOTEL MIRAMARE d.o.o.  Crikvenica, OIB 14398490265, Ulica Bana Jelačića 2, 51  260 Crikvenica</izvorni_sadrzaj>
    <derivirana_varijabla naziv="DomainObject.Predmet.ProtustrankaWithAdressOIB_1">HOTEL MIRAMARE d.o.o.  Crikvenica, OIB 14398490265, Ulica Bana Jelačića 2, 51  260 Crikvenica</derivirana_varijabla>
  </DomainObject.Predmet.ProtustrankaWithAdressOIB>
  <DomainObject.Predmet.ProtustrankaNazivFormated>
    <izvorni_sadrzaj>HOTEL MIRAMARE d.o.o.  Crikvenica</izvorni_sadrzaj>
    <derivirana_varijabla naziv="DomainObject.Predmet.ProtustrankaNazivFormated_1">HOTEL MIRAMARE d.o.o.  Crikvenica</derivirana_varijabla>
  </DomainObject.Predmet.ProtustrankaNazivFormated>
  <DomainObject.Predmet.ProtustrankaNazivFormatedOIB>
    <izvorni_sadrzaj>HOTEL MIRAMARE d.o.o.  Crikvenica, OIB 14398490265</izvorni_sadrzaj>
    <derivirana_varijabla naziv="DomainObject.Predmet.ProtustrankaNazivFormatedOIB_1">HOTEL MIRAMARE d.o.o.  Crikvenica, OIB 14398490265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HOTEL MIRAMARE d.o.o.  Crikvenica</item>
    </izvorni_sadrzaj>
    <derivirana_varijabla naziv="DomainObject.Predmet.ProtuStrankaListFormated_1">
      <item>HOTEL MIRAMARE d.o.o.  Crikvenica</item>
    </derivirana_varijabla>
  </DomainObject.Predmet.ProtuStrankaListFormated>
  <DomainObject.Predmet.ProtuStrankaListFormatedOIB>
    <izvorni_sadrzaj>
      <item>HOTEL MIRAMARE d.o.o.  Crikvenica, OIB 14398490265</item>
    </izvorni_sadrzaj>
    <derivirana_varijabla naziv="DomainObject.Predmet.ProtuStrankaListFormatedOIB_1">
      <item>HOTEL MIRAMARE d.o.o.  Crikvenica, OIB 14398490265</item>
    </derivirana_varijabla>
  </DomainObject.Predmet.ProtuStrankaListFormatedOIB>
  <DomainObject.Predmet.ProtuStrankaListFormatedWithAdress>
    <izvorni_sadrzaj>
      <item>HOTEL MIRAMARE d.o.o.  Crikvenica, Ulica Bana Jelačića 2, 51  260 Crikvenica</item>
    </izvorni_sadrzaj>
    <derivirana_varijabla naziv="DomainObject.Predmet.ProtuStrankaListFormatedWithAdress_1">
      <item>HOTEL MIRAMARE d.o.o.  Crikvenica, Ulica Bana Jelačića 2, 51  260 Crikvenica</item>
    </derivirana_varijabla>
  </DomainObject.Predmet.ProtuStrankaListFormatedWithAdress>
  <DomainObject.Predmet.ProtuStrankaListFormatedWithAdressOIB>
    <izvorni_sadrzaj>
      <item>HOTEL MIRAMARE d.o.o.  Crikvenica, OIB 14398490265, Ulica Bana Jelačića 2, 51  260 Crikvenica</item>
    </izvorni_sadrzaj>
    <derivirana_varijabla naziv="DomainObject.Predmet.ProtuStrankaListFormatedWithAdressOIB_1">
      <item>HOTEL MIRAMARE d.o.o.  Crikvenica, OIB 14398490265, Ulica Bana Jelačića 2, 51  260 Crikvenica</item>
    </derivirana_varijabla>
  </DomainObject.Predmet.ProtuStrankaListFormatedWithAdressOIB>
  <DomainObject.Predmet.ProtuStrankaListNazivFormated>
    <izvorni_sadrzaj>
      <item>HOTEL MIRAMARE d.o.o.  Crikvenica</item>
    </izvorni_sadrzaj>
    <derivirana_varijabla naziv="DomainObject.Predmet.ProtuStrankaListNazivFormated_1">
      <item>HOTEL MIRAMARE d.o.o.  Crikvenica</item>
    </derivirana_varijabla>
  </DomainObject.Predmet.ProtuStrankaListNazivFormated>
  <DomainObject.Predmet.ProtuStrankaListNazivFormatedOIB>
    <izvorni_sadrzaj>
      <item>HOTEL MIRAMARE d.o.o.  Crikvenica, OIB 14398490265</item>
    </izvorni_sadrzaj>
    <derivirana_varijabla naziv="DomainObject.Predmet.ProtuStrankaListNazivFormatedOIB_1">
      <item>HOTEL MIRAMARE d.o.o.  Crikvenica, OIB 14398490265</item>
    </derivirana_varijabla>
  </DomainObject.Predmet.ProtuStrankaListNazivFormatedOIB>
  <DomainObject.Predmet.OstaliListFormated>
    <izvorni_sadrzaj>
      <item>BLAŽENKA PRPIĆ</item>
      <item>Odvjetničko društvo PENEZIĆ, PETAK I KOŽUL</item>
      <item>JASMINKA CITKOVIĆ</item>
      <item>DENIS MLADENIĆ</item>
      <item>VTS</item>
      <item>Silvio Ratković</item>
      <item>Anita Cvetko</item>
    </izvorni_sadrzaj>
    <derivirana_varijabla naziv="DomainObject.Predmet.OstaliListFormated_1">
      <item>BLAŽENKA PRPIĆ</item>
      <item>Odvjetničko društvo PENEZIĆ, PETAK I KOŽUL</item>
      <item>JASMINKA CITKOVIĆ</item>
      <item>DENIS MLADENIĆ</item>
      <item>VTS</item>
      <item>Silvio Ratković</item>
      <item>Anita Cvetko</item>
    </derivirana_varijabla>
  </DomainObject.Predmet.OstaliListFormated>
  <DomainObject.Predmet.OstaliListFormatedOIB>
    <izvorni_sadrzaj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</izvorni_sadrzaj>
    <derivirana_varijabla naziv="DomainObject.Predmet.OstaliListFormatedOIB_1"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</derivirana_varijabla>
  </DomainObject.Predmet.OstaliListFormatedOIB>
  <DomainObject.Predmet.OstaliListFormatedWithAdress>
    <izvorni_sadrzaj>
      <item>BLAŽENKA PRPIĆ,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</izvorni_sadrzaj>
    <derivirana_varijabla naziv="DomainObject.Predmet.OstaliListFormatedWithAdress_1">
      <item>BLAŽENKA PRPIĆ,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</derivirana_varijabla>
  </DomainObject.Predmet.OstaliListFormatedWithAdress>
  <DomainObject.Predmet.OstaliListFormatedWithAdressOIB>
    <izvorni_sadrzaj>
      <item>BLAŽENKA PRPIĆ, OIB 58591486513,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</izvorni_sadrzaj>
    <derivirana_varijabla naziv="DomainObject.Predmet.OstaliListFormatedWithAdressOIB_1">
      <item>BLAŽENKA PRPIĆ, OIB 58591486513,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</derivirana_varijabla>
  </DomainObject.Predmet.OstaliListFormatedWithAdressOIB>
  <DomainObject.Predmet.OstaliListNazivFormated>
    <izvorni_sadrzaj>
      <item>BLAŽENKA PRPIĆ</item>
      <item>Odvjetničko društvo PENEZIĆ, PETAK I KOŽUL</item>
      <item>JASMINKA CITKOVIĆ</item>
      <item>DENIS MLADENIĆ</item>
      <item>VTS</item>
      <item>Silvio Ratković</item>
      <item>Anita Cvetko</item>
    </izvorni_sadrzaj>
    <derivirana_varijabla naziv="DomainObject.Predmet.OstaliListNazivFormated_1">
      <item>BLAŽENKA PRPIĆ</item>
      <item>Odvjetničko društvo PENEZIĆ, PETAK I KOŽUL</item>
      <item>JASMINKA CITKOVIĆ</item>
      <item>DENIS MLADENIĆ</item>
      <item>VTS</item>
      <item>Silvio Ratković</item>
      <item>Anita Cvetko</item>
    </derivirana_varijabla>
  </DomainObject.Predmet.OstaliListNazivFormated>
  <DomainObject.Predmet.OstaliListNazivFormatedOIB>
    <izvorni_sadrzaj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</izvorni_sadrzaj>
    <derivirana_varijabla naziv="DomainObject.Predmet.OstaliListNazivFormatedOIB_1"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HOTEL MIRAMARE d.o.o.  Crikvenica</izvorni_sadrzaj>
    <derivirana_varijabla naziv="DomainObject.Predmet.ProtustrankaIDrugi_1">HOTEL MIRAMARE d.o.o.  Crikvenica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HOTEL MIRAMARE d.o.o.  Crikvenica, OIB 14398490265, Ulica Bana Jelačića 2, 51  260 Crikvenica</izvorni_sadrzaj>
    <derivirana_varijabla naziv="DomainObject.Predmet.ProtustrankaIDrugiAdressOIB_1">HOTEL MIRAMARE d.o.o.  Crikvenica, OIB 14398490265, Ulica Bana Jelačića 2, 51 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MIRAMARE d.o.o.  Crikvenica</item>
      <item>REPUBLIKA HRVATSKA</item>
      <item>BLAŽENKA PRPIĆ</item>
      <item>Odvjetničko društvo PENEZIĆ, PETAK I KOŽUL</item>
      <item>JASMINKA CITKOVIĆ</item>
      <item>DENIS MLADENIĆ</item>
      <item>VTS</item>
      <item>Silvio Ratković</item>
      <item>Anita Cvetko</item>
    </izvorni_sadrzaj>
    <derivirana_varijabla naziv="DomainObject.Predmet.SudioniciListNaziv_1">
      <item>HOTEL MIRAMARE d.o.o.  Crikvenica</item>
      <item>REPUBLIKA HRVATSKA</item>
      <item>BLAŽENKA PRPIĆ</item>
      <item>Odvjetničko društvo PENEZIĆ, PETAK I KOŽUL</item>
      <item>JASMINKA CITKOVIĆ</item>
      <item>DENIS MLADENIĆ</item>
      <item>VTS</item>
      <item>Silvio Ratković</item>
      <item>Anita Cvetko</item>
    </derivirana_varijabla>
  </DomainObject.Predmet.SudioniciListNaziv>
  <DomainObject.Predmet.SudioniciListAdressOIB>
    <izvorni_sadrzaj>
      <item>HOTEL MIRAMARE d.o.o.  Crikvenica, OIB 14398490265, Ulica Bana Jelačića 2,51  260 Crikvenica</item>
      <item>REPUBLIKA HRVATSKA, OIB 52634238587</item>
      <item>BLAŽENKA PRPIĆ, OIB 58591486513, Corrado Illiasich 21/2,51000 Rijeka</item>
      <item>Odvjetničko društvo PENEZIĆ, PETAK I KOŽUL, Bužanova 4,10000 Zagreb</item>
      <item>JASMINKA CITKOVIĆ, Crikvenica</item>
      <item>DENIS MLADENIĆ, 51000 Rijeka</item>
      <item>VTS, Berislavićeva 11,10000 Zagreb</item>
      <item>Silvio Ratković, Kralja Tomislava 80 B,51260 Crikvenica</item>
      <item>Anita Cvetko</item>
    </izvorni_sadrzaj>
    <derivirana_varijabla naziv="DomainObject.Predmet.SudioniciListAdressOIB_1">
      <item>HOTEL MIRAMARE d.o.o.  Crikvenica, OIB 14398490265, Ulica Bana Jelačića 2,51  260 Crikvenica</item>
      <item>REPUBLIKA HRVATSKA, OIB 52634238587</item>
      <item>BLAŽENKA PRPIĆ, OIB 58591486513, Corrado Illiasich 21/2,51000 Rijeka</item>
      <item>Odvjetničko društvo PENEZIĆ, PETAK I KOŽUL, Bužanova 4,10000 Zagreb</item>
      <item>JASMINKA CITKOVIĆ, Crikvenica</item>
      <item>DENIS MLADENIĆ, 51000 Rijeka</item>
      <item>VTS, Berislavićeva 11,10000 Zagreb</item>
      <item>Silvio Ratković, Kralja Tomislava 80 B,51260 Crikvenica</item>
      <item>Anita Cvetko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14398490265</item>
      <item>, OIB 52634238587</item>
      <item>, OIB 58591486513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14398490265</item>
      <item>, OIB 52634238587</item>
      <item>, OIB 58591486513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2559</properties:Characters>
  <properties:Lines>86</properties:Lines>
  <properties:Paragraphs>32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2016-09-09T12:04:00Z</dcterms:created>
  <dc:creator>Jasna Radulović</dc:creator>
  <cp:lastModifiedBy>Jasna Radulović</cp:lastModifiedBy>
  <cp:lastPrinted>2016-09-09T12:29:00Z</cp:lastPrinted>
  <dcterms:modified xmlns:xsi="http://www.w3.org/2001/XMLSchema-instance" xsi:type="dcterms:W3CDTF">2016-09-09T12:36:00Z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