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a468" w14:paraId="204a468" w:rsidRDefault="002021D4" w:rsidP="00910611" w:rsidR="002021D4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21D4" w:rsidP="00D04179" w:rsidR="002021D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2021D4" w:rsidP="00D04179" w:rsidR="002021D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2021D4" w:rsidP="00D04179" w:rsidR="002021D4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127D6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610CA1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BE26B9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. kolovoza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610CA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610CA1" w:rsidRPr="00610C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10CA1" w:rsidRPr="00610CA1">
        <w:rPr>
          <w:rFonts w:eastAsia="Times New Roman" w:hAnsi="Times New Roman" w:ascii="Times New Roman"/>
          <w:bCs/>
          <w:sz w:val="24"/>
          <w:szCs w:val="24"/>
          <w:lang w:eastAsia="hr-HR"/>
        </w:rPr>
        <w:t>KOŠARKAŠKI KLUB "MLAKASPORT"-RIJEKA, Rijeka, Bribirska 3, OIB: 43228679042</w:t>
      </w:r>
      <w:r w:rsidR="00610CA1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7886" w:rsidP="00E47886" w:rsidR="00A8533D" w:rsidRPr="00BE26B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E26B9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 w:rsidRPr="00BE26B9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BE26B9">
        <w:rPr>
          <w:rFonts w:eastAsia="Times New Roman" w:hAnsi="Times New Roman" w:ascii="Times New Roman"/>
          <w:sz w:val="24"/>
          <w:szCs w:val="24"/>
          <w:lang w:eastAsia="hr-HR"/>
        </w:rPr>
        <w:t xml:space="preserve">Ukupan iznos duga evidentiran na temelju neizvršenih osnova za plaćanje na dan </w:t>
      </w:r>
      <w:r w:rsidR="00BE26B9" w:rsidRPr="00BE26B9">
        <w:rPr>
          <w:rFonts w:eastAsia="Times New Roman" w:hAnsi="Times New Roman" w:ascii="Times New Roman"/>
          <w:sz w:val="24"/>
          <w:szCs w:val="24"/>
          <w:lang w:eastAsia="hr-HR"/>
        </w:rPr>
        <w:t>23</w:t>
      </w:r>
      <w:r w:rsidR="00D56641" w:rsidRPr="00BE26B9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325EF" w:rsidRPr="00BE26B9">
        <w:rPr>
          <w:rFonts w:eastAsia="Times New Roman" w:hAnsi="Times New Roman" w:ascii="Times New Roman"/>
          <w:sz w:val="24"/>
          <w:szCs w:val="24"/>
          <w:lang w:eastAsia="hr-HR"/>
        </w:rPr>
        <w:t xml:space="preserve"> lipnja </w:t>
      </w:r>
      <w:r w:rsidR="00A8533D" w:rsidRPr="00BE26B9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Pr="00BE26B9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BE26B9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BE26B9" w:rsidRPr="00BE26B9">
        <w:rPr>
          <w:rFonts w:eastAsia="Times New Roman" w:hAnsi="Times New Roman" w:ascii="Times New Roman"/>
          <w:sz w:val="24"/>
          <w:szCs w:val="24"/>
          <w:lang w:eastAsia="hr-HR"/>
        </w:rPr>
        <w:t>48</w:t>
      </w:r>
      <w:r w:rsidR="005D0005" w:rsidRPr="00BE26B9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E26B9" w:rsidRPr="00BE26B9">
        <w:rPr>
          <w:rFonts w:eastAsia="Times New Roman" w:hAnsi="Times New Roman" w:ascii="Times New Roman"/>
          <w:sz w:val="24"/>
          <w:szCs w:val="24"/>
          <w:lang w:eastAsia="hr-HR"/>
        </w:rPr>
        <w:t>259</w:t>
      </w:r>
      <w:r w:rsidR="00A8533D" w:rsidRPr="00BE26B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E26B9" w:rsidRPr="00BE26B9">
        <w:rPr>
          <w:rFonts w:eastAsia="Times New Roman" w:hAnsi="Times New Roman" w:ascii="Times New Roman"/>
          <w:sz w:val="24"/>
          <w:szCs w:val="24"/>
          <w:lang w:eastAsia="hr-HR"/>
        </w:rPr>
        <w:t>34</w:t>
      </w:r>
      <w:r w:rsidRPr="00BE26B9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D3C49">
        <w:rPr>
          <w:rFonts w:eastAsia="Times New Roman" w:hAnsi="Times New Roman" w:ascii="Times New Roman"/>
          <w:sz w:val="24"/>
          <w:szCs w:val="24"/>
        </w:rPr>
        <w:t>1</w:t>
      </w:r>
      <w:r w:rsidR="00BE26B9">
        <w:rPr>
          <w:rFonts w:eastAsia="Times New Roman" w:hAnsi="Times New Roman" w:ascii="Times New Roman"/>
          <w:sz w:val="24"/>
          <w:szCs w:val="24"/>
        </w:rPr>
        <w:t>7</w:t>
      </w:r>
      <w:r w:rsidR="00BD3C49">
        <w:rPr>
          <w:rFonts w:eastAsia="Times New Roman" w:hAnsi="Times New Roman" w:ascii="Times New Roman"/>
          <w:sz w:val="24"/>
          <w:szCs w:val="24"/>
        </w:rPr>
        <w:t>. kolovoza</w:t>
      </w:r>
      <w:r w:rsidR="001325EF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30. listopada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BE26B9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. kolovoza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B6E" w:rsidP="009D1D07" w:rsidR="00574B6E">
      <w:pPr>
        <w:spacing w:lineRule="auto" w:line="240" w:after="0"/>
      </w:pPr>
      <w:r>
        <w:separator/>
      </w:r>
    </w:p>
  </w:endnote>
  <w:endnote w:id="0" w:type="continuationSeparator">
    <w:p w:rsidRDefault="00574B6E" w:rsidP="009D1D07" w:rsidR="00574B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2021D4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B6E" w:rsidP="009D1D07" w:rsidR="00574B6E">
      <w:pPr>
        <w:spacing w:lineRule="auto" w:line="240" w:after="0"/>
      </w:pPr>
      <w:r>
        <w:separator/>
      </w:r>
    </w:p>
  </w:footnote>
  <w:footnote w:id="0" w:type="continuationSeparator">
    <w:p w:rsidRDefault="00574B6E" w:rsidP="009D1D07" w:rsidR="00574B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127D69">
      <w:rPr>
        <w:rFonts w:eastAsia="Times New Roman" w:hAnsi="Times New Roman" w:ascii="Times New Roman"/>
        <w:sz w:val="24"/>
        <w:szCs w:val="24"/>
        <w:lang w:eastAsia="hr-HR"/>
      </w:rPr>
      <w:t>2</w:t>
    </w:r>
    <w:r w:rsidR="00610CA1">
      <w:rPr>
        <w:rFonts w:eastAsia="Times New Roman" w:hAnsi="Times New Roman" w:ascii="Times New Roman"/>
        <w:sz w:val="24"/>
        <w:szCs w:val="24"/>
        <w:lang w:eastAsia="hr-HR"/>
      </w:rPr>
      <w:t>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349CD"/>
    <w:rsid w:val="000517F9"/>
    <w:rsid w:val="00072907"/>
    <w:rsid w:val="000E1F46"/>
    <w:rsid w:val="000E7A53"/>
    <w:rsid w:val="00122C4C"/>
    <w:rsid w:val="00127D69"/>
    <w:rsid w:val="001325EF"/>
    <w:rsid w:val="001473A2"/>
    <w:rsid w:val="00150A62"/>
    <w:rsid w:val="00173717"/>
    <w:rsid w:val="002021D4"/>
    <w:rsid w:val="00217A52"/>
    <w:rsid w:val="00227AC9"/>
    <w:rsid w:val="002371D6"/>
    <w:rsid w:val="002522C0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E2969"/>
    <w:rsid w:val="00465414"/>
    <w:rsid w:val="004A5F9A"/>
    <w:rsid w:val="004C4873"/>
    <w:rsid w:val="004C68D2"/>
    <w:rsid w:val="004F790C"/>
    <w:rsid w:val="00505DED"/>
    <w:rsid w:val="00543265"/>
    <w:rsid w:val="00574B6E"/>
    <w:rsid w:val="005761F3"/>
    <w:rsid w:val="005A7ED7"/>
    <w:rsid w:val="005B0142"/>
    <w:rsid w:val="005B509F"/>
    <w:rsid w:val="005D0005"/>
    <w:rsid w:val="005E4A25"/>
    <w:rsid w:val="005F1B2F"/>
    <w:rsid w:val="00610CA1"/>
    <w:rsid w:val="00627837"/>
    <w:rsid w:val="006510C4"/>
    <w:rsid w:val="006528AF"/>
    <w:rsid w:val="00696F06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A409F8"/>
    <w:rsid w:val="00A8533D"/>
    <w:rsid w:val="00AE5848"/>
    <w:rsid w:val="00B53903"/>
    <w:rsid w:val="00B70B43"/>
    <w:rsid w:val="00BA5F64"/>
    <w:rsid w:val="00BB10A8"/>
    <w:rsid w:val="00BD3C49"/>
    <w:rsid w:val="00BD40C3"/>
    <w:rsid w:val="00BE26B9"/>
    <w:rsid w:val="00BE47F6"/>
    <w:rsid w:val="00BE4A8A"/>
    <w:rsid w:val="00C03004"/>
    <w:rsid w:val="00C13CD5"/>
    <w:rsid w:val="00C5797D"/>
    <w:rsid w:val="00C63AD5"/>
    <w:rsid w:val="00CF0D38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77BC6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21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21D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21D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21D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21D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21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21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21D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21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21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St-1220/2016</izvorni_sadrzaj>
    <derivirana_varijabla naziv="DomainObject.Predmet.OznakaBroj_1">St-1220/2016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MLAKASPORT</izvorni_sadrzaj>
    <derivirana_varijabla naziv="DomainObject.Predmet.ProtustrankaFormated_1">  Košarkaški klub MLAKASPORT</derivirana_varijabla>
  </DomainObject.Predmet.ProtustrankaFormated>
  <DomainObject.Predmet.ProtustrankaFormatedOIB>
    <izvorni_sadrzaj>  Košarkaški klub MLAKASPORT, OIB 43228679042</izvorni_sadrzaj>
    <derivirana_varijabla naziv="DomainObject.Predmet.ProtustrankaFormatedOIB_1">  Košarkaški klub MLAKASPORT, OIB 43228679042</derivirana_varijabla>
  </DomainObject.Predmet.ProtustrankaFormatedOIB>
  <DomainObject.Predmet.ProtustrankaFormatedWithAdress>
    <izvorni_sadrzaj> Košarkaški klub MLAKASPORT, Bribirska 3, 51000 Rijeka</izvorni_sadrzaj>
    <derivirana_varijabla naziv="DomainObject.Predmet.ProtustrankaFormatedWithAdress_1"> Košarkaški klub MLAKASPORT, Bribirska 3, 51000 Rijeka</derivirana_varijabla>
  </DomainObject.Predmet.ProtustrankaFormatedWithAdress>
  <DomainObject.Predmet.ProtustrankaFormatedWithAdressOIB>
    <izvorni_sadrzaj> Košarkaški klub MLAKASPORT, OIB 43228679042, Bribirska 3, 51000 Rijeka</izvorni_sadrzaj>
    <derivirana_varijabla naziv="DomainObject.Predmet.ProtustrankaFormatedWithAdressOIB_1"> Košarkaški klub MLAKASPORT, OIB 43228679042, Bribirska 3, 51000 Rijeka</derivirana_varijabla>
  </DomainObject.Predmet.ProtustrankaFormatedWithAdressOIB>
  <DomainObject.Predmet.ProtustrankaWithAdress>
    <izvorni_sadrzaj>Košarkaški klub MLAKASPORT Bribirska 3, 51000 Rijeka</izvorni_sadrzaj>
    <derivirana_varijabla naziv="DomainObject.Predmet.ProtustrankaWithAdress_1">Košarkaški klub MLAKASPORT Bribirska 3, 51000 Rijeka</derivirana_varijabla>
  </DomainObject.Predmet.ProtustrankaWithAdress>
  <DomainObject.Predmet.ProtustrankaWithAdressOIB>
    <izvorni_sadrzaj>Košarkaški klub MLAKASPORT, OIB 43228679042, Bribirska 3, 51000 Rijeka</izvorni_sadrzaj>
    <derivirana_varijabla naziv="DomainObject.Predmet.ProtustrankaWithAdressOIB_1">Košarkaški klub MLAKASPORT, OIB 43228679042, Bribirska 3, 51000 Rijeka</derivirana_varijabla>
  </DomainObject.Predmet.ProtustrankaWithAdressOIB>
  <DomainObject.Predmet.ProtustrankaNazivFormated>
    <izvorni_sadrzaj>Košarkaški klub MLAKASPORT</izvorni_sadrzaj>
    <derivirana_varijabla naziv="DomainObject.Predmet.ProtustrankaNazivFormated_1">Košarkaški klub MLAKASPORT</derivirana_varijabla>
  </DomainObject.Predmet.ProtustrankaNazivFormated>
  <DomainObject.Predmet.ProtustrankaNazivFormatedOIB>
    <izvorni_sadrzaj>Košarkaški klub MLAKASPORT, OIB 43228679042</izvorni_sadrzaj>
    <derivirana_varijabla naziv="DomainObject.Predmet.ProtustrankaNazivFormatedOIB_1">Košarkaški klub MLAKASPORT, OIB 43228679042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Košarkaški klub MLAKASPORT</item>
    </izvorni_sadrzaj>
    <derivirana_varijabla naziv="DomainObject.Predmet.ProtuStrankaListFormated_1">
      <item>Košarkaški klub MLAKASPORT</item>
    </derivirana_varijabla>
  </DomainObject.Predmet.ProtuStrankaListFormated>
  <DomainObject.Predmet.ProtuStrankaListFormatedOIB>
    <izvorni_sadrzaj>
      <item>Košarkaški klub MLAKASPORT, OIB 43228679042</item>
    </izvorni_sadrzaj>
    <derivirana_varijabla naziv="DomainObject.Predmet.ProtuStrankaListFormatedOIB_1">
      <item>Košarkaški klub MLAKASPORT, OIB 43228679042</item>
    </derivirana_varijabla>
  </DomainObject.Predmet.ProtuStrankaListFormatedOIB>
  <DomainObject.Predmet.ProtuStrankaListFormatedWithAdress>
    <izvorni_sadrzaj>
      <item>Košarkaški klub MLAKASPORT, Bribirska 3, 51000 Rijeka</item>
    </izvorni_sadrzaj>
    <derivirana_varijabla naziv="DomainObject.Predmet.ProtuStrankaListFormatedWithAdress_1">
      <item>Košarkaški klub MLAKASPORT, Bribirska 3, 51000 Rijeka</item>
    </derivirana_varijabla>
  </DomainObject.Predmet.ProtuStrankaListFormatedWithAdress>
  <DomainObject.Predmet.ProtuStrankaListFormatedWithAdressOIB>
    <izvorni_sadrzaj>
      <item>Košarkaški klub MLAKASPORT, OIB 43228679042, Bribirska 3, 51000 Rijeka</item>
    </izvorni_sadrzaj>
    <derivirana_varijabla naziv="DomainObject.Predmet.ProtuStrankaListFormatedWithAdressOIB_1">
      <item>Košarkaški klub MLAKASPORT, OIB 43228679042, Bribirska 3, 51000 Rijeka</item>
    </derivirana_varijabla>
  </DomainObject.Predmet.ProtuStrankaListFormatedWithAdressOIB>
  <DomainObject.Predmet.ProtuStrankaListNazivFormated>
    <izvorni_sadrzaj>
      <item>Košarkaški klub MLAKASPORT</item>
    </izvorni_sadrzaj>
    <derivirana_varijabla naziv="DomainObject.Predmet.ProtuStrankaListNazivFormated_1">
      <item>Košarkaški klub MLAKASPORT</item>
    </derivirana_varijabla>
  </DomainObject.Predmet.ProtuStrankaListNazivFormated>
  <DomainObject.Predmet.ProtuStrankaListNazivFormatedOIB>
    <izvorni_sadrzaj>
      <item>Košarkaški klub MLAKASPORT, OIB 43228679042</item>
    </izvorni_sadrzaj>
    <derivirana_varijabla naziv="DomainObject.Predmet.ProtuStrankaListNazivFormatedOIB_1">
      <item>Košarkaški klub MLAKASPORT, OIB 43228679042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Košarkaški klub MLAKASPORT</izvorni_sadrzaj>
    <derivirana_varijabla naziv="DomainObject.Predmet.ProtustrankaIDrugi_1">Košarkaški klub MLAKASPORT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Košarkaški klub MLAKASPORT, OIB 43228679042, Bribirska 3, 51000 Rijeka</izvorni_sadrzaj>
    <derivirana_varijabla naziv="DomainObject.Predmet.ProtustrankaIDrugiAdressOIB_1">Košarkaški klub MLAKASPORT, OIB 43228679042, Bribirska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Košarkaški klub MLAKASPORT</item>
    </izvorni_sadrzaj>
    <derivirana_varijabla naziv="DomainObject.Predmet.SudioniciListNaziv_1">
      <item>FINA Rijeka</item>
      <item>Košarkaški klub MLAKASPORT</item>
    </derivirana_varijabla>
  </DomainObject.Predmet.SudioniciListNaziv>
  <DomainObject.Predmet.SudioniciListAdressOIB>
    <izvorni_sadrzaj>
      <item>FINA Rijeka, OIB 85821130368, Frana Kurelca 8,51000 Rijeka</item>
      <item>Košarkaški klub MLAKASPORT, OIB 43228679042, Bribirska 3,51000 Rijeka</item>
    </izvorni_sadrzaj>
    <derivirana_varijabla naziv="DomainObject.Predmet.SudioniciListAdressOIB_1">
      <item>FINA Rijeka, OIB 85821130368, Frana Kurelca 8,51000 Rijeka</item>
      <item>Košarkaški klub MLAKASPORT, OIB 43228679042, Bribirska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43228679042</item>
    </izvorni_sadrzaj>
    <derivirana_varijabla naziv="DomainObject.Predmet.SudioniciListNazivOIB_1">
      <item>, OIB 85821130368</item>
      <item>, OIB 43228679042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1531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2016-08-16T06:37:00Z</dcterms:created>
  <dc:creator>Sanela Uzelac</dc:creator>
  <cp:lastModifiedBy>Sanela Uzelac</cp:lastModifiedBy>
  <cp:lastPrinted>2016-07-07T06:56:00Z</cp:lastPrinted>
  <dcterms:modified xmlns:xsi="http://www.w3.org/2001/XMLSchema-instance" xsi:type="dcterms:W3CDTF">2016-08-17T09:47:00Z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