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b9ec" w14:paraId="74ab9ec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26764">
        <w:t>807/16-13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2F6FEB">
        <w:t xml:space="preserve"> </w:t>
      </w:r>
      <w:r w:rsidR="00826764">
        <w:t>EXIMO j.d.o.o. za ugostiteljstvo, Preko, Ulica Don Vida Dunatova 3, OIB: 57863781869</w:t>
      </w:r>
      <w:r w:rsidR="00F37EDE">
        <w:t>,</w:t>
      </w:r>
      <w:r w:rsidR="00EA47D6">
        <w:t xml:space="preserve"> </w:t>
      </w:r>
      <w:r w:rsidR="00CC47CA">
        <w:t xml:space="preserve"> </w:t>
      </w:r>
      <w:r w:rsidR="00C90220">
        <w:t xml:space="preserve">18. listopada </w:t>
      </w:r>
      <w:r w:rsidR="00CC47CA">
        <w:t>2016.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5351F7">
        <w:t xml:space="preserve">stečajnim dužnikom </w:t>
      </w:r>
      <w:r w:rsidR="00826764">
        <w:t xml:space="preserve">EXIMO j.d.o.o. za ugostiteljstvo, Preko, Ulica Don Vida Dunatova 3, OIB: 57863781869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826764">
        <w:t>15.700,00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26764">
        <w:t>807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826764" w:rsidP="00F37EDE" w:rsidR="00C07369" w:rsidRPr="00C07369">
      <w:pPr>
        <w:ind w:firstLine="708"/>
        <w:jc w:val="both"/>
      </w:pPr>
      <w:r>
        <w:t>Privremena stečajna</w:t>
      </w:r>
      <w:r w:rsidR="00C07369" w:rsidRPr="00C07369">
        <w:t xml:space="preserve"> upravitelj</w:t>
      </w:r>
      <w:r>
        <w:t>ica koja</w:t>
      </w:r>
      <w:r w:rsidR="00C07369" w:rsidRPr="00C07369">
        <w:t xml:space="preserve"> je imenovan</w:t>
      </w:r>
      <w:r>
        <w:t>a u ovom postupku utvrdila</w:t>
      </w:r>
      <w:r w:rsidR="00C07369" w:rsidRPr="00C07369">
        <w:t xml:space="preserve"> je da je    stečajni dužnik prezadužen i nesposoban za plaćanje, a da nema unovčive materijalne niti financijske imovine, da dugova ima u iznosu od </w:t>
      </w:r>
      <w:r>
        <w:t>170.747,76</w:t>
      </w:r>
      <w:r w:rsidR="005351F7">
        <w:t xml:space="preserve"> kuna</w:t>
      </w:r>
      <w:r>
        <w:t>. Privremena stečajna</w:t>
      </w:r>
      <w:r w:rsidR="00C07369" w:rsidRPr="00C07369">
        <w:t xml:space="preserve"> upravitelj</w:t>
      </w:r>
      <w:r>
        <w:t>ica</w:t>
      </w:r>
      <w:r w:rsidR="00C07369" w:rsidRPr="00C07369">
        <w:t xml:space="preserve"> je zaključi</w:t>
      </w:r>
      <w:r>
        <w:t>la</w:t>
      </w:r>
      <w:r w:rsidR="00C07369" w:rsidRPr="00C07369">
        <w:t xml:space="preserve"> da nema imovine čijim unovčenjem bi se mogla priskrbiti sredstva za vođenj</w:t>
      </w:r>
      <w:r>
        <w:t>e ovog postupka, pa je predložila</w:t>
      </w:r>
      <w:r w:rsidR="00C07369" w:rsidRPr="00C07369">
        <w:t xml:space="preserve"> da sud pozove osobe koje imaju pravni interes za provedbom stečajnog postupka na predujmljivanje potrebnog iznosa novca. </w:t>
      </w:r>
    </w:p>
    <w:p w:rsidRDefault="00C07369" w:rsidP="00495B7C" w:rsidR="00826764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</w:t>
      </w:r>
      <w:r w:rsidR="00826764">
        <w:t>tupka, koje troškove je stečajna</w:t>
      </w:r>
      <w:r w:rsidRPr="00C07369">
        <w:t xml:space="preserve"> upravitelj</w:t>
      </w:r>
      <w:r w:rsidR="00826764">
        <w:t>ica procijenila</w:t>
      </w:r>
      <w:r w:rsidRPr="00C07369">
        <w:t xml:space="preserve"> na iznos od </w:t>
      </w:r>
      <w:r w:rsidR="00826764">
        <w:t>15.700,00</w:t>
      </w:r>
      <w:r w:rsidR="003438A3">
        <w:t xml:space="preserve"> kuna</w:t>
      </w:r>
      <w:r w:rsidRPr="00C07369">
        <w:t xml:space="preserve">, a koji se sastoji od </w:t>
      </w:r>
      <w:r w:rsidR="00826764">
        <w:t xml:space="preserve">sudskih troškova u iznosu od 800,00 kuna, izrade pečata u iznosu od 100,00 kuna, otvaranje i zatvaranje žiro računa u iznosu od 800,00 kuna, dovođenja u red očevidnik knjigovodstvenih podataka i vođenje poslovnih knjiga u iznosu od 5.000,00 kuna, nagrade </w:t>
      </w:r>
      <w:r w:rsidR="00826764">
        <w:lastRenderedPageBreak/>
        <w:t>stečajnom upravitelju u iznosu od 8.000,00 kuna i ostalih raznih troškova u iznosu od 1.000,00 kuna.</w:t>
      </w:r>
      <w:r w:rsidR="00495B7C">
        <w:t xml:space="preserve">        </w:t>
      </w:r>
    </w:p>
    <w:p w:rsidRDefault="00C07369" w:rsidP="00826764" w:rsidR="00C07369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C07369" w:rsidP="00C07369" w:rsidR="00C07369" w:rsidRPr="00C07369"/>
    <w:p w:rsidRDefault="00C07369" w:rsidP="00C07369" w:rsidR="00C07369" w:rsidRPr="00C07369">
      <w:pPr>
        <w:jc w:val="center"/>
      </w:pPr>
      <w:r w:rsidRPr="00C07369">
        <w:t xml:space="preserve">U Zadru, </w:t>
      </w:r>
      <w:r w:rsidR="00C90220">
        <w:t>18. listopada</w:t>
      </w:r>
      <w:r w:rsidR="00C90220" w:rsidRPr="00C07369">
        <w:t xml:space="preserve"> </w:t>
      </w:r>
      <w:r w:rsidRPr="00C07369">
        <w:t>2016.</w:t>
      </w:r>
    </w:p>
    <w:p w:rsidRDefault="00C07369" w:rsidP="00C07369" w:rsidR="00C07369" w:rsidRPr="00C07369"/>
    <w:p w:rsidRDefault="001C74C0" w:rsidP="001C74C0" w:rsidR="001C74C0">
      <w:r>
        <w:t>Za točnost otpravka-ovlašteni službenik:                                                     Sudac</w:t>
      </w:r>
    </w:p>
    <w:p w:rsidRDefault="001C74C0" w:rsidP="001C74C0" w:rsidR="001C74C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07369" w:rsidP="00C07369" w:rsidR="00C07369" w:rsidRPr="00C07369">
      <w:pPr>
        <w:jc w:val="right"/>
      </w:pP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>
      <w:r w:rsidRPr="00C07369">
        <w:t xml:space="preserve">Pouka o pravnom lijeku: </w:t>
      </w:r>
    </w:p>
    <w:p w:rsidRDefault="00C07369" w:rsidP="00C07369" w:rsidR="00C07369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C07369" w:rsidP="00C07369" w:rsidR="00C07369" w:rsidRPr="00C07369"/>
    <w:p w:rsidRDefault="00C07369" w:rsidP="00C07369" w:rsidR="00C07369" w:rsidRPr="00C07369">
      <w:r w:rsidRPr="00C07369">
        <w:t xml:space="preserve">Dostaviti: </w:t>
      </w:r>
    </w:p>
    <w:p w:rsidRDefault="00826764" w:rsidP="00C07369" w:rsidR="00C07369" w:rsidRPr="00C07369">
      <w:r>
        <w:t>- stečajnoj upraviteljici</w:t>
      </w:r>
      <w:r w:rsidR="00C07369" w:rsidRPr="00C07369">
        <w:t xml:space="preserve"> –e-mailom</w:t>
      </w:r>
    </w:p>
    <w:p w:rsidRDefault="00C07369" w:rsidP="00C07369" w:rsidR="00C07369" w:rsidRPr="00C07369">
      <w:r w:rsidRPr="00C07369">
        <w:t>- e-oglasna ploča</w:t>
      </w:r>
    </w:p>
    <w:p w:rsidRDefault="00C07369" w:rsidP="00C07369" w:rsidR="00C07369" w:rsidRPr="00C07369">
      <w:r w:rsidRPr="00C07369">
        <w:t>- računovodstvo suda</w:t>
      </w:r>
    </w:p>
    <w:p w:rsidRDefault="00C07369" w:rsidP="00C07369" w:rsidR="00C07369" w:rsidRPr="00C07369">
      <w:r w:rsidRPr="00C07369">
        <w:t>- u spis</w:t>
      </w:r>
    </w:p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C07369" w:rsidP="00C07369" w:rsidR="00C07369" w:rsidRPr="00C07369"/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E0B" w:rsidP="00FC3541" w:rsidR="003C5E0B">
      <w:r>
        <w:separator/>
      </w:r>
    </w:p>
  </w:endnote>
  <w:endnote w:id="0" w:type="continuationSeparator">
    <w:p w:rsidRDefault="003C5E0B" w:rsidP="00FC3541" w:rsidR="003C5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E0B" w:rsidP="00FC3541" w:rsidR="003C5E0B">
      <w:r>
        <w:separator/>
      </w:r>
    </w:p>
  </w:footnote>
  <w:footnote w:id="0" w:type="continuationSeparator">
    <w:p w:rsidRDefault="003C5E0B" w:rsidP="00FC3541" w:rsidR="003C5E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E0B" w:rsidP="00FC3541" w:rsidR="003C5E0B">
    <w:pPr>
      <w:pStyle w:val="Zaglavlje"/>
      <w:jc w:val="right"/>
    </w:pPr>
    <w:r>
      <w:t>1 St-</w:t>
    </w:r>
    <w:r w:rsidR="00826764">
      <w:t>807/16-13</w:t>
    </w:r>
  </w:p>
  <w:p w:rsidRDefault="003C5E0B" w:rsidR="003C5E0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37E7D"/>
    <w:rsid w:val="00085275"/>
    <w:rsid w:val="000A7106"/>
    <w:rsid w:val="000A7A8A"/>
    <w:rsid w:val="000E69CA"/>
    <w:rsid w:val="00146A4A"/>
    <w:rsid w:val="0017620F"/>
    <w:rsid w:val="0017733B"/>
    <w:rsid w:val="001C5505"/>
    <w:rsid w:val="001C74C0"/>
    <w:rsid w:val="00211C51"/>
    <w:rsid w:val="00242BE7"/>
    <w:rsid w:val="00247B37"/>
    <w:rsid w:val="002F6FEB"/>
    <w:rsid w:val="0031036A"/>
    <w:rsid w:val="003202BD"/>
    <w:rsid w:val="0033015E"/>
    <w:rsid w:val="003438A3"/>
    <w:rsid w:val="003628BB"/>
    <w:rsid w:val="00371287"/>
    <w:rsid w:val="00387347"/>
    <w:rsid w:val="003A0A6A"/>
    <w:rsid w:val="003C5E0B"/>
    <w:rsid w:val="00420A4E"/>
    <w:rsid w:val="004611ED"/>
    <w:rsid w:val="00464650"/>
    <w:rsid w:val="00487C2D"/>
    <w:rsid w:val="00495B7C"/>
    <w:rsid w:val="004C7D6E"/>
    <w:rsid w:val="005023C1"/>
    <w:rsid w:val="005221CF"/>
    <w:rsid w:val="0053031E"/>
    <w:rsid w:val="005351F7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349B"/>
    <w:rsid w:val="00682E82"/>
    <w:rsid w:val="00695F0B"/>
    <w:rsid w:val="006C058A"/>
    <w:rsid w:val="006D5987"/>
    <w:rsid w:val="006D5B7A"/>
    <w:rsid w:val="006E1CA5"/>
    <w:rsid w:val="006F0213"/>
    <w:rsid w:val="006F46A1"/>
    <w:rsid w:val="006F5BDE"/>
    <w:rsid w:val="006F75A9"/>
    <w:rsid w:val="00771F30"/>
    <w:rsid w:val="00774D7C"/>
    <w:rsid w:val="00792CCB"/>
    <w:rsid w:val="007B312D"/>
    <w:rsid w:val="007C5ABC"/>
    <w:rsid w:val="00816F81"/>
    <w:rsid w:val="00826764"/>
    <w:rsid w:val="008B2D83"/>
    <w:rsid w:val="008C2399"/>
    <w:rsid w:val="008E1367"/>
    <w:rsid w:val="00905179"/>
    <w:rsid w:val="00914580"/>
    <w:rsid w:val="00933E53"/>
    <w:rsid w:val="009800A2"/>
    <w:rsid w:val="009965B7"/>
    <w:rsid w:val="009B7DAC"/>
    <w:rsid w:val="00A2677E"/>
    <w:rsid w:val="00A448CA"/>
    <w:rsid w:val="00A81D61"/>
    <w:rsid w:val="00A9387E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7369"/>
    <w:rsid w:val="00C16042"/>
    <w:rsid w:val="00C90220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70963"/>
    <w:rsid w:val="00EA47D6"/>
    <w:rsid w:val="00EB1AEF"/>
    <w:rsid w:val="00F37EDE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EXIMO jednostavno društvo s ograničenom odgovornošću za ugostiteljstvo</izvorni_sadrzaj>
    <derivirana_varijabla naziv="DomainObject.Predmet.ProtustrankaFormated_1">  EXIMO jednostavno društvo s ograničenom odgovornošću za ugostiteljstvo</derivirana_varijabla>
  </DomainObject.Predmet.ProtustrankaFormated>
  <DomainObject.Predmet.ProtustrankaFormatedOIB>
    <izvorni_sadrzaj>  EXIMO jednostavno društvo s ograničenom odgovornošću za ugostiteljstvo, OIB 57863781869</izvorni_sadrzaj>
    <derivirana_varijabla naziv="DomainObject.Predmet.ProtustrankaFormatedOIB_1">  EXIMO jednostavno društvo s ograničenom odgovornošću za ugostiteljstvo, OIB 57863781869</derivirana_varijabla>
  </DomainObject.Predmet.ProtustrankaFormatedOIB>
  <DomainObject.Predmet.ProtustrankaFormatedWithAdress>
    <izvorni_sadrzaj> EXIMO jednostavno društvo s ograničenom odgovornošću za ugostiteljstvo, Ulica Don Vida Dunatova 3, 23273 Preko</izvorni_sadrzaj>
    <derivirana_varijabla naziv="DomainObject.Predmet.ProtustrankaFormatedWithAdress_1"> EXIMO jednostavno društvo s ograničenom odgovornošću za ugostiteljstvo, Ulica Don Vida Dunatova 3, 23273 Preko</derivirana_varijabla>
  </DomainObject.Predmet.ProtustrankaFormatedWithAdress>
  <DomainObject.Predmet.ProtustrankaFormatedWithAdressOIB>
    <izvorni_sadrzaj> EXIMO jednostavno društvo s ograničenom odgovornošću za ugostiteljstvo, OIB 57863781869, Ulica Don Vida Dunatova 3, 23273 Preko</izvorni_sadrzaj>
    <derivirana_varijabla naziv="DomainObject.Predmet.ProtustrankaFormatedWithAdressOIB_1"> EXIMO jednostavno društvo s ograničenom odgovornošću za ugostiteljstvo, OIB 57863781869, Ulica Don Vida Dunatova 3, 23273 Preko</derivirana_varijabla>
  </DomainObject.Predmet.ProtustrankaFormatedWithAdressOIB>
  <DomainObject.Predmet.ProtustrankaWithAdress>
    <izvorni_sadrzaj>EXIMO jednostavno društvo s ograničenom odgovornošću za ugostiteljstvo Ulica Don Vida Dunatova 3, 23273 Preko</izvorni_sadrzaj>
    <derivirana_varijabla naziv="DomainObject.Predmet.ProtustrankaWithAdress_1">EXIMO jednostavno društvo s ograničenom odgovornošću za ugostiteljstvo Ulica Don Vida Dunatova 3, 23273 Preko</derivirana_varijabla>
  </DomainObject.Predmet.ProtustrankaWithAdress>
  <DomainObject.Predmet.ProtustrankaWithAdressOIB>
    <izvorni_sadrzaj>EXIMO jednostavno društvo s ograničenom odgovornošću za ugostiteljstvo, OIB 57863781869, Ulica Don Vida Dunatova 3, 23273 Preko</izvorni_sadrzaj>
    <derivirana_varijabla naziv="DomainObject.Predmet.ProtustrankaWithAdressOIB_1">EXIMO jednostavno društvo s ograničenom odgovornošću za ugostiteljstvo, OIB 57863781869, Ulica Don Vida Dunatova 3, 23273 Preko</derivirana_varijabla>
  </DomainObject.Predmet.ProtustrankaWithAdressOIB>
  <DomainObject.Predmet.ProtustrankaNazivFormated>
    <izvorni_sadrzaj>EXIMO jednostavno društvo s ograničenom odgovornošću za ugostiteljstvo</izvorni_sadrzaj>
    <derivirana_varijabla naziv="DomainObject.Predmet.ProtustrankaNazivFormated_1">EXIMO jednostavno društvo s ograničenom odgovornošću za ugostiteljstvo</derivirana_varijabla>
  </DomainObject.Predmet.ProtustrankaNazivFormated>
  <DomainObject.Predmet.ProtustrankaNazivFormatedOIB>
    <izvorni_sadrzaj>EXIMO jednostavno društvo s ograničenom odgovornošću za ugostiteljstvo, OIB 57863781869</izvorni_sadrzaj>
    <derivirana_varijabla naziv="DomainObject.Predmet.ProtustrankaNazivFormatedOIB_1">EXIMO jednostavno društvo s ograničenom odgovornošću za ugostiteljstvo, OIB 57863781869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170747.76</izvorni_sadrzaj>
    <derivirana_varijabla naziv="DomainObject.Predmet.TrenutnaVrijednost_1">170747.76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EXIMO jednostavno društvo s ograničenom odgovornošću za ugostiteljstvo</item>
    </izvorni_sadrzaj>
    <derivirana_varijabla naziv="DomainObject.Predmet.ProtuStrankaListFormated_1">
      <item>EXIMO jednostavno društvo s ograničenom odgovornošću za ugostiteljstvo</item>
    </derivirana_varijabla>
  </DomainObject.Predmet.ProtuStrankaListFormated>
  <DomainObject.Predmet.ProtuStrankaListFormatedOIB>
    <izvorni_sadrzaj>
      <item>EXIMO jednostavno društvo s ograničenom odgovornošću za ugostiteljstvo, OIB 57863781869</item>
    </izvorni_sadrzaj>
    <derivirana_varijabla naziv="DomainObject.Predmet.ProtuStrankaListFormatedOIB_1">
      <item>EXIMO jednostavno društvo s ograničenom odgovornošću za ugostiteljstvo, OIB 57863781869</item>
    </derivirana_varijabla>
  </DomainObject.Predmet.ProtuStrankaListFormatedOIB>
  <DomainObject.Predmet.ProtuStrankaListFormatedWithAdress>
    <izvorni_sadrzaj>
      <item>EXIMO jednostavno društvo s ograničenom odgovornošću za ugostiteljstvo, Ulica Don Vida Dunatova 3, 23273 Preko</item>
    </izvorni_sadrzaj>
    <derivirana_varijabla naziv="DomainObject.Predmet.ProtuStrankaListFormatedWithAdress_1">
      <item>EXIMO jednostavno društvo s ograničenom odgovornošću za ugostiteljstvo, Ulica Don Vida Dunatova 3, 23273 Preko</item>
    </derivirana_varijabla>
  </DomainObject.Predmet.ProtuStrankaListFormatedWithAdress>
  <DomainObject.Predmet.ProtuStrankaListFormatedWithAdressOIB>
    <izvorni_sadrzaj>
      <item>EXIMO jednostavno društvo s ograničenom odgovornošću za ugostiteljstvo, OIB 57863781869, Ulica Don Vida Dunatova 3, 23273 Preko</item>
    </izvorni_sadrzaj>
    <derivirana_varijabla naziv="DomainObject.Predmet.ProtuStrankaListFormatedWithAdressOIB_1">
      <item>EXIMO jednostavno društvo s ograničenom odgovornošću za ugostiteljstvo, OIB 57863781869, Ulica Don Vida Dunatova 3, 23273 Preko</item>
    </derivirana_varijabla>
  </DomainObject.Predmet.ProtuStrankaListFormatedWithAdressOIB>
  <DomainObject.Predmet.ProtuStrankaListNazivFormated>
    <izvorni_sadrzaj>
      <item>EXIMO jednostavno društvo s ograničenom odgovornošću za ugostiteljstvo</item>
    </izvorni_sadrzaj>
    <derivirana_varijabla naziv="DomainObject.Predmet.ProtuStrankaListNazivFormated_1">
      <item>EXIMO jednostavno društvo s ograničenom odgovornošću za ugostiteljstvo</item>
    </derivirana_varijabla>
  </DomainObject.Predmet.ProtuStrankaListNazivFormated>
  <DomainObject.Predmet.ProtuStrankaListNazivFormatedOIB>
    <izvorni_sadrzaj>
      <item>EXIMO jednostavno društvo s ograničenom odgovornošću za ugostiteljstvo, OIB 57863781869</item>
    </izvorni_sadrzaj>
    <derivirana_varijabla naziv="DomainObject.Predmet.ProtuStrankaListNazivFormatedOIB_1">
      <item>EXIMO jednostavno društvo s ograničenom odgovornošću za ugostiteljstvo, OIB 57863781869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EXIMO jednostavno društvo s ograničenom odgovornošću za ugostiteljstvo</izvorni_sadrzaj>
    <derivirana_varijabla naziv="DomainObject.Predmet.ProtustrankaIDrugi_1">EXIMO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EXIMO jednostavno društvo s ograničenom odgovornošću za ugostiteljstvo, OIB 57863781869, Ulica Don Vida Dunatova 3, 23273 Preko</izvorni_sadrzaj>
    <derivirana_varijabla naziv="DomainObject.Predmet.ProtustrankaIDrugiAdressOIB_1">EXIMO jednostavno društvo s ograničenom odgovornošću za ugostiteljstvo, OIB 57863781869,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EXIMO jednostavno društvo s ograničenom odgovornošću za ugostiteljstvo</item>
      <item>Domagoj Miloš</item>
    </izvorni_sadrzaj>
    <derivirana_varijabla naziv="DomainObject.Predmet.SudioniciListNaziv_1">
      <item>Financijska agencija</item>
      <item>EXIMO jednostavno društvo s ograničenom odgovornošću za ugostiteljstvo</item>
      <item>Domagoj Miloš</item>
    </derivirana_varijabla>
  </DomainObject.Predmet.SudioniciListNaziv>
  <DomainObject.Predmet.SudioniciListAdressOIB>
    <izvorni_sadrzaj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izvorni_sadrzaj>
    <derivirana_varijabla naziv="DomainObject.Predmet.SudioniciListAdressOIB_1">
      <item>Financijska agencija, OIB 85821130368, Ivana Danila 4,23000 Zadar</item>
      <item>EXIMO jednostavno društvo s ograničenom odgovornošću za ugostiteljstvo, OIB 57863781869, Ulica Don Vida Dunatova 3,23273 Preko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57863781869</item>
      <item>, OIB 74419317556</item>
    </izvorni_sadrzaj>
    <derivirana_varijabla naziv="DomainObject.Predmet.SudioniciListNazivOIB_1">
      <item>, OIB 85821130368</item>
      <item>, OIB 57863781869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E06CF-26A3-45F1-BEC3-4E21868F6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468</properties:Words>
  <properties:Characters>2446</properties:Characters>
  <properties:Lines>85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2016-08-03T06:51:00Z</dcterms:created>
  <dc:creator>Ardena Bajlo</dc:creator>
  <cp:lastModifiedBy>wsadmin</cp:lastModifiedBy>
  <cp:lastPrinted>2016-10-18T07:35:00Z</cp:lastPrinted>
  <dcterms:modified xmlns:xsi="http://www.w3.org/2001/XMLSchema-instance" xsi:type="dcterms:W3CDTF">2016-10-18T07:37:00Z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